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bb25" w14:paraId="732bb2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F1224">
        <w:t>1444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F1224">
        <w:t xml:space="preserve"> UDRUGA HRVATSKIH DRAGOVOLJACA DOMOVINSKOG RATA – DUBRAVA, Zagreb, Avenija Dubrava </w:t>
      </w:r>
      <w:proofErr w:type="spellStart"/>
      <w:r w:rsidR="007F1224">
        <w:t>238</w:t>
      </w:r>
      <w:proofErr w:type="spellEnd"/>
      <w:r w:rsidR="007F1224">
        <w:t xml:space="preserve">, </w:t>
      </w:r>
      <w:proofErr w:type="spellStart"/>
      <w:r w:rsidR="007F1224">
        <w:t>OIB</w:t>
      </w:r>
      <w:proofErr w:type="spellEnd"/>
      <w:r w:rsidR="007F1224">
        <w:t xml:space="preserve">: </w:t>
      </w:r>
      <w:proofErr w:type="spellStart"/>
      <w:r w:rsidR="007F1224">
        <w:t>26480926262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6C208C">
        <w:t>17</w:t>
      </w:r>
      <w:proofErr w:type="spellEnd"/>
      <w:r w:rsidR="003B50C7">
        <w:t>.</w:t>
      </w:r>
      <w:r w:rsidR="00934B4D">
        <w:t xml:space="preserve"> </w:t>
      </w:r>
      <w:r w:rsidR="000A0605">
        <w:t xml:space="preserve">studenog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B0239">
        <w:t>21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DA5A84">
        <w:rPr>
          <w:bCs/>
        </w:rPr>
        <w:t xml:space="preserve"> </w:t>
      </w:r>
      <w:r w:rsidR="006C208C">
        <w:t xml:space="preserve">UDRUGA HRVATSKIH DRAGOVOLJACA DOMOVINSKOG RATA – DUBRAVA, Zagreb, Avenija Dubrava </w:t>
      </w:r>
      <w:proofErr w:type="spellStart"/>
      <w:r w:rsidR="006C208C">
        <w:t>238</w:t>
      </w:r>
      <w:proofErr w:type="spellEnd"/>
      <w:r w:rsidR="006C208C">
        <w:t xml:space="preserve">, </w:t>
      </w:r>
      <w:proofErr w:type="spellStart"/>
      <w:r w:rsidR="006C208C">
        <w:t>OIB</w:t>
      </w:r>
      <w:proofErr w:type="spellEnd"/>
      <w:r w:rsidR="006C208C">
        <w:t xml:space="preserve">: </w:t>
      </w:r>
      <w:proofErr w:type="spellStart"/>
      <w:r w:rsidR="006C208C">
        <w:t>26480926262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6C208C">
        <w:t>20.647</w:t>
      </w:r>
      <w:proofErr w:type="spellEnd"/>
      <w:r w:rsidR="006C208C">
        <w:t>,</w:t>
      </w:r>
      <w:proofErr w:type="spellStart"/>
      <w:r w:rsidR="006C208C">
        <w:t>94</w:t>
      </w:r>
      <w:proofErr w:type="spellEnd"/>
      <w:r w:rsidR="00D12FA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B0239">
        <w:t>predsjednik</w:t>
      </w:r>
      <w:r w:rsidR="0030412B">
        <w:t xml:space="preserve"> </w:t>
      </w:r>
      <w:r w:rsidR="005A368B">
        <w:t>dužnika</w:t>
      </w:r>
      <w:r w:rsidR="006C208C">
        <w:t xml:space="preserve"> Renato </w:t>
      </w:r>
      <w:proofErr w:type="spellStart"/>
      <w:r w:rsidR="006C208C">
        <w:t>Vincek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12FA9">
        <w:t>14</w:t>
      </w:r>
      <w:r w:rsidR="006C208C">
        <w:t>4</w:t>
      </w:r>
      <w:r w:rsidR="00D12FA9">
        <w:t>4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A559C4">
        <w:t>21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432394">
        <w:t>12.9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E1C" w:rsidR="00A91E1C">
      <w:r>
        <w:separator/>
      </w:r>
    </w:p>
  </w:endnote>
  <w:endnote w:id="0" w:type="continuationSeparator">
    <w:p w:rsidRDefault="00A91E1C" w:rsidR="00A91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E1C" w:rsidR="00A91E1C">
      <w:r>
        <w:separator/>
      </w:r>
    </w:p>
  </w:footnote>
  <w:footnote w:id="0" w:type="continuationSeparator">
    <w:p w:rsidRDefault="00A91E1C" w:rsidR="00A91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5CEA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91E1C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E116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C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5C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St-1444/2016</izvorni_sadrzaj>
    <derivirana_varijabla naziv="DomainObject.Predmet.OznakaBroj_1">St-1444/2016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DOMOVINSKOG RATA-DUBRAVA</izvorni_sadrzaj>
    <derivirana_varijabla naziv="DomainObject.Predmet.ProtustrankaFormated_1">  UDRUGA HRVATSKIH DRAGOVOLJACA DOMOVINSKOG RATA-DUBRAVA</derivirana_varijabla>
  </DomainObject.Predmet.ProtustrankaFormated>
  <DomainObject.Predmet.ProtustrankaFormatedOIB>
    <izvorni_sadrzaj>  UDRUGA HRVATSKIH DRAGOVOLJACA DOMOVINSKOG RATA-DUBRAVA, OIB 26480926262</izvorni_sadrzaj>
    <derivirana_varijabla naziv="DomainObject.Predmet.ProtustrankaFormatedOIB_1">  UDRUGA HRVATSKIH DRAGOVOLJACA DOMOVINSKOG RATA-DUBRAVA, OIB 26480926262</derivirana_varijabla>
  </DomainObject.Predmet.ProtustrankaFormatedOIB>
  <DomainObject.Predmet.ProtustrankaFormatedWithAdress>
    <izvorni_sadrzaj> UDRUGA HRVATSKIH DRAGOVOLJACA DOMOVINSKOG RATA-DUBRAVA, Avenija Dubrava 238, 10000 Zagreb</izvorni_sadrzaj>
    <derivirana_varijabla naziv="DomainObject.Predmet.ProtustrankaFormatedWithAdress_1"> UDRUGA HRVATSKIH DRAGOVOLJACA DOMOVINSKOG RATA-DUBRAVA, Avenija Dubrava 238, 10000 Zagreb</derivirana_varijabla>
  </DomainObject.Predmet.ProtustrankaFormatedWithAdress>
  <DomainObject.Predmet.ProtustrankaFormatedWithAdressOIB>
    <izvorni_sadrzaj> UDRUGA HRVATSKIH DRAGOVOLJACA DOMOVINSKOG RATA-DUBRAVA, OIB 26480926262, Avenija Dubrava 238, 10000 Zagreb</izvorni_sadrzaj>
    <derivirana_varijabla naziv="DomainObject.Predmet.ProtustrankaFormatedWithAdressOIB_1"> UDRUGA HRVATSKIH DRAGOVOLJACA DOMOVINSKOG RATA-DUBRAVA, OIB 26480926262, Avenija Dubrava 238, 10000 Zagreb</derivirana_varijabla>
  </DomainObject.Predmet.ProtustrankaFormatedWithAdressOIB>
  <DomainObject.Predmet.ProtustrankaWithAdress>
    <izvorni_sadrzaj>UDRUGA HRVATSKIH DRAGOVOLJACA DOMOVINSKOG RATA-DUBRAVA Avenija Dubrava 238, 10000 Zagreb</izvorni_sadrzaj>
    <derivirana_varijabla naziv="DomainObject.Predmet.ProtustrankaWithAdress_1">UDRUGA HRVATSKIH DRAGOVOLJACA DOMOVINSKOG RATA-DUBRAVA Avenija Dubrava 238, 10000 Zagreb</derivirana_varijabla>
  </DomainObject.Predmet.ProtustrankaWithAdress>
  <DomainObject.Predmet.ProtustrankaWithAdressOIB>
    <izvorni_sadrzaj>UDRUGA HRVATSKIH DRAGOVOLJACA DOMOVINSKOG RATA-DUBRAVA, OIB 26480926262, Avenija Dubrava 238, 10000 Zagreb</izvorni_sadrzaj>
    <derivirana_varijabla naziv="DomainObject.Predmet.ProtustrankaWithAdressOIB_1">UDRUGA HRVATSKIH DRAGOVOLJACA DOMOVINSKOG RATA-DUBRAVA, OIB 26480926262, Avenija Dubrava 238, 10000 Zagreb</derivirana_varijabla>
  </DomainObject.Predmet.ProtustrankaWithAdressOIB>
  <DomainObject.Predmet.ProtustrankaNazivFormated>
    <izvorni_sadrzaj>UDRUGA HRVATSKIH DRAGOVOLJACA DOMOVINSKOG RATA-DUBRAVA</izvorni_sadrzaj>
    <derivirana_varijabla naziv="DomainObject.Predmet.ProtustrankaNazivFormated_1">UDRUGA HRVATSKIH DRAGOVOLJACA DOMOVINSKOG RATA-DUBRAVA</derivirana_varijabla>
  </DomainObject.Predmet.ProtustrankaNazivFormated>
  <DomainObject.Predmet.ProtustrankaNazivFormatedOIB>
    <izvorni_sadrzaj>UDRUGA HRVATSKIH DRAGOVOLJACA DOMOVINSKOG RATA-DUBRAVA, OIB 26480926262</izvorni_sadrzaj>
    <derivirana_varijabla naziv="DomainObject.Predmet.ProtustrankaNazivFormatedOIB_1">UDRUGA HRVATSKIH DRAGOVOLJACA DOMOVINSKOG RATA-DUBRAVA, OIB 26480926262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DRAGOVOLJACA DOMOVINSKOG RATA-DUBRAVA</item>
    </izvorni_sadrzaj>
    <derivirana_varijabla naziv="DomainObject.Predmet.ProtuStrankaListFormated_1">
      <item>UDRUGA HRVATSKIH DRAGOVOLJACA DOMOVINSKOG RATA-DUBRAVA</item>
    </derivirana_varijabla>
  </DomainObject.Predmet.ProtuStrankaListFormated>
  <DomainObject.Predmet.ProtuStrankaListFormatedOIB>
    <izvorni_sadrzaj>
      <item>UDRUGA HRVATSKIH DRAGOVOLJACA DOMOVINSKOG RATA-DUBRAVA, OIB 26480926262</item>
    </izvorni_sadrzaj>
    <derivirana_varijabla naziv="DomainObject.Predmet.ProtuStrankaListFormatedOIB_1">
      <item>UDRUGA HRVATSKIH DRAGOVOLJACA DOMOVINSKOG RATA-DUBRAVA, OIB 26480926262</item>
    </derivirana_varijabla>
  </DomainObject.Predmet.ProtuStrankaListFormatedOIB>
  <DomainObject.Predmet.ProtuStrankaListFormatedWithAdress>
    <izvorni_sadrzaj>
      <item>UDRUGA HRVATSKIH DRAGOVOLJACA DOMOVINSKOG RATA-DUBRAVA, Avenija Dubrava 238, 10000 Zagreb</item>
    </izvorni_sadrzaj>
    <derivirana_varijabla naziv="DomainObject.Predmet.ProtuStrankaListFormatedWithAdress_1">
      <item>UDRUGA HRVATSKIH DRAGOVOLJACA DOMOVINSKOG RATA-DUBRAVA, Avenija Dubrava 238, 10000 Zagreb</item>
    </derivirana_varijabla>
  </DomainObject.Predmet.ProtuStrankaListFormatedWithAdress>
  <DomainObject.Predmet.ProtuStrankaListFormatedWithAdressOIB>
    <izvorni_sadrzaj>
      <item>UDRUGA HRVATSKIH DRAGOVOLJACA DOMOVINSKOG RATA-DUBRAVA, OIB 26480926262, Avenija Dubrava 238, 10000 Zagreb</item>
    </izvorni_sadrzaj>
    <derivirana_varijabla naziv="DomainObject.Predmet.ProtuStrankaListFormatedWithAdressOIB_1">
      <item>UDRUGA HRVATSKIH DRAGOVOLJACA DOMOVINSKOG RATA-DUBRAVA, OIB 26480926262, Avenija Dubrava 238, 10000 Zagreb</item>
    </derivirana_varijabla>
  </DomainObject.Predmet.ProtuStrankaListFormatedWithAdressOIB>
  <DomainObject.Predmet.ProtuStrankaListNazivFormated>
    <izvorni_sadrzaj>
      <item>UDRUGA HRVATSKIH DRAGOVOLJACA DOMOVINSKOG RATA-DUBRAVA</item>
    </izvorni_sadrzaj>
    <derivirana_varijabla naziv="DomainObject.Predmet.ProtuStrankaListNazivFormated_1">
      <item>UDRUGA HRVATSKIH DRAGOVOLJACA DOMOVINSKOG RATA-DUBRAVA</item>
    </derivirana_varijabla>
  </DomainObject.Predmet.ProtuStrankaListNazivFormated>
  <DomainObject.Predmet.ProtuStrankaListNazivFormatedOIB>
    <izvorni_sadrzaj>
      <item>UDRUGA HRVATSKIH DRAGOVOLJACA DOMOVINSKOG RATA-DUBRAVA, OIB 26480926262</item>
    </izvorni_sadrzaj>
    <derivirana_varijabla naziv="DomainObject.Predmet.ProtuStrankaListNazivFormatedOIB_1">
      <item>UDRUGA HRVATSKIH DRAGOVOLJACA DOMOVINSKOG RATA-DUBRAVA, OIB 26480926262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DRAGOVOLJACA DOMOVINSKOG RATA-DUBRAVA</izvorni_sadrzaj>
    <derivirana_varijabla naziv="DomainObject.Predmet.ProtustrankaIDrugi_1">UDRUGA HRVATSKIH DRAGOVOLJACA DOMOVINSKOG RATA-DUBRAVA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DRAGOVOLJACA DOMOVINSKOG RATA-DUBRAVA, OIB 26480926262, Avenija Dubrava 238, 10000 Zagreb</izvorni_sadrzaj>
    <derivirana_varijabla naziv="DomainObject.Predmet.ProtustrankaIDrugiAdressOIB_1">UDRUGA HRVATSKIH DRAGOVOLJACA DOMOVINSKOG RATA-DUBRAVA, OIB 26480926262, Avenija Dubrava 238,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DRAGOVOLJACA DOMOVINSKOG RATA-DUBRAVA</item>
      <item>FINA Regionalni centar Zagreb</item>
    </izvorni_sadrzaj>
    <derivirana_varijabla naziv="DomainObject.Predmet.SudioniciListNaziv_1">
      <item>UDRUGA HRVATSKIH DRAGOVOLJACA DOMOVINSKOG RATA-DUBRAVA</item>
      <item>FINA Regionalni centar Zagreb</item>
    </derivirana_varijabla>
  </DomainObject.Predmet.SudioniciListNaziv>
  <DomainObject.Predmet.SudioniciListAdressOIB>
    <izvorni_sadrzaj>
      <item>UDRUGA HRVATSKIH DRAGOVOLJACA DOMOVINSKOG RATA-DUBRAVA, OIB 26480926262, Avenija Dubrava 238,10000 Zagreb</item>
      <item>FINA Regionalni centar Zagreb, OIB 85821130368, Trg svibanjskih žrtava 1995. 1,10000 Zagreb</item>
    </izvorni_sadrzaj>
    <derivirana_varijabla naziv="DomainObject.Predmet.SudioniciListAdressOIB_1">
      <item>UDRUGA HRVATSKIH DRAGOVOLJACA DOMOVINSKOG RATA-DUBRAVA, OIB 26480926262, Avenija Dubrava 238,10000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26480926262</item>
      <item>, OIB 85821130368</item>
    </izvorni_sadrzaj>
    <derivirana_varijabla naziv="DomainObject.Predmet.SudioniciListNazivOIB_1">
      <item>, OIB 26480926262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1919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2016-07-21T07:54:00Z</dcterms:created>
  <dc:creator>Korisnik</dc:creator>
  <cp:lastModifiedBy>Sanda Gučić</cp:lastModifiedBy>
  <cp:lastPrinted>2016-07-21T07:52:00Z</cp:lastPrinted>
  <dcterms:modified xmlns:xsi="http://www.w3.org/2001/XMLSchema-instance" xsi:type="dcterms:W3CDTF">2016-07-21T10:03:00Z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