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a3bc" w14:paraId="2d9a3bc" w:rsidRDefault="00660CF3" w:rsidP="00660CF3" w:rsidR="00660CF3">
      <w:pPr>
        <w15:collapsed w:val="false"/>
      </w:pPr>
      <w:bookmarkStart w:name="_GoBack" w:id="0"/>
      <w:bookmarkEnd w:id="0"/>
      <w:r>
        <w:t xml:space="preserve">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0CF3" w:rsidP="00660CF3" w:rsidR="00660CF3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660CF3" w:rsidP="00660CF3" w:rsidR="00660CF3">
      <w:r>
        <w:t>Trgovački</w:t>
      </w:r>
      <w:r w:rsidRPr="009077C2">
        <w:t xml:space="preserve"> sud u </w:t>
      </w:r>
      <w:r>
        <w:t>Osijeku</w:t>
      </w:r>
    </w:p>
    <w:p w:rsidRDefault="00660CF3" w:rsidP="00660CF3" w:rsidR="00660CF3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St-1</w:t>
      </w:r>
      <w:r w:rsidR="009D5E73">
        <w:t>630</w:t>
      </w:r>
      <w:r>
        <w:t>/18-1</w:t>
      </w:r>
      <w:r w:rsidR="009D5E73">
        <w:t>5</w:t>
      </w:r>
    </w:p>
    <w:p w:rsidRDefault="00660CF3" w:rsidP="00660CF3" w:rsidR="00660CF3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660CF3" w:rsidP="00660CF3" w:rsidR="00660CF3">
      <w:pPr>
        <w:ind w:hanging="720" w:left="360"/>
        <w:jc w:val="center"/>
      </w:pPr>
      <w:r>
        <w:t xml:space="preserve">R E P U B L I K A  H R V A T S K A </w:t>
      </w:r>
    </w:p>
    <w:p w:rsidRDefault="00660CF3" w:rsidP="00660CF3" w:rsidR="00660CF3">
      <w:pPr>
        <w:pStyle w:val="Naslov1"/>
        <w:rPr>
          <w:b w:val="false"/>
          <w:bCs w:val="false"/>
        </w:rPr>
      </w:pPr>
    </w:p>
    <w:p w:rsidRDefault="00660CF3" w:rsidP="00660CF3" w:rsidR="00660CF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660CF3" w:rsidP="00660CF3" w:rsidR="00660CF3">
      <w:pPr>
        <w:jc w:val="both"/>
      </w:pPr>
    </w:p>
    <w:p w:rsidRDefault="00660CF3" w:rsidP="00660CF3" w:rsidR="00660CF3">
      <w:pPr>
        <w:jc w:val="both"/>
      </w:pPr>
      <w:r>
        <w:tab/>
      </w:r>
      <w:r w:rsidRPr="00CD1074">
        <w:t xml:space="preserve">Trgovački sud u Osijeku, po sucu mr. sc. Tihomiru Kovačeviću, kao stečajnom sucu, povodom prijedloga FINANCIJSKE AGENCIJE ZAGREB, Regionalni centar </w:t>
      </w:r>
      <w:r>
        <w:t>Zagreb, Trg Svibanjskih žrtava 1995. 1</w:t>
      </w:r>
      <w:r w:rsidRPr="00CD1074">
        <w:t xml:space="preserve">, OIB 85821130368 za otvaranje stečajnog postupka nad dužnikom </w:t>
      </w:r>
      <w:r w:rsidR="009D5E73" w:rsidRPr="009D5E73">
        <w:t>MIKOLAR PROJEKT j.d.o.o. za trgovinu i usluge, Velika Gorica, MBS 081047956, OIB 02644297776</w:t>
      </w:r>
      <w:r>
        <w:t xml:space="preserve">, </w:t>
      </w:r>
      <w:r w:rsidRPr="0041082E">
        <w:t xml:space="preserve">dana </w:t>
      </w:r>
      <w:r w:rsidR="00FE310D">
        <w:t>1</w:t>
      </w:r>
      <w:r w:rsidR="009D5E73">
        <w:t>7</w:t>
      </w:r>
      <w:r w:rsidRPr="00CC1B85">
        <w:t xml:space="preserve">. </w:t>
      </w:r>
      <w:r>
        <w:t>siječnja</w:t>
      </w:r>
      <w:r w:rsidRPr="00CC1B85">
        <w:t xml:space="preserve"> 201</w:t>
      </w:r>
      <w:r>
        <w:t>9</w:t>
      </w:r>
      <w:r w:rsidRPr="0041082E">
        <w:t>.</w:t>
      </w:r>
    </w:p>
    <w:p w:rsidRDefault="00660CF3" w:rsidP="00660CF3" w:rsidR="00660CF3">
      <w:pPr>
        <w:ind w:firstLine="708"/>
        <w:jc w:val="both"/>
      </w:pPr>
    </w:p>
    <w:p w:rsidRDefault="00660CF3" w:rsidP="00660CF3" w:rsidR="00660CF3" w:rsidRPr="00F15533">
      <w:pPr>
        <w:ind w:firstLine="708"/>
        <w:jc w:val="center"/>
      </w:pPr>
      <w:r w:rsidRPr="00F15533">
        <w:t>r i j e š i o   j e</w:t>
      </w:r>
    </w:p>
    <w:p w:rsidRDefault="00660CF3" w:rsidP="00660CF3" w:rsidR="00660CF3">
      <w:pPr>
        <w:jc w:val="both"/>
      </w:pPr>
    </w:p>
    <w:p w:rsidRDefault="00660CF3" w:rsidP="009D5E73" w:rsidR="00660CF3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D5E73" w:rsidRPr="009D5E73">
        <w:t>MIKOLAR PROJEKT j.d.o.o. za trgovinu i usluge, Velika Gorica, MBS 081047956, OIB 02644297776</w:t>
      </w:r>
      <w:r>
        <w:t>, da u roku od 15 dana uplate na sudski depozit ovoga suda broj HR3123900011300000200 s pozivom na broj HR05 272-1</w:t>
      </w:r>
      <w:r w:rsidR="009D5E73">
        <w:t>630</w:t>
      </w:r>
      <w:r>
        <w:t xml:space="preserve">-18 kod Hrvatske poštanske banke iznos od </w:t>
      </w:r>
      <w:r w:rsidR="009D5E73">
        <w:rPr>
          <w:color w:val="000000"/>
        </w:rPr>
        <w:t>20.000</w:t>
      </w:r>
      <w:r w:rsidR="004F64D6" w:rsidRPr="004F64D6">
        <w:rPr>
          <w:color w:val="000000"/>
        </w:rPr>
        <w:t xml:space="preserve">,00 </w:t>
      </w:r>
      <w:r>
        <w:t>kn na ime predujma za pokriće troškova kako prethodnog, tako i otvorenog stečajnog postupka, te da u istom roku potvrdu o uplati dostave u sudski spis.</w:t>
      </w:r>
    </w:p>
    <w:p w:rsidRDefault="00660CF3" w:rsidP="00660CF3" w:rsidR="00660CF3">
      <w:pPr>
        <w:jc w:val="both"/>
      </w:pPr>
    </w:p>
    <w:p w:rsidRDefault="00660CF3" w:rsidP="00660CF3" w:rsidR="00660CF3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660CF3" w:rsidP="00660CF3" w:rsidR="00660CF3">
      <w:pPr>
        <w:ind w:left="1845"/>
        <w:jc w:val="both"/>
      </w:pPr>
    </w:p>
    <w:p w:rsidRDefault="00660CF3" w:rsidP="00660CF3" w:rsidR="00660CF3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660CF3" w:rsidP="00660CF3" w:rsidR="00660CF3">
      <w:pPr>
        <w:ind w:left="1845"/>
        <w:jc w:val="both"/>
      </w:pPr>
    </w:p>
    <w:p w:rsidRDefault="00660CF3" w:rsidP="00660CF3" w:rsidR="00660CF3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660CF3" w:rsidP="00660CF3" w:rsidR="00660CF3"/>
    <w:p w:rsidRDefault="00660CF3" w:rsidP="00660CF3" w:rsidR="00660CF3" w:rsidRPr="00442BB5"/>
    <w:p w:rsidRDefault="00660CF3" w:rsidP="00660CF3" w:rsidR="00660CF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660CF3" w:rsidP="00660CF3" w:rsidR="00660CF3"/>
    <w:p w:rsidRDefault="00660CF3" w:rsidP="00660CF3" w:rsidR="00660CF3" w:rsidRPr="00E07775"/>
    <w:p w:rsidRDefault="009D5E73" w:rsidP="009D5E73" w:rsidR="009D5E73">
      <w:pPr>
        <w:ind w:firstLine="720"/>
        <w:jc w:val="both"/>
      </w:pPr>
      <w:r>
        <w:t xml:space="preserve">Dana 23.07.2018. zaprimljen je na Trgovačkom sudu u Zagrebu prijedlog FINE Regionalni centar Zagreb, Klasa: 110-07/18-01/04 Ur. broj 04-06-18-3160 od 19.07.2018. godine, za otvaranje stečajnog postupka nad dužnikom </w:t>
      </w:r>
      <w:r w:rsidRPr="007F2733">
        <w:t>MIKOLAR PROJEKT j.d.o.o. za trgovinu i usluge, Velika Gorica, MBS 081047956, OIB 02644297776</w:t>
      </w:r>
      <w:r>
        <w:t>, temeljem odredbe čl. 110. st. 1. Stečajnog zakona (NN 71/15 i 104/17, dalje: SZ).</w:t>
      </w:r>
    </w:p>
    <w:p w:rsidRDefault="009D5E73" w:rsidP="009D5E73" w:rsidR="009D5E73">
      <w:pPr>
        <w:ind w:firstLine="720"/>
        <w:jc w:val="both"/>
      </w:pPr>
    </w:p>
    <w:p w:rsidRDefault="009D5E73" w:rsidP="009D5E73" w:rsidR="009D5E73">
      <w:pPr>
        <w:ind w:firstLine="720"/>
        <w:jc w:val="both"/>
      </w:pPr>
      <w:r>
        <w:t xml:space="preserve">U prijedlogu je navela da na dan 18.07.2018. dužnik u Očevidniku redoslijeda osnova za plaćanje ima evidentirane neizvršene osnove za plaćanje u neprekinutom razdoblju od 120 dana, u ukupnom iznosu od 21.347,15 kn, u koji iznos je uračunata kamata i naknada FINE za provedbe ovrhe na novčanim sredstvima dužnika. Navodi da dužnik ima 1 zaposlenog radnika. </w:t>
      </w:r>
    </w:p>
    <w:p w:rsidRDefault="009D5E73" w:rsidP="009D5E73" w:rsidR="009D5E73">
      <w:pPr>
        <w:ind w:firstLine="720"/>
        <w:jc w:val="both"/>
      </w:pPr>
    </w:p>
    <w:p w:rsidRDefault="009D5E73" w:rsidP="009D5E73" w:rsidR="009D5E73">
      <w:pPr>
        <w:ind w:firstLine="720"/>
        <w:jc w:val="both"/>
      </w:pPr>
      <w:r>
        <w:t>Dostavlja popis računa i oročenih novčanih sredstava dužnika na dan 18</w:t>
      </w:r>
      <w:r w:rsidRPr="001403F7">
        <w:t>.0</w:t>
      </w:r>
      <w:r>
        <w:t>7</w:t>
      </w:r>
      <w:r w:rsidRPr="00C7459C">
        <w:t>.2018</w:t>
      </w:r>
      <w:r>
        <w:t>., te navodi da na temelju čl. 112. st. 5. SZ dužnik na ime predujma za namirenje troškova stečajnog postupka ima zaplijenjena novčana sredstva na dan 18</w:t>
      </w:r>
      <w:r w:rsidRPr="001403F7">
        <w:t>.0</w:t>
      </w:r>
      <w:r>
        <w:t>7</w:t>
      </w:r>
      <w:r w:rsidRPr="00C7459C">
        <w:t>.2018</w:t>
      </w:r>
      <w:r>
        <w:t>. u iznosu od 3.045,00 kn.</w:t>
      </w:r>
    </w:p>
    <w:p w:rsidRDefault="004F64D6" w:rsidP="004F64D6" w:rsidR="004F64D6">
      <w:pPr>
        <w:ind w:firstLine="720"/>
        <w:jc w:val="both"/>
      </w:pPr>
    </w:p>
    <w:p w:rsidRDefault="004F64D6" w:rsidP="005A5BF1" w:rsidR="005A5BF1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5A5BF1" w:rsidP="005A5BF1" w:rsidR="005A5BF1">
      <w:pPr>
        <w:ind w:firstLine="720"/>
        <w:jc w:val="both"/>
      </w:pPr>
    </w:p>
    <w:p w:rsidRDefault="00660CF3" w:rsidP="007476F1" w:rsidR="00660CF3" w:rsidRPr="00560244">
      <w:pPr>
        <w:ind w:firstLine="720"/>
        <w:jc w:val="both"/>
      </w:pPr>
      <w:r w:rsidRPr="005A5BF1">
        <w:t xml:space="preserve">Na ročištu radi izjašnjenja o prijedlogu za otvaranje stečajnog postupka i ročišta radi rasprave o uvjetima za otvaranje stečajnog postupka nad dužnikom, održanom </w:t>
      </w:r>
      <w:r w:rsidR="00586F65">
        <w:t>1</w:t>
      </w:r>
      <w:r w:rsidR="00614494">
        <w:t>7</w:t>
      </w:r>
      <w:r w:rsidRPr="005A5BF1">
        <w:t>.01.2019.  godine, privremen</w:t>
      </w:r>
      <w:r w:rsidR="00614494">
        <w:t>i</w:t>
      </w:r>
      <w:r w:rsidRPr="005A5BF1">
        <w:t xml:space="preserve"> stečajn</w:t>
      </w:r>
      <w:r w:rsidR="00614494">
        <w:t>i</w:t>
      </w:r>
      <w:r w:rsidRPr="005A5BF1">
        <w:t xml:space="preserve"> upravitelj je izloži</w:t>
      </w:r>
      <w:r w:rsidR="00614494">
        <w:t>o</w:t>
      </w:r>
      <w:r w:rsidRPr="005A5BF1">
        <w:t xml:space="preserve"> svoje pisano izvješće od </w:t>
      </w:r>
      <w:r w:rsidR="00614494">
        <w:t>31</w:t>
      </w:r>
      <w:r w:rsidRPr="005A5BF1">
        <w:t xml:space="preserve">.12.2018. godine koje se nalazi u spisu na listu broj </w:t>
      </w:r>
      <w:r w:rsidR="008F1E07" w:rsidRPr="005A5BF1">
        <w:t>2</w:t>
      </w:r>
      <w:r w:rsidR="00614494">
        <w:t>4</w:t>
      </w:r>
      <w:r w:rsidR="008F1E07" w:rsidRPr="005A5BF1">
        <w:t>-</w:t>
      </w:r>
      <w:r w:rsidR="00586F65">
        <w:t>2</w:t>
      </w:r>
      <w:r w:rsidR="00614494">
        <w:t>7</w:t>
      </w:r>
      <w:r w:rsidR="00037A67" w:rsidRPr="005A5BF1">
        <w:t xml:space="preserve"> </w:t>
      </w:r>
      <w:r w:rsidRPr="005A5BF1">
        <w:t xml:space="preserve">i izvršen je uvid u dokumentaciju u spisu, te je utvrđeno da kod stečajnog dužnika postoje stečajni razlozi predviđeni člankom 5. SZ-a jer je utvrđeno da je dužnik nelikvidan i nesposoban za plaćanje. </w:t>
      </w:r>
      <w:r w:rsidR="002322F0">
        <w:t xml:space="preserve">Kako dužnik nema imovine </w:t>
      </w:r>
      <w:r w:rsidR="002322F0"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u iznosu</w:t>
      </w:r>
      <w:r w:rsidRPr="005A5BF1">
        <w:t xml:space="preserve"> od </w:t>
      </w:r>
      <w:r w:rsidR="002322F0">
        <w:t>20.000</w:t>
      </w:r>
      <w:r w:rsidR="00037A67" w:rsidRPr="005A5BF1">
        <w:t xml:space="preserve">,00 </w:t>
      </w:r>
      <w:r w:rsidRPr="005A5BF1">
        <w:t>kn i to</w:t>
      </w:r>
      <w:r w:rsidRPr="005A5BF1">
        <w:rPr>
          <w:color w:val="000000"/>
        </w:rPr>
        <w:t xml:space="preserve"> </w:t>
      </w:r>
      <w:r w:rsidR="009D3BDD">
        <w:t>10.000,00 kn nagrada stečajnom upravitelju, 1.500,00 kn troškovi zatvaranja žiro računa, izrada žiga, pristojbe, 1.500,00 kn sudska ovjera potpisa, 2.000,00 kn troškovi vođenja poslovnih knjiga, 5.000,00 kn trošak budućih parnica</w:t>
      </w:r>
      <w:r>
        <w:rPr>
          <w:color w:val="000000"/>
        </w:rPr>
        <w:t>, u roku od 15 dana</w:t>
      </w:r>
      <w:r w:rsidRPr="005F045D">
        <w:t>.</w:t>
      </w:r>
    </w:p>
    <w:p w:rsidRDefault="00660CF3" w:rsidP="00660CF3" w:rsidR="00660CF3">
      <w:pPr>
        <w:ind w:right="-2"/>
        <w:jc w:val="both"/>
        <w:rPr>
          <w:color w:val="000000"/>
        </w:rPr>
      </w:pPr>
    </w:p>
    <w:p w:rsidRDefault="00660CF3" w:rsidP="00660CF3" w:rsidR="00660CF3" w:rsidRPr="006025D5">
      <w:pPr>
        <w:ind w:right="-2"/>
        <w:jc w:val="both"/>
        <w:rPr>
          <w:color w:val="000000"/>
        </w:rPr>
      </w:pPr>
    </w:p>
    <w:p w:rsidRDefault="00660CF3" w:rsidP="00660CF3" w:rsidR="00660CF3">
      <w:pPr>
        <w:jc w:val="center"/>
      </w:pPr>
      <w:r w:rsidRPr="00F15533">
        <w:t xml:space="preserve">U Osijeku </w:t>
      </w:r>
      <w:r w:rsidR="00686E25">
        <w:t>1</w:t>
      </w:r>
      <w:r w:rsidR="00215A63">
        <w:t>7</w:t>
      </w:r>
      <w:r w:rsidRPr="006D58C5">
        <w:t>. siječnja 2019</w:t>
      </w:r>
      <w:r w:rsidRPr="00F15533">
        <w:t>.</w:t>
      </w:r>
    </w:p>
    <w:p w:rsidRDefault="007A558E" w:rsidP="00660CF3" w:rsidR="007A558E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802B42" w:rsidR="00055AA6">
        <w:tc>
          <w:tcPr>
            <w:tcW w:type="dxa" w:w="3369"/>
          </w:tcPr>
          <w:p w:rsidRDefault="00055AA6" w:rsidP="00802B42" w:rsidR="00055AA6">
            <w:pPr>
              <w:spacing w:lineRule="auto" w:line="480"/>
              <w:jc w:val="center"/>
            </w:pPr>
            <w:r>
              <w:t>Zapisničar:</w:t>
            </w:r>
          </w:p>
          <w:p w:rsidRDefault="00055AA6" w:rsidP="00802B42" w:rsidR="00055AA6">
            <w:pPr>
              <w:spacing w:lineRule="auto" w:line="480"/>
              <w:jc w:val="center"/>
            </w:pPr>
            <w:r>
              <w:t>Elizabeta Đeke</w:t>
            </w:r>
          </w:p>
          <w:p w:rsidRDefault="00055AA6" w:rsidP="00802B42" w:rsidR="00055AA6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055AA6" w:rsidP="00802B42" w:rsidR="00055AA6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055AA6" w:rsidP="00802B42" w:rsidR="00055AA6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055AA6" w:rsidP="00802B42" w:rsidR="00055AA6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</w:p>
    <w:p w:rsidRDefault="00660CF3" w:rsidP="00660CF3" w:rsidR="00660CF3">
      <w:pPr>
        <w:pStyle w:val="Tijeloteksta"/>
      </w:pPr>
      <w:r>
        <w:t>Uputa o pravnom lijeku:</w:t>
      </w:r>
    </w:p>
    <w:p w:rsidRDefault="00660CF3" w:rsidP="00660CF3" w:rsidR="00660CF3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</w:p>
    <w:p w:rsidRDefault="00660CF3" w:rsidP="00660CF3" w:rsidR="00660CF3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660CF3" w:rsidP="00660CF3" w:rsidR="00660CF3" w:rsidRPr="006178F4">
      <w:pPr>
        <w:jc w:val="both"/>
      </w:pPr>
      <w:r w:rsidRPr="006178F4">
        <w:t>D N A :</w:t>
      </w:r>
    </w:p>
    <w:p w:rsidRDefault="00660CF3" w:rsidP="00660CF3" w:rsidR="00660CF3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850B75" w:rsidP="00660CF3" w:rsidR="00850B75" w:rsidRPr="00660CF3"/>
    <w:sectPr w:rsidR="00850B75" w:rsidRPr="00660CF3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0F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  <w:r>
      <w:tab/>
    </w:r>
    <w:r>
      <w:tab/>
    </w:r>
    <w:r w:rsidR="00660CF3" w:rsidRPr="00660CF3">
      <w:t>Poslovni broj: 14 St-</w:t>
    </w:r>
    <w:r w:rsidR="009D5E73" w:rsidRPr="009D5E73">
      <w:t>1630/18-15</w:t>
    </w:r>
  </w:p>
  <w:p w:rsidRDefault="00272BCB" w:rsidR="00272BCB">
    <w:pPr>
      <w:pStyle w:val="Zaglavlje"/>
    </w:pPr>
  </w:p>
  <w:p w:rsidRDefault="00272BCB" w:rsidR="00272B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5F3158"/>
    <w:multiLevelType w:val="hybridMultilevel"/>
    <w:tmpl w:val="8F009E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59695E7F"/>
    <w:multiLevelType w:val="hybridMultilevel"/>
    <w:tmpl w:val="DB2CB03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7D532AE"/>
    <w:multiLevelType w:val="hybridMultilevel"/>
    <w:tmpl w:val="9476FDB0"/>
    <w:lvl w:tplc="10C82504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10"/>
  </w:num>
  <w:num w:numId="8">
    <w:abstractNumId w:val="5"/>
  </w:num>
  <w:num w:numId="9">
    <w:abstractNumId w:val="8"/>
  </w:num>
  <w:num w:numId="10">
    <w:abstractNumId w:val="11"/>
  </w:num>
  <w:num w:numId="11">
    <w:abstractNumId w:val="7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37A67"/>
    <w:rsid w:val="00040A89"/>
    <w:rsid w:val="00040CE5"/>
    <w:rsid w:val="00050DB9"/>
    <w:rsid w:val="00053130"/>
    <w:rsid w:val="000553EA"/>
    <w:rsid w:val="00055AA6"/>
    <w:rsid w:val="00056433"/>
    <w:rsid w:val="000626B8"/>
    <w:rsid w:val="00063AC3"/>
    <w:rsid w:val="00063B22"/>
    <w:rsid w:val="00064787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1BC3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0C37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05272"/>
    <w:rsid w:val="00210E48"/>
    <w:rsid w:val="00215A63"/>
    <w:rsid w:val="00220316"/>
    <w:rsid w:val="002214BF"/>
    <w:rsid w:val="0022676C"/>
    <w:rsid w:val="002309B7"/>
    <w:rsid w:val="002316B5"/>
    <w:rsid w:val="002321E0"/>
    <w:rsid w:val="002322F0"/>
    <w:rsid w:val="00232922"/>
    <w:rsid w:val="00232EE1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2BCB"/>
    <w:rsid w:val="00273CB1"/>
    <w:rsid w:val="00274D91"/>
    <w:rsid w:val="00276736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14F4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370A4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46B86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3173"/>
    <w:rsid w:val="004D436C"/>
    <w:rsid w:val="004E1D30"/>
    <w:rsid w:val="004E492A"/>
    <w:rsid w:val="004F64D6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2F40"/>
    <w:rsid w:val="00546F31"/>
    <w:rsid w:val="00557EE6"/>
    <w:rsid w:val="00560284"/>
    <w:rsid w:val="005639E2"/>
    <w:rsid w:val="00571EB4"/>
    <w:rsid w:val="00576C91"/>
    <w:rsid w:val="00584EBB"/>
    <w:rsid w:val="00586F65"/>
    <w:rsid w:val="00587BD7"/>
    <w:rsid w:val="005902F6"/>
    <w:rsid w:val="00592389"/>
    <w:rsid w:val="0059650C"/>
    <w:rsid w:val="005971F1"/>
    <w:rsid w:val="00597F84"/>
    <w:rsid w:val="005A016A"/>
    <w:rsid w:val="005A5BF1"/>
    <w:rsid w:val="005A73F6"/>
    <w:rsid w:val="005B6A33"/>
    <w:rsid w:val="005B6A8B"/>
    <w:rsid w:val="005C1D46"/>
    <w:rsid w:val="005C21AE"/>
    <w:rsid w:val="005C2B42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105B"/>
    <w:rsid w:val="00611E18"/>
    <w:rsid w:val="00614494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CF3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86E2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8F5"/>
    <w:rsid w:val="006A3BD8"/>
    <w:rsid w:val="006A4A2E"/>
    <w:rsid w:val="006B1987"/>
    <w:rsid w:val="006B4D96"/>
    <w:rsid w:val="006B5F80"/>
    <w:rsid w:val="006C6BD9"/>
    <w:rsid w:val="006D33C4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4D66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465A"/>
    <w:rsid w:val="00746182"/>
    <w:rsid w:val="007476F1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558E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7F6BA7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5837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B6170"/>
    <w:rsid w:val="008C1382"/>
    <w:rsid w:val="008C581C"/>
    <w:rsid w:val="008D21DE"/>
    <w:rsid w:val="008D5D98"/>
    <w:rsid w:val="008D5F05"/>
    <w:rsid w:val="008E5B19"/>
    <w:rsid w:val="008E5C6C"/>
    <w:rsid w:val="008F08B1"/>
    <w:rsid w:val="008F1E07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964A7"/>
    <w:rsid w:val="009A2FE1"/>
    <w:rsid w:val="009A5797"/>
    <w:rsid w:val="009B34DF"/>
    <w:rsid w:val="009B6663"/>
    <w:rsid w:val="009C3256"/>
    <w:rsid w:val="009C40CF"/>
    <w:rsid w:val="009C64D8"/>
    <w:rsid w:val="009C770F"/>
    <w:rsid w:val="009D3BDD"/>
    <w:rsid w:val="009D572A"/>
    <w:rsid w:val="009D576A"/>
    <w:rsid w:val="009D5E73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0CAB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3E4B"/>
    <w:rsid w:val="00B2428F"/>
    <w:rsid w:val="00B27EE1"/>
    <w:rsid w:val="00B33E2C"/>
    <w:rsid w:val="00B34A05"/>
    <w:rsid w:val="00B401A4"/>
    <w:rsid w:val="00B41772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469F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3E89"/>
    <w:rsid w:val="00CF405A"/>
    <w:rsid w:val="00CF5BF2"/>
    <w:rsid w:val="00D01475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B41DD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0F04"/>
    <w:rsid w:val="00E51AB3"/>
    <w:rsid w:val="00E52B6E"/>
    <w:rsid w:val="00E539AF"/>
    <w:rsid w:val="00E540FB"/>
    <w:rsid w:val="00E573C2"/>
    <w:rsid w:val="00E647B1"/>
    <w:rsid w:val="00E66FAE"/>
    <w:rsid w:val="00E6746A"/>
    <w:rsid w:val="00E7063F"/>
    <w:rsid w:val="00E712C4"/>
    <w:rsid w:val="00E71CA5"/>
    <w:rsid w:val="00E73E4E"/>
    <w:rsid w:val="00E75B08"/>
    <w:rsid w:val="00E8111A"/>
    <w:rsid w:val="00E867D9"/>
    <w:rsid w:val="00E86B15"/>
    <w:rsid w:val="00E93FB9"/>
    <w:rsid w:val="00E948EE"/>
    <w:rsid w:val="00E96434"/>
    <w:rsid w:val="00EA1432"/>
    <w:rsid w:val="00EA182A"/>
    <w:rsid w:val="00EA388C"/>
    <w:rsid w:val="00EA4ACD"/>
    <w:rsid w:val="00EA5E5F"/>
    <w:rsid w:val="00EA735A"/>
    <w:rsid w:val="00EB022B"/>
    <w:rsid w:val="00EB3578"/>
    <w:rsid w:val="00EB4095"/>
    <w:rsid w:val="00EB6F30"/>
    <w:rsid w:val="00EB7711"/>
    <w:rsid w:val="00EC148A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26EC6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2E7"/>
    <w:rsid w:val="00FD0749"/>
    <w:rsid w:val="00FD0FD9"/>
    <w:rsid w:val="00FD38F4"/>
    <w:rsid w:val="00FD4E64"/>
    <w:rsid w:val="00FD6872"/>
    <w:rsid w:val="00FE223B"/>
    <w:rsid w:val="00FE310D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F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F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F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F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F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Bezproreda" w:type="paragraph">
    <w:name w:val="No Spacing"/>
    <w:link w:val="BezproredaChar"/>
    <w:uiPriority w:val="1"/>
    <w:qFormat/>
    <w:rsid w:val="00E539AF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E539AF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F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F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F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F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F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St-1630/2018</izvorni_sadrzaj>
    <derivirana_varijabla naziv="DomainObject.Predmet.OznakaBroj_1">St-1630/2018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MIKOLAR PROJEKT j.d.o.o. za trgovinu i usluge</izvorni_sadrzaj>
    <derivirana_varijabla naziv="DomainObject.Predmet.ProtustrankaFormated_1">  MIKOLAR PROJEKT j.d.o.o. za trgovinu i usluge</derivirana_varijabla>
  </DomainObject.Predmet.ProtustrankaFormated>
  <DomainObject.Predmet.ProtustrankaFormatedOIB>
    <izvorni_sadrzaj>  MIKOLAR PROJEKT j.d.o.o. za trgovinu i usluge, OIB 02644297776</izvorni_sadrzaj>
    <derivirana_varijabla naziv="DomainObject.Predmet.ProtustrankaFormatedOIB_1">  MIKOLAR PROJEKT j.d.o.o. za trgovinu i usluge, OIB 02644297776</derivirana_varijabla>
  </DomainObject.Predmet.ProtustrankaFormatedOIB>
  <DomainObject.Predmet.ProtustrankaFormatedWithAdress>
    <izvorni_sadrzaj> MIKOLAR PROJEKT j.d.o.o. za trgovinu i usluge, Slavka Kolara 44, 10410 Velika Gorica</izvorni_sadrzaj>
    <derivirana_varijabla naziv="DomainObject.Predmet.ProtustrankaFormatedWithAdress_1"> MIKOLAR PROJEKT j.d.o.o. za trgovinu i usluge, Slavka Kolara 44, 10410 Velika Gorica</derivirana_varijabla>
  </DomainObject.Predmet.ProtustrankaFormatedWithAdress>
  <DomainObject.Predmet.ProtustrankaFormatedWithAdressOIB>
    <izvorni_sadrzaj> MIKOLAR PROJEKT j.d.o.o. za trgovinu i usluge, OIB 02644297776, Slavka Kolara 44, 10410 Velika Gorica</izvorni_sadrzaj>
    <derivirana_varijabla naziv="DomainObject.Predmet.ProtustrankaFormatedWithAdressOIB_1"> MIKOLAR PROJEKT j.d.o.o. za trgovinu i usluge, OIB 02644297776, Slavka Kolara 44, 10410 Velika Gorica</derivirana_varijabla>
  </DomainObject.Predmet.ProtustrankaFormatedWithAdressOIB>
  <DomainObject.Predmet.ProtustrankaWithAdress>
    <izvorni_sadrzaj>MIKOLAR PROJEKT j.d.o.o. za trgovinu i usluge Slavka Kolara 44, 10410 Velika Gorica</izvorni_sadrzaj>
    <derivirana_varijabla naziv="DomainObject.Predmet.ProtustrankaWithAdress_1">MIKOLAR PROJEKT j.d.o.o. za trgovinu i usluge Slavka Kolara 44, 10410 Velika Gorica</derivirana_varijabla>
  </DomainObject.Predmet.ProtustrankaWithAdress>
  <DomainObject.Predmet.ProtustrankaWithAdressOIB>
    <izvorni_sadrzaj>MIKOLAR PROJEKT j.d.o.o. za trgovinu i usluge, OIB 02644297776, Slavka Kolara 44, 10410 Velika Gorica</izvorni_sadrzaj>
    <derivirana_varijabla naziv="DomainObject.Predmet.ProtustrankaWithAdressOIB_1">MIKOLAR PROJEKT j.d.o.o. za trgovinu i usluge, OIB 02644297776, Slavka Kolara 44, 10410 Velika Gorica</derivirana_varijabla>
  </DomainObject.Predmet.ProtustrankaWithAdressOIB>
  <DomainObject.Predmet.ProtustrankaNazivFormated>
    <izvorni_sadrzaj>MIKOLAR PROJEKT j.d.o.o. za trgovinu i usluge</izvorni_sadrzaj>
    <derivirana_varijabla naziv="DomainObject.Predmet.ProtustrankaNazivFormated_1">MIKOLAR PROJEKT j.d.o.o. za trgovinu i usluge</derivirana_varijabla>
  </DomainObject.Predmet.ProtustrankaNazivFormated>
  <DomainObject.Predmet.ProtustrankaNazivFormatedOIB>
    <izvorni_sadrzaj>MIKOLAR PROJEKT j.d.o.o. za trgovinu i usluge, OIB 02644297776</izvorni_sadrzaj>
    <derivirana_varijabla naziv="DomainObject.Predmet.ProtustrankaNazivFormatedOIB_1">MIKOLAR PROJEKT j.d.o.o. za trgovinu i usluge, OIB 02644297776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MIKOLAR PROJEKT j.d.o.o. za trgovinu i usluge</item>
    </izvorni_sadrzaj>
    <derivirana_varijabla naziv="DomainObject.Predmet.ProtuStrankaListFormated_1">
      <item>MIKOLAR PROJEKT j.d.o.o. za trgovinu i usluge</item>
    </derivirana_varijabla>
  </DomainObject.Predmet.ProtuStrankaListFormated>
  <DomainObject.Predmet.ProtuStrankaListFormatedOIB>
    <izvorni_sadrzaj>
      <item>MIKOLAR PROJEKT j.d.o.o. za trgovinu i usluge, OIB 02644297776</item>
    </izvorni_sadrzaj>
    <derivirana_varijabla naziv="DomainObject.Predmet.ProtuStrankaListFormatedOIB_1">
      <item>MIKOLAR PROJEKT j.d.o.o. za trgovinu i usluge, OIB 02644297776</item>
    </derivirana_varijabla>
  </DomainObject.Predmet.ProtuStrankaListFormatedOIB>
  <DomainObject.Predmet.ProtuStrankaListFormatedWithAdress>
    <izvorni_sadrzaj>
      <item>MIKOLAR PROJEKT j.d.o.o. za trgovinu i usluge, Slavka Kolara 44, 10410 Velika Gorica</item>
    </izvorni_sadrzaj>
    <derivirana_varijabla naziv="DomainObject.Predmet.ProtuStrankaListFormatedWithAdress_1">
      <item>MIKOLAR PROJEKT j.d.o.o. za trgovinu i usluge, Slavka Kolara 44, 10410 Velika Gorica</item>
    </derivirana_varijabla>
  </DomainObject.Predmet.ProtuStrankaListFormatedWithAdress>
  <DomainObject.Predmet.ProtuStrankaListFormatedWithAdressOIB>
    <izvorni_sadrzaj>
      <item>MIKOLAR PROJEKT j.d.o.o. za trgovinu i usluge, OIB 02644297776, Slavka Kolara 44, 10410 Velika Gorica</item>
    </izvorni_sadrzaj>
    <derivirana_varijabla naziv="DomainObject.Predmet.ProtuStrankaListFormatedWithAdressOIB_1">
      <item>MIKOLAR PROJEKT j.d.o.o. za trgovinu i usluge, OIB 02644297776, Slavka Kolara 44, 10410 Velika Gorica</item>
    </derivirana_varijabla>
  </DomainObject.Predmet.ProtuStrankaListFormatedWithAdressOIB>
  <DomainObject.Predmet.ProtuStrankaListNazivFormated>
    <izvorni_sadrzaj>
      <item>MIKOLAR PROJEKT j.d.o.o. za trgovinu i usluge</item>
    </izvorni_sadrzaj>
    <derivirana_varijabla naziv="DomainObject.Predmet.ProtuStrankaListNazivFormated_1">
      <item>MIKOLAR PROJEKT j.d.o.o. za trgovinu i usluge</item>
    </derivirana_varijabla>
  </DomainObject.Predmet.ProtuStrankaListNazivFormated>
  <DomainObject.Predmet.ProtuStrankaListNazivFormatedOIB>
    <izvorni_sadrzaj>
      <item>MIKOLAR PROJEKT j.d.o.o. za trgovinu i usluge, OIB 02644297776</item>
    </izvorni_sadrzaj>
    <derivirana_varijabla naziv="DomainObject.Predmet.ProtuStrankaListNazivFormatedOIB_1">
      <item>MIKOLAR PROJEKT j.d.o.o. za trgovinu i usluge, OIB 02644297776</item>
    </derivirana_varijabla>
  </DomainObject.Predmet.ProtuStrankaListNazivFormatedOIB>
  <DomainObject.Predmet.OstaliListFormated>
    <izvorni_sadrzaj>
      <item>Mile Kolar</item>
    </izvorni_sadrzaj>
    <derivirana_varijabla naziv="DomainObject.Predmet.OstaliListFormated_1">
      <item>Mile Kolar</item>
    </derivirana_varijabla>
  </DomainObject.Predmet.OstaliListFormated>
  <DomainObject.Predmet.OstaliListFormatedOIB>
    <izvorni_sadrzaj>
      <item>Mile Kolar, OIB 46758470699</item>
    </izvorni_sadrzaj>
    <derivirana_varijabla naziv="DomainObject.Predmet.OstaliListFormatedOIB_1">
      <item>Mile Kolar, OIB 46758470699</item>
    </derivirana_varijabla>
  </DomainObject.Predmet.OstaliListFormatedOIB>
  <DomainObject.Predmet.OstaliListFormatedWithAdress>
    <izvorni_sadrzaj>
      <item>Mile Kolar, Ivana Mažuranića 12, 10410 Velika Gorica</item>
    </izvorni_sadrzaj>
    <derivirana_varijabla naziv="DomainObject.Predmet.OstaliListFormatedWithAdress_1">
      <item>Mile Kolar, Ivana Mažuranića 12, 10410 Velika Gorica</item>
    </derivirana_varijabla>
  </DomainObject.Predmet.OstaliListFormatedWithAdress>
  <DomainObject.Predmet.OstaliListFormatedWithAdressOIB>
    <izvorni_sadrzaj>
      <item>Mile Kolar, OIB 46758470699, Ivana Mažuranića 12, 10410 Velika Gorica</item>
    </izvorni_sadrzaj>
    <derivirana_varijabla naziv="DomainObject.Predmet.OstaliListFormatedWithAdressOIB_1">
      <item>Mile Kolar, OIB 46758470699, Ivana Mažuranića 12, 10410 Velika Gorica</item>
    </derivirana_varijabla>
  </DomainObject.Predmet.OstaliListFormatedWithAdressOIB>
  <DomainObject.Predmet.OstaliListNazivFormated>
    <izvorni_sadrzaj>
      <item>Mile Kolar</item>
    </izvorni_sadrzaj>
    <derivirana_varijabla naziv="DomainObject.Predmet.OstaliListNazivFormated_1">
      <item>Mile Kolar</item>
    </derivirana_varijabla>
  </DomainObject.Predmet.OstaliListNazivFormated>
  <DomainObject.Predmet.OstaliListNazivFormatedOIB>
    <izvorni_sadrzaj>
      <item>Mile Kolar, OIB 46758470699</item>
    </izvorni_sadrzaj>
    <derivirana_varijabla naziv="DomainObject.Predmet.OstaliListNazivFormatedOIB_1">
      <item>Mile Kolar, OIB 46758470699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MIKOLAR PROJEKT j.d.o.o. za trgovinu i usluge</izvorni_sadrzaj>
    <derivirana_varijabla naziv="DomainObject.Predmet.ProtustrankaIDrugi_1">MIKOLAR PROJEKT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MIKOLAR PROJEKT j.d.o.o. za trgovinu i usluge, OIB 02644297776, Slavka Kolara 44, 10410 Velika Gorica</izvorni_sadrzaj>
    <derivirana_varijabla naziv="DomainObject.Predmet.ProtustrankaIDrugiAdressOIB_1">MIKOLAR PROJEKT j.d.o.o. za trgovinu i usluge, OIB 02644297776, Slavka Kolara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MIKOLAR PROJEKT j.d.o.o. za trgovinu i usluge</item>
      <item>FINA Regionalni centar Zagreb</item>
      <item>Mile Kolar</item>
    </izvorni_sadrzaj>
    <derivirana_varijabla naziv="DomainObject.Predmet.SudioniciListNaziv_1">
      <item>MIKOLAR PROJEKT j.d.o.o. za trgovinu i usluge</item>
      <item>FINA Regionalni centar Zagreb</item>
      <item>Mile Kolar</item>
    </derivirana_varijabla>
  </DomainObject.Predmet.SudioniciListNaziv>
  <DomainObject.Predmet.SudioniciListAdressOIB>
    <izvorni_sadrzaj>
      <item>MIKOLAR PROJEKT j.d.o.o. za trgovinu i usluge, OIB 02644297776, Slavka Kolara 44,10410 Velika Gorica</item>
      <item>FINA Regionalni centar Zagreb, OIB 85821130368, Trg svibanjskih žrtava 1995. 1,10000 Zagreb</item>
      <item>Mile Kolar, OIB 46758470699, Ivana Mažuranića 12,10410 Velika Gorica</item>
    </izvorni_sadrzaj>
    <derivirana_varijabla naziv="DomainObject.Predmet.SudioniciListAdressOIB_1">
      <item>MIKOLAR PROJEKT j.d.o.o. za trgovinu i usluge, OIB 02644297776, Slavka Kolara 44,10410 Velika Gorica</item>
      <item>FINA Regionalni centar Zagreb, OIB 85821130368, Trg svibanjskih žrtava 1995. 1,10000 Zagreb</item>
      <item>Mile Kolar, OIB 46758470699, Ivana Mažuranića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02644297776</item>
      <item>, OIB 85821130368</item>
      <item>, OIB 46758470699</item>
    </izvorni_sadrzaj>
    <derivirana_varijabla naziv="DomainObject.Predmet.SudioniciListNazivOIB_1">
      <item>, OIB 02644297776</item>
      <item>, OIB 85821130368</item>
      <item>, OIB 46758470699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St-1630/2018-5</izvorni_sadrzaj>
    <derivirana_varijabla naziv="DomainObject.PredzadnjaOdlukaIzPredmeta.Oznaka_1">St-1630/2018-5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6659DD-BAAD-40E1-B16B-E16AAB41B7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716</properties:Words>
  <properties:Characters>3817</properties:Characters>
  <properties:Lines>92</properties:Lines>
  <properties:Paragraphs>26</properties:Paragraphs>
  <properties:TotalTime>443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2019-01-10T09:09:00Z</cp:lastPrinted>
  <dcterms:modified xmlns:xsi="http://www.w3.org/2001/XMLSchema-instance" xsi:type="dcterms:W3CDTF">2019-01-17T13:06:00Z</dcterms:modified>
  <cp:revision>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20.000,00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