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fe06" w14:paraId="262fe06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CE56A0">
        <w:t>605</w:t>
      </w:r>
      <w:r w:rsidR="006914EA">
        <w:t>/13-</w:t>
      </w:r>
      <w:r w:rsidR="00CE56A0">
        <w:t>30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CE56A0">
        <w:t>ADRIA PARTNER</w:t>
      </w:r>
      <w:r w:rsidR="00CE56A0" w:rsidRPr="00090DB0">
        <w:t xml:space="preserve"> d.o.o. Zadar, </w:t>
      </w:r>
      <w:r w:rsidR="00CE56A0">
        <w:t>Gaženička cesta 32</w:t>
      </w:r>
      <w:r w:rsidR="00CE56A0" w:rsidRPr="00090DB0">
        <w:t>, Zadar, OIB:</w:t>
      </w:r>
      <w:r w:rsidR="00CE56A0">
        <w:t>10935146366</w:t>
      </w:r>
      <w:r w:rsidR="00AD608D">
        <w:t>,</w:t>
      </w:r>
      <w:r w:rsidR="006639AA" w:rsidRPr="00D60A67">
        <w:t xml:space="preserve"> </w:t>
      </w:r>
      <w:r w:rsidR="006639AA" w:rsidRPr="00BE6EB1">
        <w:t>zastupanom po stečajno</w:t>
      </w:r>
      <w:r w:rsidR="00CE56A0">
        <w:t>j</w:t>
      </w:r>
      <w:r w:rsidR="006639AA" w:rsidRPr="00BE6EB1">
        <w:t xml:space="preserve"> upravitelj</w:t>
      </w:r>
      <w:r w:rsidR="00CE56A0">
        <w:t>ici</w:t>
      </w:r>
      <w:r w:rsidR="006639AA">
        <w:t xml:space="preserve"> </w:t>
      </w:r>
      <w:r w:rsidR="006356E9">
        <w:t xml:space="preserve">stečajne mase </w:t>
      </w:r>
      <w:r w:rsidR="00CE56A0">
        <w:t>Marici Nekić</w:t>
      </w:r>
      <w:r w:rsidRPr="009219F7">
        <w:t xml:space="preserve">, dana </w:t>
      </w:r>
      <w:r w:rsidR="00CE56A0">
        <w:t>30</w:t>
      </w:r>
      <w:r w:rsidR="006356E9">
        <w:t>. prosinca</w:t>
      </w:r>
      <w:r w:rsidR="00071091">
        <w:t xml:space="preserve"> 2015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CE56A0">
        <w:t>605/13-5</w:t>
      </w:r>
      <w:r w:rsidR="006914EA">
        <w:t xml:space="preserve"> </w:t>
      </w:r>
      <w:r>
        <w:t xml:space="preserve">od </w:t>
      </w:r>
      <w:r w:rsidR="00CE56A0">
        <w:t>22. svibnja</w:t>
      </w:r>
      <w:r w:rsidR="000968FE">
        <w:t xml:space="preserve"> 2014</w:t>
      </w:r>
      <w:r>
        <w:t xml:space="preserve">. dopunjuje se na način </w:t>
      </w:r>
      <w:r w:rsidR="00071091">
        <w:t xml:space="preserve">da se dodaju točke </w:t>
      </w:r>
      <w:r w:rsidR="00261DA2" w:rsidRPr="000F0617">
        <w:t>V</w:t>
      </w:r>
      <w:r w:rsidR="000968FE">
        <w:t>II</w:t>
      </w:r>
      <w:r w:rsidR="00261DA2" w:rsidRPr="000F0617">
        <w:t xml:space="preserve"> i V</w:t>
      </w:r>
      <w:r w:rsidR="000968FE">
        <w:t>II</w:t>
      </w:r>
      <w:r w:rsidR="00261DA2" w:rsidRPr="000F0617">
        <w:t>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968FE">
        <w:t>II</w:t>
      </w:r>
      <w:r w:rsidR="00071091">
        <w:t xml:space="preserve"> Stečajna masa stečajnog dužnika </w:t>
      </w:r>
      <w:r w:rsidR="00CE56A0">
        <w:t>ADRIA PARTNER</w:t>
      </w:r>
      <w:r w:rsidR="00CE56A0" w:rsidRPr="00090DB0">
        <w:t xml:space="preserve"> d.o.o. Zadar</w:t>
      </w:r>
      <w:r w:rsidR="00CE56A0">
        <w:t xml:space="preserve">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968FE">
        <w:t>II</w:t>
      </w:r>
      <w:r w:rsidRPr="00261DA2">
        <w:t>I</w:t>
      </w:r>
      <w:r w:rsidR="00071091">
        <w:t xml:space="preserve"> Stečajni upravitelj stečajne mase stečajnog dužnika </w:t>
      </w:r>
      <w:r w:rsidR="00CE56A0">
        <w:t>ADRIA PARTNER</w:t>
      </w:r>
      <w:r w:rsidR="00CE56A0" w:rsidRPr="00090DB0">
        <w:t xml:space="preserve"> d.o.o. Zadar</w:t>
      </w:r>
      <w:r w:rsidR="00CE56A0">
        <w:t xml:space="preserve"> </w:t>
      </w:r>
      <w:r w:rsidR="00071091">
        <w:t xml:space="preserve">u stečaju je </w:t>
      </w:r>
      <w:r w:rsidR="00CE56A0">
        <w:t xml:space="preserve">Marica Nekić, </w:t>
      </w:r>
      <w:r w:rsidR="00CE56A0" w:rsidRPr="008C19C7">
        <w:t>Put Gazića 14A, Zadar, da</w:t>
      </w:r>
      <w:r w:rsidR="00CE56A0">
        <w:t xml:space="preserve">tum rođenja: 01. rujna 1955. </w:t>
      </w:r>
      <w:r w:rsidR="00CE56A0" w:rsidRPr="008C19C7">
        <w:t>godine, mjesto rođenja: Jasenice, broj osobne iskaznice: 102054427, izdana od strane: PU Zadarska, OIB: 75245904208</w:t>
      </w:r>
      <w:r w:rsidR="00CE56A0">
        <w:t>,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CE56A0">
        <w:t>605/13-5 od 22. svibnja 2014</w:t>
      </w:r>
      <w:r>
        <w:t xml:space="preserve">. </w:t>
      </w:r>
      <w:r w:rsidR="006914EA">
        <w:t>otvoren</w:t>
      </w:r>
      <w:r w:rsidR="00234DC5">
        <w:t xml:space="preserve"> je i </w:t>
      </w:r>
      <w:r>
        <w:t xml:space="preserve">zaključen stečajni postupak nad stečajnim dužnikom </w:t>
      </w:r>
      <w:r w:rsidR="00CE56A0">
        <w:t>ADRIA PARTNER</w:t>
      </w:r>
      <w:r w:rsidR="00CE56A0" w:rsidRPr="00090DB0">
        <w:t xml:space="preserve"> d.o.o. Zadar</w:t>
      </w:r>
      <w:r w:rsidR="00CE56A0">
        <w:t xml:space="preserve"> </w:t>
      </w:r>
      <w:r>
        <w:t>u stečaju.</w:t>
      </w:r>
    </w:p>
    <w:p w:rsidRDefault="003D16F6" w:rsidP="00CE56A0" w:rsidR="00156A8B">
      <w:pPr>
        <w:pStyle w:val="Tijeloteksta"/>
        <w:ind w:firstLine="709"/>
      </w:pPr>
      <w:r>
        <w:t xml:space="preserve">Podneskom od </w:t>
      </w:r>
      <w:r w:rsidR="00CE56A0">
        <w:t>04. prosinca</w:t>
      </w:r>
      <w:r>
        <w:t xml:space="preserve"> 2015. stečajn</w:t>
      </w:r>
      <w:r w:rsidR="00CE56A0">
        <w:t>a</w:t>
      </w:r>
      <w:r>
        <w:t xml:space="preserve"> upravitelj</w:t>
      </w:r>
      <w:r w:rsidR="00CE56A0">
        <w:t>ica</w:t>
      </w:r>
      <w:r>
        <w:t xml:space="preserve"> stečajne mase stečajnog dužnika </w:t>
      </w:r>
      <w:r w:rsidR="00CE56A0">
        <w:t>predložila je dopunu rješenja posl. br. 1 St-605/13-5 od 22. svibnja 2014. radi upisa stečajne mase u sudski registar temeljem čl. 438. Stečajnog zakona (Narodne novine 71/15), pa je 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CE56A0">
        <w:t>30</w:t>
      </w:r>
      <w:r w:rsidR="006356E9">
        <w:t xml:space="preserve">. prosinca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652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CE56A0">
          <w:t>605/13-30</w:t>
        </w:r>
      </w:p>
      <w:p w:rsidRDefault="00371652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71652"/>
    <w:rsid w:val="003D16F6"/>
    <w:rsid w:val="003F1475"/>
    <w:rsid w:val="004616BF"/>
    <w:rsid w:val="004B42D9"/>
    <w:rsid w:val="004D663C"/>
    <w:rsid w:val="006356E9"/>
    <w:rsid w:val="006466C1"/>
    <w:rsid w:val="006639AA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961C56"/>
    <w:rsid w:val="00A94666"/>
    <w:rsid w:val="00AA7BE2"/>
    <w:rsid w:val="00AB02AB"/>
    <w:rsid w:val="00AD608D"/>
    <w:rsid w:val="00AE03AE"/>
    <w:rsid w:val="00B2536D"/>
    <w:rsid w:val="00BE6C59"/>
    <w:rsid w:val="00CE56A0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2013.</izvorni_sadrzaj>
    <derivirana_varijabla naziv="DomainObject.Predmet.DatumOsnivanja_1">18.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IZ SUDSKOG REGISTRA 08.12.2015.</izvorni_sadrzaj>
    <derivirana_varijabla naziv="DomainObject.Predmet.PrimjedbaSuca_1">BRISAN IZ SUDSKOG REGISTRA 08.12.2015.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PARTNER d.o.o. za ribarstvo, trgovinu i usluge</izvorni_sadrzaj>
    <derivirana_varijabla naziv="DomainObject.Predmet.ProtustrankaFormated_1">  ADRIA PARTNER d.o.o. za ribarstvo, trgovinu i usluge</derivirana_varijabla>
  </DomainObject.Predmet.ProtustrankaFormated>
  <DomainObject.Predmet.ProtustrankaFormatedOIB>
    <izvorni_sadrzaj>  ADRIA PARTNER d.o.o. za ribarstvo, trgovinu i usluge, OIB 10935146366</izvorni_sadrzaj>
    <derivirana_varijabla naziv="DomainObject.Predmet.ProtustrankaFormatedOIB_1">  ADRIA PARTNER d.o.o. za ribarstvo, trgovinu i usluge, OIB 10935146366</derivirana_varijabla>
  </DomainObject.Predmet.ProtustrankaFormatedOIB>
  <DomainObject.Predmet.ProtustrankaFormatedWithAdress>
    <izvorni_sadrzaj> ADRIA PARTNER d.o.o. za ribarstvo, trgovinu i usluge, Gaženička cesta 32, Zadar</izvorni_sadrzaj>
    <derivirana_varijabla naziv="DomainObject.Predmet.ProtustrankaFormatedWithAdress_1"> ADRIA PARTNER d.o.o. za ribarstvo, trgovinu i usluge, Gaženička cesta 32, Zadar</derivirana_varijabla>
  </DomainObject.Predmet.ProtustrankaFormatedWithAdress>
  <DomainObject.Predmet.ProtustrankaFormatedWithAdressOIB>
    <izvorni_sadrzaj> ADRIA PARTNER d.o.o. za ribarstvo, trgovinu i usluge, OIB 10935146366, Gaženička cesta 32, Zadar</izvorni_sadrzaj>
    <derivirana_varijabla naziv="DomainObject.Predmet.ProtustrankaFormatedWithAdressOIB_1"> ADRIA PARTNER d.o.o. za ribarstvo, trgovinu i usluge, OIB 10935146366, Gaženička cesta 32, Zadar</derivirana_varijabla>
  </DomainObject.Predmet.ProtustrankaFormatedWithAdressOIB>
  <DomainObject.Predmet.ProtustrankaWithAdress>
    <izvorni_sadrzaj>ADRIA PARTNER d.o.o. za ribarstvo, trgovinu i usluge Gaženička cesta 32, Zadar</izvorni_sadrzaj>
    <derivirana_varijabla naziv="DomainObject.Predmet.ProtustrankaWithAdress_1">ADRIA PARTNER d.o.o. za ribarstvo, trgovinu i usluge Gaženička cesta 32, Zadar</derivirana_varijabla>
  </DomainObject.Predmet.ProtustrankaWithAdress>
  <DomainObject.Predmet.ProtustrankaWithAdressOIB>
    <izvorni_sadrzaj>ADRIA PARTNER d.o.o. za ribarstvo, trgovinu i usluge, OIB 10935146366, Gaženička cesta 32, Zadar</izvorni_sadrzaj>
    <derivirana_varijabla naziv="DomainObject.Predmet.ProtustrankaWithAdressOIB_1">ADRIA PARTNER d.o.o. za ribarstvo, trgovinu i usluge, OIB 10935146366, Gaženička cesta 32, Zadar</derivirana_varijabla>
  </DomainObject.Predmet.ProtustrankaWithAdressOIB>
  <DomainObject.Predmet.ProtustrankaNazivFormated>
    <izvorni_sadrzaj>ADRIA PARTNER d.o.o. za ribarstvo, trgovinu i usluge</izvorni_sadrzaj>
    <derivirana_varijabla naziv="DomainObject.Predmet.ProtustrankaNazivFormated_1">ADRIA PARTNER d.o.o. za ribarstvo, trgovinu i usluge</derivirana_varijabla>
  </DomainObject.Predmet.ProtustrankaNazivFormated>
  <DomainObject.Predmet.ProtustrankaNazivFormatedOIB>
    <izvorni_sadrzaj>ADRIA PARTNER d.o.o. za ribarstvo, trgovinu i usluge, OIB 10935146366</izvorni_sadrzaj>
    <derivirana_varijabla naziv="DomainObject.Predmet.ProtustrankaNazivFormatedOIB_1">ADRIA PARTNER d.o.o. za ribarstvo, trgovinu i usluge, OIB 10935146366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15531541.02</izvorni_sadrzaj>
    <derivirana_varijabla naziv="DomainObject.Predmet.TrenutnaVrijednost_1">15531541.02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PARTNER d.o.o. za ribarstvo, trgovinu i usluge</item>
    </izvorni_sadrzaj>
    <derivirana_varijabla naziv="DomainObject.Predmet.ProtuStrankaListFormated_1">
      <item>ADRIA PARTNER d.o.o. za ribarstvo, trgovinu i usluge</item>
    </derivirana_varijabla>
  </DomainObject.Predmet.ProtuStrankaListFormated>
  <DomainObject.Predmet.ProtuStrankaListFormatedOIB>
    <izvorni_sadrzaj>
      <item>ADRIA PARTNER d.o.o. za ribarstvo, trgovinu i usluge, OIB 10935146366</item>
    </izvorni_sadrzaj>
    <derivirana_varijabla naziv="DomainObject.Predmet.ProtuStrankaListFormatedOIB_1">
      <item>ADRIA PARTNER d.o.o. za ribarstvo, trgovinu i usluge, OIB 10935146366</item>
    </derivirana_varijabla>
  </DomainObject.Predmet.ProtuStrankaListFormatedOIB>
  <DomainObject.Predmet.ProtuStrankaListFormatedWithAdress>
    <izvorni_sadrzaj>
      <item>ADRIA PARTNER d.o.o. za ribarstvo, trgovinu i usluge, Gaženička cesta 32, Zadar</item>
    </izvorni_sadrzaj>
    <derivirana_varijabla naziv="DomainObject.Predmet.ProtuStrankaListFormatedWithAdress_1">
      <item>ADRIA PARTNER d.o.o. za ribarstvo, trgovinu i usluge, Gaženička cesta 32, Zadar</item>
    </derivirana_varijabla>
  </DomainObject.Predmet.ProtuStrankaListFormatedWithAdress>
  <DomainObject.Predmet.ProtuStrankaListFormatedWithAdressOIB>
    <izvorni_sadrzaj>
      <item>ADRIA PARTNER d.o.o. za ribarstvo, trgovinu i usluge, OIB 10935146366, Gaženička cesta 32, Zadar</item>
    </izvorni_sadrzaj>
    <derivirana_varijabla naziv="DomainObject.Predmet.ProtuStrankaListFormatedWithAdressOIB_1">
      <item>ADRIA PARTNER d.o.o. za ribarstvo, trgovinu i usluge, OIB 10935146366, Gaženička cesta 32, Zadar</item>
    </derivirana_varijabla>
  </DomainObject.Predmet.ProtuStrankaListFormatedWithAdressOIB>
  <DomainObject.Predmet.ProtuStrankaListNazivFormated>
    <izvorni_sadrzaj>
      <item>ADRIA PARTNER d.o.o. za ribarstvo, trgovinu i usluge</item>
    </izvorni_sadrzaj>
    <derivirana_varijabla naziv="DomainObject.Predmet.ProtuStrankaListNazivFormated_1">
      <item>ADRIA PARTNER d.o.o. za ribarstvo, trgovinu i usluge</item>
    </derivirana_varijabla>
  </DomainObject.Predmet.ProtuStrankaListNazivFormated>
  <DomainObject.Predmet.ProtuStrankaListNazivFormatedOIB>
    <izvorni_sadrzaj>
      <item>ADRIA PARTNER d.o.o. za ribarstvo, trgovinu i usluge, OIB 10935146366</item>
    </izvorni_sadrzaj>
    <derivirana_varijabla naziv="DomainObject.Predmet.ProtuStrankaListNazivFormatedOIB_1">
      <item>ADRIA PARTNER d.o.o. za ribarstvo, trgovinu i usluge, OIB 10935146366</item>
    </derivirana_varijabla>
  </DomainObject.Predmet.ProtuStrankaListNazivFormatedOIB>
  <DomainObject.Predmet.OstaliListFormated>
    <izvorni_sadrzaj>
      <item>MARICA NEKIĆ</item>
    </izvorni_sadrzaj>
    <derivirana_varijabla naziv="DomainObject.Predmet.OstaliListFormated_1">
      <item>MARICA NEKIĆ</item>
    </derivirana_varijabla>
  </DomainObject.Predmet.OstaliListFormated>
  <DomainObject.Predmet.OstaliListFormatedOIB>
    <izvorni_sadrzaj>
      <item>MARICA NEKIĆ, OIB 75245904208</item>
    </izvorni_sadrzaj>
    <derivirana_varijabla naziv="DomainObject.Predmet.OstaliListFormatedOIB_1">
      <item>MARICA NEKIĆ, OIB 75245904208</item>
    </derivirana_varijabla>
  </DomainObject.Predmet.OstaliListFormatedOIB>
  <DomainObject.Predmet.OstaliListFormatedWithAdress>
    <izvorni_sadrzaj>
      <item>MARICA NEKIĆ</item>
    </izvorni_sadrzaj>
    <derivirana_varijabla naziv="DomainObject.Predmet.OstaliListFormatedWithAdress_1">
      <item>MARICA NEKIĆ</item>
    </derivirana_varijabla>
  </DomainObject.Predmet.OstaliListFormatedWithAdress>
  <DomainObject.Predmet.OstaliListFormatedWithAdressOIB>
    <izvorni_sadrzaj>
      <item>MARICA NEKIĆ, OIB 75245904208</item>
    </izvorni_sadrzaj>
    <derivirana_varijabla naziv="DomainObject.Predmet.OstaliListFormatedWithAdressOIB_1">
      <item>MARICA NEKIĆ, OIB 75245904208</item>
    </derivirana_varijabla>
  </DomainObject.Predmet.OstaliListFormatedWithAdressOIB>
  <DomainObject.Predmet.OstaliListNazivFormated>
    <izvorni_sadrzaj>
      <item>MARICA NEKIĆ</item>
    </izvorni_sadrzaj>
    <derivirana_varijabla naziv="DomainObject.Predmet.OstaliListNazivFormated_1">
      <item>MARICA NEKIĆ</item>
    </derivirana_varijabla>
  </DomainObject.Predmet.OstaliListNazivFormated>
  <DomainObject.Predmet.OstaliListNazivFormatedOIB>
    <izvorni_sadrzaj>
      <item>MARICA NEKIĆ, OIB 75245904208</item>
    </izvorni_sadrzaj>
    <derivirana_varijabla naziv="DomainObject.Predmet.OstaliListNazivFormatedOIB_1">
      <item>MARICA NEKIĆ, OIB 75245904208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PARTNER d.o.o. za ribarstvo, trgovinu i usluge</izvorni_sadrzaj>
    <derivirana_varijabla naziv="DomainObject.Predmet.ProtustrankaIDrugi_1">ADRIA PARTNER d.o.o. za ribarstvo,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PARTNER d.o.o. za ribarstvo, trgovinu i usluge, OIB 10935146366, Gaženička cesta 32, Zadar</izvorni_sadrzaj>
    <derivirana_varijabla naziv="DomainObject.Predmet.ProtustrankaIDrugiAdressOIB_1">ADRIA PARTNER d.o.o. za ribarstvo, trgovinu i usluge, OIB 10935146366, Gaženička cesta 32,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PARTNER d.o.o. za ribarstvo, trgovinu i usluge</item>
      <item>MARICA NEKIĆ</item>
    </izvorni_sadrzaj>
    <derivirana_varijabla naziv="DomainObject.Predmet.SudioniciListNaziv_1">
      <item>FINA</item>
      <item>ADRIA PARTNER d.o.o. za ribarstvo, trgovinu i usluge</item>
      <item>MARICA NEKIĆ</item>
    </derivirana_varijabla>
  </DomainObject.Predmet.SudioniciListNaziv>
  <DomainObject.Predmet.SudioniciListAdressOIB>
    <izvorni_sadrzaj>
      <item>FINA, OIB 85821130368</item>
      <item>ADRIA PARTNER d.o.o. za ribarstvo, trgovinu i usluge, OIB 10935146366, Gaženička cesta 32,Zadar</item>
      <item>MARICA NEKIĆ, OIB 75245904208</item>
    </izvorni_sadrzaj>
    <derivirana_varijabla naziv="DomainObject.Predmet.SudioniciListAdressOIB_1">
      <item>FINA, OIB 85821130368</item>
      <item>ADRIA PARTNER d.o.o. za ribarstvo, trgovinu i usluge, OIB 10935146366, Gaženička cesta 32,Zadar</item>
      <item>MARICA NEKIĆ, OIB 75245904208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10935146366</item>
      <item>, OIB 75245904208</item>
    </izvorni_sadrzaj>
    <derivirana_varijabla naziv="DomainObject.Predmet.SudioniciListNazivOIB_1">
      <item>, OIB 85821130368</item>
      <item>, OIB 10935146366</item>
      <item>, OIB 75245904208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317</properties:Words>
  <properties:Characters>1504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2015-12-29T11:53:00Z</dcterms:created>
  <dc:creator>Ardena Bajlo</dc:creator>
  <cp:lastModifiedBy>wsadmin</cp:lastModifiedBy>
  <cp:lastPrinted>2010-02-05T10:42:00Z</cp:lastPrinted>
  <dcterms:modified xmlns:xsi="http://www.w3.org/2001/XMLSchema-instance" xsi:type="dcterms:W3CDTF">2015-12-30T10:04:00Z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