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0e7ae3d" w14:paraId="0e7ae3d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937E9">
        <w:rPr>
          <w:sz w:val="24"/>
        </w:rPr>
        <w:t xml:space="preserve">        75. St-3894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C937E9" w:rsidRPr="00C937E9">
        <w:rPr>
          <w:sz w:val="24"/>
          <w:szCs w:val="24"/>
        </w:rPr>
        <w:t>JUKČIĆ GRADITELJSTVO d.o.o., Struga Nartska, Stružečka cesta 5, OIB: 96123782145</w:t>
      </w:r>
      <w:r w:rsidR="00442F90" w:rsidRPr="008600EF">
        <w:rPr>
          <w:sz w:val="24"/>
          <w:szCs w:val="24"/>
        </w:rPr>
        <w:t xml:space="preserve">, dana </w:t>
      </w:r>
      <w:r w:rsidR="00C937E9">
        <w:rPr>
          <w:sz w:val="24"/>
          <w:szCs w:val="24"/>
        </w:rPr>
        <w:t>23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C937E9">
        <w:rPr>
          <w:sz w:val="24"/>
          <w:szCs w:val="24"/>
        </w:rPr>
        <w:t>23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F30C54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C937E9">
          <w:rPr>
            <w:sz w:val="24"/>
            <w:szCs w:val="24"/>
          </w:rPr>
          <w:t xml:space="preserve">             75. St-3894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2CF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37E9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0C5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30C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C5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C5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C5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C5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30C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C5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C5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C5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C5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3894</izvorni_sadrzaj>
    <derivirana_varijabla naziv="DomainObject.Predmet.Broj_1">3894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St-3894/2015</izvorni_sadrzaj>
    <derivirana_varijabla naziv="DomainObject.Predmet.OznakaBroj_1">St-3894/2015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JUKČIĆ GRADITELJSTVO d.o.o. zastupanog po punomoćniku Nikola Jukčić</izvorni_sadrzaj>
    <derivirana_varijabla naziv="DomainObject.Predmet.ProtustrankaFormated_1">  JUKČIĆ GRADITELJSTVO d.o.o. zastupanog po punomoćniku Nikola Jukčić</derivirana_varijabla>
  </DomainObject.Predmet.ProtustrankaFormated>
  <DomainObject.Predmet.ProtustrankaFormatedOIB>
    <izvorni_sadrzaj>  JUKČIĆ GRADITELJSTVO d.o.o., OIB 96123782145 zastupanog po punomoćniku Nikola Jukčić</izvorni_sadrzaj>
    <derivirana_varijabla naziv="DomainObject.Predmet.ProtustrankaFormatedOIB_1">  JUKČIĆ GRADITELJSTVO d.o.o., OIB 96123782145 zastupanog po punomoćniku Nikola Jukčić</derivirana_varijabla>
  </DomainObject.Predmet.ProtustrankaFormatedOIB>
  <DomainObject.Predmet.ProtustrankaFormatedWithAdress>
    <izvorni_sadrzaj> JUKČIĆ GRADITELJSTVO d.o.o., Struga Nartska, Stružečka cesta 5, 10370 Rugvica zastupanog po punomoćniku Nikola Jukčić</izvorni_sadrzaj>
    <derivirana_varijabla naziv="DomainObject.Predmet.ProtustrankaFormatedWithAdress_1"> JUKČIĆ GRADITELJSTVO d.o.o., Struga Nartska, Stružečka cesta 5, 10370 Rugvica zastupanog po punomoćniku Nikola Jukčić</derivirana_varijabla>
  </DomainObject.Predmet.ProtustrankaFormatedWithAdress>
  <DomainObject.Predmet.ProtustrankaFormatedWithAdressOIB>
    <izvorni_sadrzaj> JUKČIĆ GRADITELJSTVO d.o.o., OIB 96123782145, Struga Nartska, Stružečka cesta 5, 10370 Rugvica zastupanog po punomoćniku Nikola Jukčić</izvorni_sadrzaj>
    <derivirana_varijabla naziv="DomainObject.Predmet.ProtustrankaFormatedWithAdressOIB_1"> JUKČIĆ GRADITELJSTVO d.o.o., OIB 96123782145, Struga Nartska, Stružečka cesta 5, 10370 Rugvica zastupanog po punomoćniku Nikola Jukčić</derivirana_varijabla>
  </DomainObject.Predmet.ProtustrankaFormatedWithAdressOIB>
  <DomainObject.Predmet.ProtustrankaWithAdress>
    <izvorni_sadrzaj>JUKČIĆ GRADITELJSTVO d.o.o. Struga Nartska, Stružečka cesta 5, 10370 Rugvica</izvorni_sadrzaj>
    <derivirana_varijabla naziv="DomainObject.Predmet.ProtustrankaWithAdress_1">JUKČIĆ GRADITELJSTVO d.o.o. Struga Nartska, Stružečka cesta 5, 10370 Rugvica</derivirana_varijabla>
  </DomainObject.Predmet.ProtustrankaWithAdress>
  <DomainObject.Predmet.ProtustrankaWithAdressOIB>
    <izvorni_sadrzaj>JUKČIĆ GRADITELJSTVO d.o.o., OIB 96123782145, Struga Nartska, Stružečka cesta 5, 10370 Rugvica</izvorni_sadrzaj>
    <derivirana_varijabla naziv="DomainObject.Predmet.ProtustrankaWithAdressOIB_1">JUKČIĆ GRADITELJSTVO d.o.o., OIB 96123782145, Struga Nartska, Stružečka cesta 5, 10370 Rugvica</derivirana_varijabla>
  </DomainObject.Predmet.ProtustrankaWithAdressOIB>
  <DomainObject.Predmet.ProtustrankaNazivFormated>
    <izvorni_sadrzaj>JUKČIĆ GRADITELJSTVO d.o.o.</izvorni_sadrzaj>
    <derivirana_varijabla naziv="DomainObject.Predmet.ProtustrankaNazivFormated_1">JUKČIĆ GRADITELJSTVO d.o.o.</derivirana_varijabla>
  </DomainObject.Predmet.ProtustrankaNazivFormated>
  <DomainObject.Predmet.ProtustrankaNazivFormatedOIB>
    <izvorni_sadrzaj>JUKČIĆ GRADITELJSTVO d.o.o., OIB 96123782145</izvorni_sadrzaj>
    <derivirana_varijabla naziv="DomainObject.Predmet.ProtustrankaNazivFormatedOIB_1">JUKČIĆ GRADITELJSTVO d.o.o., OIB 96123782145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JUKČIĆ GRADITELJSTVO d.o.o. zastupanog po punomoćniku Nikola Jukčić</item>
    </izvorni_sadrzaj>
    <derivirana_varijabla naziv="DomainObject.Predmet.ProtuStrankaListFormated_1">
      <item>JUKČIĆ GRADITELJSTVO d.o.o. zastupanog po punomoćniku Nikola Jukčić</item>
    </derivirana_varijabla>
  </DomainObject.Predmet.ProtuStrankaListFormated>
  <DomainObject.Predmet.ProtuStrankaListFormatedOIB>
    <izvorni_sadrzaj>
      <item>JUKČIĆ GRADITELJSTVO d.o.o., OIB 96123782145 zastupanog po punomoćniku Nikola Jukčić</item>
    </izvorni_sadrzaj>
    <derivirana_varijabla naziv="DomainObject.Predmet.ProtuStrankaListFormatedOIB_1">
      <item>JUKČIĆ GRADITELJSTVO d.o.o., OIB 96123782145 zastupanog po punomoćniku Nikola Jukčić</item>
    </derivirana_varijabla>
  </DomainObject.Predmet.ProtuStrankaListFormatedOIB>
  <DomainObject.Predmet.ProtuStrankaListFormatedWithAdress>
    <izvorni_sadrzaj>
      <item>JUKČIĆ GRADITELJSTVO d.o.o., Struga Nartska, Stružečka cesta 5, 10370 Rugvica zastupanog po punomoćniku Nikola Jukčić</item>
    </izvorni_sadrzaj>
    <derivirana_varijabla naziv="DomainObject.Predmet.ProtuStrankaListFormatedWithAdress_1">
      <item>JUKČIĆ GRADITELJSTVO d.o.o., Struga Nartska, Stružečka cesta 5, 10370 Rugvica zastupanog po punomoćniku Nikola Jukčić</item>
    </derivirana_varijabla>
  </DomainObject.Predmet.ProtuStrankaListFormatedWithAdress>
  <DomainObject.Predmet.ProtuStrankaListFormatedWithAdressOIB>
    <izvorni_sadrzaj>
      <item>JUKČIĆ GRADITELJSTVO d.o.o., OIB 96123782145, Struga Nartska, Stružečka cesta 5, 10370 Rugvica zastupanog po punomoćniku Nikola Jukčić</item>
    </izvorni_sadrzaj>
    <derivirana_varijabla naziv="DomainObject.Predmet.ProtuStrankaListFormatedWithAdressOIB_1">
      <item>JUKČIĆ GRADITELJSTVO d.o.o., OIB 96123782145, Struga Nartska, Stružečka cesta 5, 10370 Rugvica zastupanog po punomoćniku Nikola Jukčić</item>
    </derivirana_varijabla>
  </DomainObject.Predmet.ProtuStrankaListFormatedWithAdressOIB>
  <DomainObject.Predmet.ProtuStrankaListNazivFormated>
    <izvorni_sadrzaj>
      <item>JUKČIĆ GRADITELJSTVO d.o.o.</item>
    </izvorni_sadrzaj>
    <derivirana_varijabla naziv="DomainObject.Predmet.ProtuStrankaListNazivFormated_1">
      <item>JUKČIĆ GRADITELJSTVO d.o.o.</item>
    </derivirana_varijabla>
  </DomainObject.Predmet.ProtuStrankaListNazivFormated>
  <DomainObject.Predmet.ProtuStrankaListNazivFormatedOIB>
    <izvorni_sadrzaj>
      <item>JUKČIĆ GRADITELJSTVO d.o.o., OIB 96123782145</item>
    </izvorni_sadrzaj>
    <derivirana_varijabla naziv="DomainObject.Predmet.ProtuStrankaListNazivFormatedOIB_1">
      <item>JUKČIĆ GRADITELJSTVO d.o.o., OIB 96123782145</item>
    </derivirana_varijabla>
  </DomainObject.Predmet.ProtuStrankaListNazivFormatedOIB>
  <DomainObject.Predmet.OstaliListFormated>
    <izvorni_sadrzaj>
      <item>Nikola Jukčić punomoćnik sudionika u postupku JUKČIĆ GRADITELJSTVO d.o.o.</item>
    </izvorni_sadrzaj>
    <derivirana_varijabla naziv="DomainObject.Predmet.OstaliListFormated_1">
      <item>Nikola Jukčić punomoćnik sudionika u postupku JUKČIĆ GRADITELJSTVO d.o.o.</item>
    </derivirana_varijabla>
  </DomainObject.Predmet.OstaliListFormated>
  <DomainObject.Predmet.OstaliListFormatedOIB>
    <izvorni_sadrzaj>
      <item>Nikola Jukčić, OIB 98003902410 punomoćnik sudionika u postupku JUKČIĆ GRADITELJSTVO d.o.o.</item>
    </izvorni_sadrzaj>
    <derivirana_varijabla naziv="DomainObject.Predmet.OstaliListFormatedOIB_1">
      <item>Nikola Jukčić, OIB 98003902410 punomoćnik sudionika u postupku JUKČIĆ GRADITELJSTVO d.o.o.</item>
    </derivirana_varijabla>
  </DomainObject.Predmet.OstaliListFormatedOIB>
  <DomainObject.Predmet.OstaliListFormatedWithAdress>
    <izvorni_sadrzaj>
      <item>Nikola Jukčić, Stružečka Cesta 5, 10361 Struga Nartska punomoćnik sudionika u postupku JUKČIĆ GRADITELJSTVO d.o.o.</item>
    </izvorni_sadrzaj>
    <derivirana_varijabla naziv="DomainObject.Predmet.OstaliListFormatedWithAdress_1">
      <item>Nikola Jukčić, Stružečka Cesta 5, 10361 Struga Nartska punomoćnik sudionika u postupku JUKČIĆ GRADITELJSTVO d.o.o.</item>
    </derivirana_varijabla>
  </DomainObject.Predmet.OstaliListFormatedWithAdress>
  <DomainObject.Predmet.OstaliListFormatedWithAdressOIB>
    <izvorni_sadrzaj>
      <item>Nikola Jukčić, OIB 98003902410, Stružečka Cesta 5, 10361 Struga Nartska punomoćnik sudionika u postupku JUKČIĆ GRADITELJSTVO d.o.o.</item>
    </izvorni_sadrzaj>
    <derivirana_varijabla naziv="DomainObject.Predmet.OstaliListFormatedWithAdressOIB_1">
      <item>Nikola Jukčić, OIB 98003902410, Stružečka Cesta 5, 10361 Struga Nartska punomoćnik sudionika u postupku JUKČIĆ GRADITELJSTVO d.o.o.</item>
    </derivirana_varijabla>
  </DomainObject.Predmet.OstaliListFormatedWithAdressOIB>
  <DomainObject.Predmet.OstaliListNazivFormated>
    <izvorni_sadrzaj>
      <item>Nikola Jukčić</item>
    </izvorni_sadrzaj>
    <derivirana_varijabla naziv="DomainObject.Predmet.OstaliListNazivFormated_1">
      <item>Nikola Jukčić</item>
    </derivirana_varijabla>
  </DomainObject.Predmet.OstaliListNazivFormated>
  <DomainObject.Predmet.OstaliListNazivFormatedOIB>
    <izvorni_sadrzaj>
      <item>Nikola Jukčić, OIB 98003902410</item>
    </izvorni_sadrzaj>
    <derivirana_varijabla naziv="DomainObject.Predmet.OstaliListNazivFormatedOIB_1">
      <item>Nikola Jukčić, OIB 98003902410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JUKČIĆ GRADITELJSTVO d.o.o.</izvorni_sadrzaj>
    <derivirana_varijabla naziv="DomainObject.Predmet.ProtustrankaIDrugi_1">JUKČIĆ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JUKČIĆ GRADITELJSTVO d.o.o., OIB 96123782145, Struga Nartska, Stružečka cesta 5, 10370 Rugvica</izvorni_sadrzaj>
    <derivirana_varijabla naziv="DomainObject.Predmet.ProtustrankaIDrugiAdressOIB_1">JUKČIĆ GRADITELJSTVO d.o.o., OIB 96123782145, Struga Nartska, Stružečka cesta 5, 10370 Rugvica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JUKČIĆ GRADITELJSTVO d.o.o.</item>
      <item>FINA Regionalni centar Zagreb</item>
      <item>Nikola Jukčić</item>
    </izvorni_sadrzaj>
    <derivirana_varijabla naziv="DomainObject.Predmet.SudioniciListNaziv_1">
      <item>JUKČIĆ GRADITELJSTVO d.o.o.</item>
      <item>FINA Regionalni centar Zagreb</item>
      <item>Nikola Jukčić</item>
    </derivirana_varijabla>
  </DomainObject.Predmet.SudioniciListNaziv>
  <DomainObject.Predmet.SudioniciListAdressOIB>
    <izvorni_sadrzaj>
      <item>JUKČIĆ GRADITELJSTVO d.o.o., OIB 96123782145, Struga Nartska, Stružečka cesta 5,10370 Rugvica</item>
      <item>FINA Regionalni centar Zagreb, OIB 85821130368, Trg svibanjskih žrtava 1995. 1,10000 Zagreb</item>
      <item>Nikola Jukčić, OIB 98003902410, Stružečka Cesta 5,10361 Struga Nartska</item>
    </izvorni_sadrzaj>
    <derivirana_varijabla naziv="DomainObject.Predmet.SudioniciListAdressOIB_1">
      <item>JUKČIĆ GRADITELJSTVO d.o.o., OIB 96123782145, Struga Nartska, Stružečka cesta 5,10370 Rugvica</item>
      <item>FINA Regionalni centar Zagreb, OIB 85821130368, Trg svibanjskih žrtava 1995. 1,10000 Zagreb</item>
      <item>Nikola Jukčić, OIB 98003902410, Stružečka Cesta 5,10361 Struga Nartska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96123782145</item>
      <item>, OIB 85821130368</item>
      <item>, OIB 98003902410</item>
    </izvorni_sadrzaj>
    <derivirana_varijabla naziv="DomainObject.Predmet.SudioniciListNazivOIB_1">
      <item>, OIB 96123782145</item>
      <item>, OIB 85821130368</item>
      <item>, OIB 98003902410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2052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2015-11-23T14:22:00Z</dcterms:created>
  <dc:creator>Korisnik</dc:creator>
  <cp:lastModifiedBy>Anita Ban</cp:lastModifiedBy>
  <cp:lastPrinted>2015-11-18T12:37:00Z</cp:lastPrinted>
  <dcterms:modified xmlns:xsi="http://www.w3.org/2001/XMLSchema-instance" xsi:type="dcterms:W3CDTF">2015-11-23T14:26:00Z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