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1ec8d5f" w14:paraId="1ec8d5f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F905E5">
              <w:rPr>
                <w:rFonts w:cs="Times New Roman" w:eastAsia="Times New Roman"/>
                <w:lang w:eastAsia="hr-HR"/>
              </w:rPr>
              <w:t>2 St-699/2016-31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ind w:firstLine="720"/>
        <w:jc w:val="both"/>
        <w:rPr>
          <w:rFonts w:cs="Times New Roman"/>
        </w:rPr>
      </w:pPr>
      <w:r w:rsidRPr="00985C5D">
        <w:rPr>
          <w:rFonts w:cs="Times New Roman"/>
        </w:rPr>
        <w:t xml:space="preserve">Trgovački sud u Varaždinu, po sutkinji toga suda Meliti Poljanec Bubaš, u stečajnom postupku koji se vodi nad stečajnim dužnikom </w:t>
      </w:r>
      <w:r w:rsidR="00CF337D">
        <w:rPr>
          <w:rFonts w:cs="Times New Roman"/>
        </w:rPr>
        <w:t xml:space="preserve">MILAS d.o.o. u stečaju, Čakovec, Stanka </w:t>
      </w:r>
      <w:proofErr w:type="spellStart"/>
      <w:r w:rsidR="00CF337D">
        <w:rPr>
          <w:rFonts w:cs="Times New Roman"/>
        </w:rPr>
        <w:t>Vraza</w:t>
      </w:r>
      <w:proofErr w:type="spellEnd"/>
      <w:r w:rsidR="00CF337D">
        <w:rPr>
          <w:rFonts w:cs="Times New Roman"/>
        </w:rPr>
        <w:t xml:space="preserve"> 2/a, </w:t>
      </w:r>
      <w:r w:rsidRPr="00985C5D">
        <w:rPr>
          <w:rFonts w:cs="Times New Roman"/>
        </w:rPr>
        <w:t xml:space="preserve">OIB: </w:t>
      </w:r>
      <w:r w:rsidR="00CF337D">
        <w:rPr>
          <w:rFonts w:cs="Times New Roman"/>
        </w:rPr>
        <w:t>25325933509,</w:t>
      </w:r>
      <w:r w:rsidRPr="00985C5D">
        <w:rPr>
          <w:rFonts w:cs="Times New Roman"/>
        </w:rPr>
        <w:t xml:space="preserve"> kojeg zastupa stečajn</w:t>
      </w:r>
      <w:r w:rsidR="00CF337D">
        <w:rPr>
          <w:rFonts w:cs="Times New Roman"/>
        </w:rPr>
        <w:t xml:space="preserve">i upravitelj Zlatko </w:t>
      </w:r>
      <w:proofErr w:type="spellStart"/>
      <w:r w:rsidR="00CF337D">
        <w:rPr>
          <w:rFonts w:cs="Times New Roman"/>
        </w:rPr>
        <w:t>Kosec</w:t>
      </w:r>
      <w:proofErr w:type="spellEnd"/>
      <w:r w:rsidR="009C7348">
        <w:rPr>
          <w:rFonts w:cs="Times New Roman"/>
        </w:rPr>
        <w:t>,</w:t>
      </w:r>
      <w:r w:rsidR="008B1B91">
        <w:rPr>
          <w:rFonts w:cs="Times New Roman"/>
        </w:rPr>
        <w:t xml:space="preserve"> dana </w:t>
      </w:r>
      <w:r w:rsidR="00F905E5">
        <w:rPr>
          <w:rFonts w:cs="Times New Roman"/>
        </w:rPr>
        <w:t xml:space="preserve">21. studenoga </w:t>
      </w:r>
      <w:r w:rsidR="00CF337D">
        <w:rPr>
          <w:rFonts w:cs="Times New Roman"/>
        </w:rPr>
        <w:t>2018</w:t>
      </w:r>
      <w:r w:rsidR="009C7348">
        <w:rPr>
          <w:rFonts w:cs="Times New Roman"/>
        </w:rPr>
        <w:t>.</w:t>
      </w:r>
      <w:r w:rsidR="008B1B91">
        <w:rPr>
          <w:rFonts w:cs="Times New Roman"/>
        </w:rPr>
        <w:t>, donio je</w:t>
      </w:r>
      <w:r w:rsidRPr="00985C5D">
        <w:rPr>
          <w:rFonts w:cs="Times New Roman"/>
        </w:rPr>
        <w:t xml:space="preserve">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</w:t>
      </w:r>
      <w:r w:rsidR="008B1B91">
        <w:rPr>
          <w:bCs/>
        </w:rPr>
        <w:t>e</w:t>
      </w:r>
      <w:r w:rsidR="005E0C56">
        <w:rPr>
          <w:bCs/>
        </w:rPr>
        <w:t xml:space="preserve">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>
        <w:t xml:space="preserve">: </w:t>
      </w:r>
    </w:p>
    <w:p w:rsidRDefault="005E0C56" w:rsidP="00832816" w:rsidR="005E0C56">
      <w:pPr>
        <w:spacing w:after="0"/>
        <w:jc w:val="both"/>
      </w:pPr>
    </w:p>
    <w:p w:rsidRDefault="005E0C56" w:rsidP="00985C5D" w:rsidR="00B16D5E" w:rsidRPr="00B16D5E">
      <w:pPr>
        <w:spacing w:after="0"/>
        <w:ind w:firstLine="708"/>
        <w:jc w:val="both"/>
      </w:pPr>
      <w:r w:rsidRPr="00B16D5E">
        <w:t>a)</w:t>
      </w:r>
      <w:r w:rsidR="00B16D5E" w:rsidRPr="00B16D5E">
        <w:rPr>
          <w:rFonts w:cs="Times New Roman"/>
        </w:rPr>
        <w:t xml:space="preserve"> </w:t>
      </w:r>
      <w:r w:rsidR="008D5012">
        <w:rPr>
          <w:rFonts w:cs="Times New Roman"/>
        </w:rPr>
        <w:t xml:space="preserve">nekretnine </w:t>
      </w:r>
      <w:r w:rsidR="00985C5D">
        <w:rPr>
          <w:rFonts w:cs="Times New Roman"/>
        </w:rPr>
        <w:t>u</w:t>
      </w:r>
      <w:r w:rsidR="00B16D5E" w:rsidRPr="00B16D5E">
        <w:rPr>
          <w:rFonts w:cs="Times New Roman"/>
        </w:rPr>
        <w:t xml:space="preserve">pisane </w:t>
      </w:r>
      <w:r w:rsidR="00CF337D">
        <w:rPr>
          <w:rFonts w:cs="Times New Roman"/>
        </w:rPr>
        <w:t>kod Općinskog suda u Čakovcu,</w:t>
      </w:r>
      <w:r w:rsidR="00B16D5E" w:rsidRPr="00B16D5E">
        <w:rPr>
          <w:rFonts w:cs="Times New Roman"/>
        </w:rPr>
        <w:t xml:space="preserve"> </w:t>
      </w:r>
      <w:r w:rsidR="008D5012">
        <w:rPr>
          <w:rFonts w:cs="Times New Roman"/>
        </w:rPr>
        <w:t>Zemljišn</w:t>
      </w:r>
      <w:r w:rsidR="00CF337D">
        <w:rPr>
          <w:rFonts w:cs="Times New Roman"/>
        </w:rPr>
        <w:t xml:space="preserve">oknjižni odjel Čakovec, katastarska općina </w:t>
      </w:r>
      <w:proofErr w:type="spellStart"/>
      <w:r w:rsidR="00CF337D">
        <w:rPr>
          <w:rFonts w:cs="Times New Roman"/>
        </w:rPr>
        <w:t>Slakovec</w:t>
      </w:r>
      <w:proofErr w:type="spellEnd"/>
      <w:r w:rsidR="00CF337D">
        <w:rPr>
          <w:rFonts w:cs="Times New Roman"/>
        </w:rPr>
        <w:t>,</w:t>
      </w:r>
      <w:r w:rsidR="008D5012">
        <w:rPr>
          <w:rFonts w:cs="Times New Roman"/>
        </w:rPr>
        <w:t xml:space="preserve">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CF337D">
        <w:rPr>
          <w:rFonts w:cs="Times New Roman"/>
        </w:rPr>
        <w:t>broj 1877, broj katastarske čestice 170/2/</w:t>
      </w:r>
      <w:proofErr w:type="spellStart"/>
      <w:r w:rsidR="00CF337D">
        <w:rPr>
          <w:rFonts w:cs="Times New Roman"/>
        </w:rPr>
        <w:t>2</w:t>
      </w:r>
      <w:proofErr w:type="spellEnd"/>
      <w:r w:rsidR="00CF337D">
        <w:rPr>
          <w:rFonts w:cs="Times New Roman"/>
        </w:rPr>
        <w:t xml:space="preserve">/7, u naravi livada </w:t>
      </w:r>
      <w:proofErr w:type="spellStart"/>
      <w:r w:rsidR="00CF337D">
        <w:rPr>
          <w:rFonts w:cs="Times New Roman"/>
        </w:rPr>
        <w:t>Brezje</w:t>
      </w:r>
      <w:proofErr w:type="spellEnd"/>
      <w:r w:rsidR="00CF337D">
        <w:rPr>
          <w:rFonts w:cs="Times New Roman"/>
        </w:rPr>
        <w:t xml:space="preserve">, ukupne površine 3023 m2 </w:t>
      </w:r>
      <w:r w:rsidR="00985C5D">
        <w:rPr>
          <w:rFonts w:cs="Times New Roman"/>
        </w:rPr>
        <w:t>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</w:t>
      </w:r>
      <w:r w:rsidR="009C7348">
        <w:rPr>
          <w:rFonts w:cs="Times New Roman"/>
        </w:rPr>
        <w:t xml:space="preserve">, </w:t>
      </w:r>
      <w:r w:rsidR="00FC0FBE">
        <w:rPr>
          <w:rFonts w:cs="Times New Roman"/>
        </w:rPr>
        <w:t xml:space="preserve">na kojima dužnik dolazi upisan kao </w:t>
      </w:r>
      <w:r w:rsidR="00CF337D">
        <w:rPr>
          <w:rFonts w:cs="Times New Roman"/>
        </w:rPr>
        <w:t xml:space="preserve">MILAS d.o.o., Čakovec, Stanka </w:t>
      </w:r>
      <w:proofErr w:type="spellStart"/>
      <w:r w:rsidR="00CF337D">
        <w:rPr>
          <w:rFonts w:cs="Times New Roman"/>
        </w:rPr>
        <w:t>Vraza</w:t>
      </w:r>
      <w:proofErr w:type="spellEnd"/>
      <w:r w:rsidR="00CF337D">
        <w:rPr>
          <w:rFonts w:cs="Times New Roman"/>
        </w:rPr>
        <w:t xml:space="preserve"> 2/A.              </w:t>
      </w:r>
      <w:r w:rsidR="008B1B91">
        <w:rPr>
          <w:rFonts w:cs="Times New Roman"/>
        </w:rPr>
        <w:t xml:space="preserve">          </w:t>
      </w:r>
    </w:p>
    <w:p w:rsidRDefault="008B1B91" w:rsidP="008D5012" w:rsidR="008B1B91">
      <w:pPr>
        <w:spacing w:after="0"/>
        <w:jc w:val="both"/>
      </w:pPr>
    </w:p>
    <w:p w:rsidRDefault="00FC0FBE" w:rsidP="00C84E88" w:rsidR="007629B0">
      <w:pPr>
        <w:spacing w:after="0"/>
        <w:ind w:firstLine="708"/>
        <w:jc w:val="both"/>
      </w:pPr>
      <w:r>
        <w:t>Na nekretnin</w:t>
      </w:r>
      <w:r w:rsidR="007629B0">
        <w:t xml:space="preserve">i </w:t>
      </w:r>
      <w:r w:rsidR="000F7F34">
        <w:t xml:space="preserve">je upisano </w:t>
      </w:r>
      <w:proofErr w:type="spellStart"/>
      <w:r w:rsidR="000F7F34">
        <w:t>razlučno</w:t>
      </w:r>
      <w:proofErr w:type="spellEnd"/>
      <w:r w:rsidR="000F7F34">
        <w:t xml:space="preserve"> pravo vjerovnika Erste &amp; </w:t>
      </w:r>
      <w:proofErr w:type="spellStart"/>
      <w:r w:rsidR="000F7F34">
        <w:t>Steierm</w:t>
      </w:r>
      <w:r w:rsidR="000F7F34">
        <w:rPr>
          <w:rFonts w:cs="Times New Roman"/>
        </w:rPr>
        <w:t>ä</w:t>
      </w:r>
      <w:r w:rsidR="000F7F34">
        <w:t>rkische</w:t>
      </w:r>
      <w:proofErr w:type="spellEnd"/>
      <w:r w:rsidR="000F7F34">
        <w:t xml:space="preserve"> </w:t>
      </w:r>
      <w:proofErr w:type="spellStart"/>
      <w:r w:rsidR="000F7F34">
        <w:t>bank</w:t>
      </w:r>
      <w:proofErr w:type="spellEnd"/>
      <w:r w:rsidR="000F7F34">
        <w:t xml:space="preserve"> d.d., Rijeka, Jadranski trg 3 A, OIB: 23057039320.                                                                                                                                                       </w:t>
      </w:r>
    </w:p>
    <w:p w:rsidRDefault="003428DA" w:rsidP="00832816" w:rsidR="003428DA">
      <w:pPr>
        <w:spacing w:lineRule="auto" w:line="276" w:after="0"/>
        <w:jc w:val="both"/>
      </w:pPr>
    </w:p>
    <w:p w:rsidRDefault="007629B0" w:rsidP="00832816" w:rsidR="007629B0">
      <w:pPr>
        <w:spacing w:lineRule="auto" w:line="276" w:after="0"/>
        <w:jc w:val="both"/>
      </w:pPr>
    </w:p>
    <w:p w:rsidRDefault="00C84E88" w:rsidP="009E02D1" w:rsidR="005E0C56" w:rsidRPr="005903FB">
      <w:pPr>
        <w:spacing w:lineRule="auto" w:line="276" w:after="0"/>
        <w:ind w:firstLine="708"/>
        <w:jc w:val="both"/>
      </w:pPr>
      <w:r w:rsidRPr="005903FB">
        <w:t>2.</w:t>
      </w:r>
      <w:r w:rsidR="00832816" w:rsidRPr="005903FB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9E02D1" w:rsidR="00EC76E3">
      <w:pPr>
        <w:pStyle w:val="Tijeloteksta2"/>
        <w:numPr>
          <w:ilvl w:val="0"/>
          <w:numId w:val="46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procjeni </w:t>
      </w:r>
    </w:p>
    <w:p w:rsidRDefault="0014175B" w:rsidP="00EC76E3" w:rsidR="001417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</w:t>
      </w:r>
      <w:r w:rsidR="009E02D1">
        <w:rPr>
          <w:rFonts w:cs="Times New Roman"/>
        </w:rPr>
        <w:t>graditeljstvo</w:t>
      </w:r>
      <w:r w:rsidR="00DD60ED">
        <w:rPr>
          <w:rFonts w:cs="Times New Roman"/>
        </w:rPr>
        <w:t xml:space="preserve"> </w:t>
      </w:r>
      <w:r>
        <w:rPr>
          <w:rFonts w:cs="Times New Roman"/>
        </w:rPr>
        <w:t xml:space="preserve">i procjenu nekretnina </w:t>
      </w:r>
      <w:r w:rsidR="000F7F34">
        <w:rPr>
          <w:rFonts w:cs="Times New Roman"/>
        </w:rPr>
        <w:t xml:space="preserve">Josipa </w:t>
      </w:r>
      <w:proofErr w:type="spellStart"/>
      <w:r w:rsidR="000F7F34">
        <w:rPr>
          <w:rFonts w:cs="Times New Roman"/>
        </w:rPr>
        <w:t>Herenta</w:t>
      </w:r>
      <w:proofErr w:type="spellEnd"/>
      <w:r w:rsidR="000F7F34">
        <w:rPr>
          <w:rFonts w:cs="Times New Roman"/>
        </w:rPr>
        <w:t xml:space="preserve">, dipl. ing. </w:t>
      </w:r>
      <w:proofErr w:type="spellStart"/>
      <w:r w:rsidR="000F7F34">
        <w:rPr>
          <w:rFonts w:cs="Times New Roman"/>
        </w:rPr>
        <w:t>građ</w:t>
      </w:r>
      <w:proofErr w:type="spellEnd"/>
      <w:r w:rsidR="000F7F34">
        <w:rPr>
          <w:rFonts w:cs="Times New Roman"/>
        </w:rPr>
        <w:t xml:space="preserve">., iz Đurđevca, </w:t>
      </w:r>
      <w:proofErr w:type="spellStart"/>
      <w:r w:rsidR="000F7F34">
        <w:rPr>
          <w:rFonts w:cs="Times New Roman"/>
        </w:rPr>
        <w:t>Ciglenska</w:t>
      </w:r>
      <w:proofErr w:type="spellEnd"/>
      <w:r w:rsidR="000F7F34">
        <w:rPr>
          <w:rFonts w:cs="Times New Roman"/>
        </w:rPr>
        <w:t xml:space="preserve"> 2c</w:t>
      </w:r>
      <w:r w:rsidR="00F662F0">
        <w:rPr>
          <w:rFonts w:cs="Times New Roman"/>
        </w:rPr>
        <w:t xml:space="preserve">, u iznosu od </w:t>
      </w:r>
      <w:r w:rsidR="000F7F34">
        <w:rPr>
          <w:rFonts w:cs="Times New Roman"/>
        </w:rPr>
        <w:t>267.719,76</w:t>
      </w:r>
      <w:r w:rsidR="00F662F0">
        <w:rPr>
          <w:rFonts w:cs="Times New Roman"/>
        </w:rPr>
        <w:t xml:space="preserve"> kn. </w:t>
      </w:r>
    </w:p>
    <w:p w:rsidRDefault="0014175B" w:rsidP="000F7F34" w:rsidR="0014175B" w:rsidRPr="0014175B">
      <w:pPr>
        <w:pStyle w:val="ListaeSPIS"/>
        <w:numPr>
          <w:ilvl w:val="0"/>
          <w:numId w:val="0"/>
        </w:numPr>
      </w:pPr>
    </w:p>
    <w:p w:rsidRDefault="00C84E88" w:rsidP="009E02D1" w:rsidR="005E0C56">
      <w:pPr>
        <w:spacing w:after="0"/>
        <w:ind w:firstLine="708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9E02D1">
        <w:rPr>
          <w:bCs/>
        </w:rPr>
        <w:t>e</w:t>
      </w:r>
      <w:r>
        <w:rPr>
          <w:bCs/>
        </w:rPr>
        <w:t xml:space="preserve"> iz točke 1.</w:t>
      </w:r>
      <w:r w:rsidR="00AC2400">
        <w:rPr>
          <w:bCs/>
        </w:rPr>
        <w:t>a)</w:t>
      </w:r>
      <w:r>
        <w:rPr>
          <w:bCs/>
        </w:rPr>
        <w:t xml:space="preserve">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lastRenderedPageBreak/>
        <w:t>Stečajn</w:t>
      </w:r>
      <w:r w:rsidR="000F7F34">
        <w:t xml:space="preserve">i upravitelj dužan </w:t>
      </w:r>
      <w:r w:rsidR="00DD60ED">
        <w:t>je</w:t>
      </w:r>
      <w:r w:rsidR="005E0C56">
        <w:t xml:space="preserve"> Hrvatskoj gospodarskoj komori dostaviti podatke o nekretnini koja se prodaje u stečajnom postupku, kao i</w:t>
      </w:r>
      <w:r w:rsidR="009E02D1">
        <w:t xml:space="preserve"> objaviti prodaju n</w:t>
      </w:r>
      <w:r w:rsidR="005E0C56">
        <w:t>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650583" w:rsidR="00650583">
      <w:pPr>
        <w:spacing w:after="0"/>
        <w:ind w:firstLine="36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9E02D1">
        <w:t>.</w:t>
      </w:r>
      <w:r>
        <w:t xml:space="preserve"> a) ovog zaključka u naravi predstavlja</w:t>
      </w:r>
      <w:r w:rsidR="00DD60ED">
        <w:t xml:space="preserve"> </w:t>
      </w:r>
      <w:r w:rsidR="000F7F34">
        <w:t xml:space="preserve">livadu </w:t>
      </w:r>
      <w:proofErr w:type="spellStart"/>
      <w:r w:rsidR="000F7F34">
        <w:t>Brezje</w:t>
      </w:r>
      <w:proofErr w:type="spellEnd"/>
      <w:r w:rsidR="000F7F34">
        <w:t xml:space="preserve"> ukupne površine 3023 m2.                                                                                                                                      </w:t>
      </w:r>
    </w:p>
    <w:p w:rsidRDefault="003428DA" w:rsidP="0087502E" w:rsidR="003428DA">
      <w:pPr>
        <w:spacing w:after="0"/>
        <w:rPr>
          <w:color w:val="000000"/>
        </w:rPr>
      </w:pPr>
    </w:p>
    <w:p w:rsidRDefault="005E0C56" w:rsidP="00822463" w:rsidR="005E0C56">
      <w:pPr>
        <w:pStyle w:val="Odlomakpopisa"/>
        <w:numPr>
          <w:ilvl w:val="0"/>
          <w:numId w:val="45"/>
        </w:numPr>
        <w:spacing w:after="0"/>
      </w:pPr>
      <w:r w:rsidRPr="003428DA">
        <w:rPr>
          <w:color w:val="000000"/>
        </w:rPr>
        <w:t>Utvrđena vrijednost nekretnine iz točke 1</w:t>
      </w:r>
      <w:r w:rsidR="009E02D1">
        <w:rPr>
          <w:color w:val="000000"/>
        </w:rPr>
        <w:t>.</w:t>
      </w:r>
      <w:r w:rsidRPr="003428DA">
        <w:rPr>
          <w:color w:val="000000"/>
        </w:rPr>
        <w:t xml:space="preserve">a) iznosi </w:t>
      </w:r>
      <w:r w:rsidR="000F7F34">
        <w:rPr>
          <w:color w:val="000000"/>
        </w:rPr>
        <w:t>267</w:t>
      </w:r>
      <w:r w:rsidR="00DD60ED">
        <w:rPr>
          <w:color w:val="000000"/>
        </w:rPr>
        <w:t>.</w:t>
      </w:r>
      <w:r w:rsidR="000F7F34">
        <w:rPr>
          <w:color w:val="000000"/>
        </w:rPr>
        <w:t>719,76</w:t>
      </w:r>
      <w:r w:rsidR="0087502E" w:rsidRPr="003428DA">
        <w:rPr>
          <w:rFonts w:cs="Times New Roman"/>
        </w:rPr>
        <w:t xml:space="preserve"> kuna</w:t>
      </w:r>
      <w:r>
        <w:t>.</w:t>
      </w:r>
    </w:p>
    <w:p w:rsidRDefault="00F92DBE" w:rsidP="005E0C56" w:rsidR="00F92DBE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4E64CA">
        <w:t>200</w:t>
      </w:r>
      <w:r w:rsidR="00A71A09">
        <w:t>.</w:t>
      </w:r>
      <w:r w:rsidR="004E64CA">
        <w:t>789,82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4E64CA">
        <w:t>133</w:t>
      </w:r>
      <w:r w:rsidR="00012BFD">
        <w:t>.</w:t>
      </w:r>
      <w:r w:rsidR="004E64CA">
        <w:t>859,88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4E64CA">
        <w:t>66</w:t>
      </w:r>
      <w:r w:rsidR="005D03EF">
        <w:t>.</w:t>
      </w:r>
      <w:r w:rsidR="004E64CA">
        <w:t>929,94</w:t>
      </w:r>
      <w:r w:rsidR="005D03EF">
        <w:t xml:space="preserve"> </w:t>
      </w:r>
      <w:r w:rsidRPr="00A71A09">
        <w:t>kn</w:t>
      </w:r>
    </w:p>
    <w:p w:rsidRDefault="005E0C56" w:rsidP="005D03EF" w:rsidR="00EF36B3">
      <w:pPr>
        <w:spacing w:after="0"/>
        <w:ind w:left="1068"/>
        <w:jc w:val="both"/>
      </w:pPr>
      <w:r w:rsidRPr="00A71A09">
        <w:t>-na četvrtoj dražbi nekretnina se prodaje po početnoj prodajnoj cijeni od 1,00 kn</w:t>
      </w:r>
      <w:r w:rsidR="004E64CA">
        <w:t>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D03EF" w:rsidR="005E0C56" w:rsidRPr="00EF36B3">
      <w:pPr>
        <w:pStyle w:val="Odlomakpopisa"/>
        <w:numPr>
          <w:ilvl w:val="0"/>
          <w:numId w:val="45"/>
        </w:numPr>
        <w:spacing w:after="0"/>
      </w:pPr>
      <w:r w:rsidRPr="005D03EF">
        <w:rPr>
          <w:color w:val="000000"/>
        </w:rPr>
        <w:t>Sve poreze i pristojbe u svezi s prodajom snosi kupac.</w:t>
      </w:r>
    </w:p>
    <w:p w:rsidRDefault="005D03EF" w:rsidP="005D03EF" w:rsidR="005D03EF">
      <w:pPr>
        <w:spacing w:after="0"/>
        <w:jc w:val="both"/>
        <w:rPr>
          <w:b/>
          <w:color w:val="000000"/>
        </w:rPr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U elektroničkoj javnoj dražbi, kao ponuditelji, mogu sudjelovati samo osobe koje su  prethodno dale </w:t>
      </w:r>
      <w:r w:rsidRPr="00AF23FF">
        <w:t xml:space="preserve">jamčevinu u iznosu od </w:t>
      </w:r>
      <w:r w:rsidR="00AF23FF" w:rsidRPr="00AF23FF">
        <w:t xml:space="preserve">10.000,00 kn </w:t>
      </w:r>
      <w:r w:rsidR="00EF36B3">
        <w:t>i podnijel</w:t>
      </w:r>
      <w:r w:rsidR="007550C2">
        <w:t>e</w:t>
      </w:r>
      <w:r w:rsidR="00EF36B3">
        <w:t xml:space="preserve"> prijavu za sudjelovanje na elektroničkoj javnoj dražbi. Jamčevina se uplaćuje </w:t>
      </w:r>
      <w:r w:rsidRPr="005D03EF"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D03EF" w:rsidP="005D03EF" w:rsidR="005E0C56">
      <w:pPr>
        <w:pStyle w:val="Odlomakpopisa"/>
        <w:numPr>
          <w:ilvl w:val="0"/>
          <w:numId w:val="45"/>
        </w:numPr>
        <w:spacing w:after="0"/>
      </w:pPr>
      <w:r>
        <w:t>Sud</w:t>
      </w:r>
      <w:r w:rsidR="005E0C56">
        <w:t>ionik</w:t>
      </w:r>
      <w:r>
        <w:t>u</w:t>
      </w:r>
      <w:r w:rsidR="005E0C56">
        <w:t xml:space="preserve"> čija će ponuda biti prihvaćena, jamčevina će se u</w:t>
      </w:r>
      <w:r w:rsidR="009A4331">
        <w:t>računati u kupoprodajnu cijenu,</w:t>
      </w:r>
      <w:r w:rsidR="005E0C56">
        <w:t xml:space="preserve"> a ostalim sudionicima će biti vraćena.</w:t>
      </w:r>
    </w:p>
    <w:p w:rsidRDefault="005D03EF" w:rsidP="005D03EF" w:rsidR="005D03EF">
      <w:pPr>
        <w:spacing w:after="0"/>
        <w:jc w:val="both"/>
      </w:pPr>
    </w:p>
    <w:p w:rsidRDefault="009A4331" w:rsidP="005D03EF" w:rsidR="005E0C56" w:rsidRPr="005D03EF">
      <w:pPr>
        <w:pStyle w:val="Odlomakpopisa"/>
        <w:numPr>
          <w:ilvl w:val="0"/>
          <w:numId w:val="45"/>
        </w:numPr>
        <w:spacing w:after="0"/>
        <w:rPr>
          <w:u w:val="single"/>
        </w:rPr>
      </w:pPr>
      <w:r>
        <w:t>Kupac je</w:t>
      </w:r>
      <w:r w:rsidR="005E0C56">
        <w:t xml:space="preserve"> dužan uplatiti razliku između uplaćene jamčevine i postignute kupoprodajne cijene u roku od </w:t>
      </w:r>
      <w:r w:rsidR="00EF36B3">
        <w:t>30</w:t>
      </w:r>
      <w:r w:rsidR="005E0C56">
        <w:t xml:space="preserve"> dana od dana objave rješenja o dosudi na e-Oglasnoj ploči suda </w:t>
      </w:r>
      <w:r w:rsidR="005E0C56" w:rsidRPr="005D03EF"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</w:t>
      </w:r>
      <w:r>
        <w:lastRenderedPageBreak/>
        <w:t>a iz položene jamčevine namir</w:t>
      </w:r>
      <w:r w:rsidR="00737D8B">
        <w:t>it 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</w:t>
      </w:r>
      <w:r w:rsidR="005D03EF">
        <w:t>nu koja je</w:t>
      </w:r>
      <w:r w:rsidR="005E0C56">
        <w:t xml:space="preserve"> predmet prodaje,  uz prethodni dogovor sa stečajn</w:t>
      </w:r>
      <w:r w:rsidR="002D7539">
        <w:t xml:space="preserve">im upraviteljem Zlatkom </w:t>
      </w:r>
      <w:proofErr w:type="spellStart"/>
      <w:r w:rsidR="002D7539">
        <w:t>Kosecom</w:t>
      </w:r>
      <w:proofErr w:type="spellEnd"/>
      <w:r w:rsidR="00C30394">
        <w:t xml:space="preserve"> na broj telefona </w:t>
      </w:r>
      <w:r w:rsidR="002D7539">
        <w:t>098</w:t>
      </w:r>
      <w:r w:rsidR="00C30394">
        <w:t>/</w:t>
      </w:r>
      <w:r w:rsidR="002D7539">
        <w:t>9625-891</w:t>
      </w:r>
      <w:r w:rsidR="00C30394">
        <w:t xml:space="preserve">.                       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F905E5">
        <w:t>21. studenoga</w:t>
      </w:r>
      <w:r w:rsidR="002D7539">
        <w:t xml:space="preserve"> 2018. </w:t>
      </w:r>
    </w:p>
    <w:p w:rsidRDefault="00F92DBE" w:rsidP="00EF7EFF" w:rsidR="00F92DBE">
      <w:pPr>
        <w:spacing w:after="0"/>
      </w:pPr>
    </w:p>
    <w:p w:rsidRDefault="00F92DBE" w:rsidP="008522CC" w:rsidR="00F92DBE">
      <w:pPr>
        <w:spacing w:after="0"/>
        <w:ind w:left="4248"/>
        <w:jc w:val="center"/>
      </w:pPr>
      <w:r>
        <w:t>Sutkinja</w:t>
      </w:r>
    </w:p>
    <w:p w:rsidRDefault="00F92DBE" w:rsidP="008522CC" w:rsidR="00F92DBE">
      <w:pPr>
        <w:spacing w:after="0"/>
        <w:ind w:left="9912"/>
        <w:jc w:val="center"/>
      </w:pPr>
    </w:p>
    <w:p w:rsidRDefault="00F92DBE" w:rsidP="008522CC" w:rsidR="00F92DBE">
      <w:pPr>
        <w:spacing w:after="0"/>
        <w:ind w:left="4248"/>
        <w:jc w:val="center"/>
      </w:pPr>
      <w:r>
        <w:t>Melita Poljanec Bubaš</w:t>
      </w:r>
      <w:r w:rsidR="002635D8">
        <w:t>, v.r.</w:t>
      </w:r>
    </w:p>
    <w:p w:rsidRDefault="002635D8" w:rsidP="008522CC" w:rsidR="002635D8">
      <w:pPr>
        <w:spacing w:after="0"/>
        <w:ind w:left="4248"/>
        <w:jc w:val="center"/>
      </w:pPr>
    </w:p>
    <w:p w:rsidRDefault="002635D8" w:rsidP="008522CC" w:rsidR="002635D8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D7539" w:rsidP="00F92DBE" w:rsidR="002D7539">
      <w:pPr>
        <w:spacing w:after="0"/>
      </w:pPr>
    </w:p>
    <w:p w:rsidRDefault="002D7539" w:rsidP="00F92DBE" w:rsidR="002D7539">
      <w:pPr>
        <w:spacing w:after="0"/>
      </w:pPr>
    </w:p>
    <w:p w:rsidRDefault="00C30394" w:rsidP="00F92DBE" w:rsidR="005E0C56">
      <w:pPr>
        <w:spacing w:after="0"/>
      </w:pPr>
      <w:r>
        <w:t xml:space="preserve"> </w:t>
      </w:r>
      <w:r w:rsidR="00570DD8">
        <w:t xml:space="preserve">   </w:t>
      </w:r>
      <w:r w:rsidR="008522CC">
        <w:t xml:space="preserve">      </w:t>
      </w:r>
      <w:r w:rsidR="002001F6">
        <w:t xml:space="preserve">      </w:t>
      </w:r>
      <w:r w:rsidR="00737D8B">
        <w:t xml:space="preserve">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 w:rsidR="00F905E5">
        <w:t>, 104/17).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C30394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>1. Stečajn</w:t>
      </w:r>
      <w:r w:rsidR="002D7539">
        <w:t xml:space="preserve">i upravitelj Zlatko </w:t>
      </w:r>
      <w:proofErr w:type="spellStart"/>
      <w:r w:rsidR="002D7539">
        <w:t>Kosec</w:t>
      </w:r>
      <w:proofErr w:type="spellEnd"/>
      <w:r w:rsidR="002D7539">
        <w:t xml:space="preserve">, Mali </w:t>
      </w:r>
      <w:proofErr w:type="spellStart"/>
      <w:r w:rsidR="002D7539">
        <w:t>Bukovec</w:t>
      </w:r>
      <w:proofErr w:type="spellEnd"/>
      <w:r w:rsidR="002D7539">
        <w:t xml:space="preserve">, </w:t>
      </w:r>
      <w:proofErr w:type="spellStart"/>
      <w:r w:rsidR="002D7539">
        <w:t>Dubovica</w:t>
      </w:r>
      <w:proofErr w:type="spellEnd"/>
      <w:r w:rsidR="002D7539">
        <w:t xml:space="preserve"> 4             </w:t>
      </w:r>
      <w:r w:rsidR="00C30394">
        <w:t xml:space="preserve">           </w:t>
      </w:r>
    </w:p>
    <w:p w:rsidRDefault="00C84E88" w:rsidP="005E0C56" w:rsidR="005E0C56">
      <w:pPr>
        <w:spacing w:after="0"/>
        <w:jc w:val="both"/>
      </w:pPr>
      <w:r>
        <w:t xml:space="preserve">2. </w:t>
      </w:r>
      <w:proofErr w:type="spellStart"/>
      <w:r>
        <w:t>Razlučn</w:t>
      </w:r>
      <w:r w:rsidR="002D7539">
        <w:t>om</w:t>
      </w:r>
      <w:proofErr w:type="spellEnd"/>
      <w:r w:rsidR="002D7539">
        <w:t xml:space="preserve"> vjerovniku:    </w:t>
      </w:r>
    </w:p>
    <w:p w:rsidRDefault="005E0C56" w:rsidP="00C30394" w:rsidR="005E0C56" w:rsidRPr="00C84E88">
      <w:pPr>
        <w:tabs>
          <w:tab w:pos="720" w:val="left"/>
        </w:tabs>
        <w:spacing w:after="0"/>
        <w:jc w:val="both"/>
      </w:pPr>
      <w:r w:rsidRPr="00C84E88">
        <w:t xml:space="preserve">- </w:t>
      </w:r>
      <w:r w:rsidR="002D7539">
        <w:t xml:space="preserve">Erste &amp; </w:t>
      </w:r>
      <w:proofErr w:type="spellStart"/>
      <w:r w:rsidR="002D7539">
        <w:t>Steierm</w:t>
      </w:r>
      <w:r w:rsidR="002D7539">
        <w:rPr>
          <w:rFonts w:cs="Times New Roman"/>
        </w:rPr>
        <w:t>ä</w:t>
      </w:r>
      <w:r w:rsidR="002D7539">
        <w:t>rkische</w:t>
      </w:r>
      <w:proofErr w:type="spellEnd"/>
      <w:r w:rsidR="002D7539">
        <w:t xml:space="preserve"> </w:t>
      </w:r>
      <w:proofErr w:type="spellStart"/>
      <w:r w:rsidR="002D7539">
        <w:t>bank</w:t>
      </w:r>
      <w:proofErr w:type="spellEnd"/>
      <w:r w:rsidR="002D7539">
        <w:t xml:space="preserve"> d.d. po punomoćnicima iz Odvjetničkom društvu Mađarić &amp; </w:t>
      </w:r>
      <w:proofErr w:type="spellStart"/>
      <w:r w:rsidR="002D7539">
        <w:t>Lui</w:t>
      </w:r>
      <w:proofErr w:type="spellEnd"/>
      <w:r w:rsidR="002D7539">
        <w:t>, Pisarnica Varaždin, Kapucinski trg 5/I</w:t>
      </w:r>
    </w:p>
    <w:p w:rsidRDefault="00FF4B9F" w:rsidP="00C30394" w:rsidR="005E0C56">
      <w:pPr>
        <w:spacing w:after="0"/>
        <w:jc w:val="both"/>
      </w:pPr>
      <w:r>
        <w:t>3</w:t>
      </w:r>
      <w:r w:rsidR="00A82DEC">
        <w:t>. e-Oglasna ploča ovoga suda</w:t>
      </w:r>
    </w:p>
    <w:p w:rsidRDefault="00FF4B9F" w:rsidP="00C84E88" w:rsidR="00AE649C" w:rsidRPr="00B76F3C">
      <w:pPr>
        <w:spacing w:after="0"/>
        <w:jc w:val="both"/>
      </w:pPr>
      <w:r>
        <w:t>4</w:t>
      </w:r>
      <w:r w:rsidR="005E0C56">
        <w:t>. Financij</w:t>
      </w:r>
      <w:bookmarkStart w:name="_GoBack" w:id="0"/>
      <w:bookmarkEnd w:id="0"/>
      <w:r w:rsidR="005E0C56">
        <w:t xml:space="preserve">ska agencija,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2D7539">
        <w:t>rodaju nekretnine i izvadak</w:t>
      </w:r>
      <w:r w:rsidR="00AC6C51">
        <w:t xml:space="preserve"> iz zemljišne knjige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EndPr/>
    <w:sdtContent>
      <w:p w:rsidRDefault="006C38A4" w:rsidR="005E0C56">
        <w:pPr>
          <w:pStyle w:val="Podnoje"/>
        </w:pPr>
        <w:r>
          <w:fldChar w:fldCharType="begin"/>
        </w:r>
        <w:r w:rsidR="005E0C56">
          <w:instrText>PAGE   \* MERGEFORMAT</w:instrText>
        </w:r>
        <w:r>
          <w:fldChar w:fldCharType="separate"/>
        </w:r>
        <w:r w:rsidR="002635D8">
          <w:t>4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R="00122A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5D8">
          <w:t>4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B951E1" w:rsidR="00CF337D" w:rsidRPr="00985C5D">
          <w:trPr>
            <w:jc w:val="right"/>
          </w:trPr>
          <w:tc>
            <w:tcPr>
              <w:tcW w:type="dxa" w:w="4320"/>
            </w:tcPr>
            <w:p w:rsidRDefault="00CF337D" w:rsidP="00B951E1" w:rsidR="00CF337D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 w:rsidR="00F905E5">
                <w:rPr>
                  <w:rFonts w:cs="Times New Roman" w:eastAsia="Times New Roman"/>
                  <w:lang w:eastAsia="hr-HR"/>
                </w:rPr>
                <w:t>2 St-699/2016-31</w:t>
              </w:r>
            </w:p>
          </w:tc>
        </w:tr>
      </w:tbl>
      <w:p w:rsidRDefault="002635D8" w:rsidP="00985C5D" w:rsidR="00552F7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2844"/>
      </w:pPr>
    </w:lvl>
    <w:lvl w:tentative="true" w:tplc="041A0019" w:ilvl="1">
      <w:start w:val="1"/>
      <w:numFmt w:val="lowerLetter"/>
      <w:lvlText w:val="%2."/>
      <w:lvlJc w:val="left"/>
      <w:pPr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ind w:hanging="180" w:left="4284"/>
      </w:pPr>
    </w:lvl>
    <w:lvl w:tentative="true" w:tplc="041A000F" w:ilvl="3">
      <w:start w:val="1"/>
      <w:numFmt w:val="decimal"/>
      <w:lvlText w:val="%4."/>
      <w:lvlJc w:val="left"/>
      <w:pPr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ind w:hanging="180" w:left="8604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EC5BB9"/>
    <w:multiLevelType w:val="hybridMultilevel"/>
    <w:tmpl w:val="D9BA3032"/>
    <w:lvl w:tplc="FBE64C70" w:ilvl="0">
      <w:start w:val="1"/>
      <w:numFmt w:val="low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28"/>
  </w:num>
  <w:num w:numId="34">
    <w:abstractNumId w:val="26"/>
  </w:num>
  <w:num w:numId="35">
    <w:abstractNumId w:val="11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1"/>
  </w:num>
  <w:num w:numId="41">
    <w:abstractNumId w:val="45"/>
  </w:num>
  <w:num w:numId="42">
    <w:abstractNumId w:val="12"/>
  </w:num>
  <w:num w:numId="43">
    <w:abstractNumId w:val="43"/>
  </w:num>
  <w:num w:numId="44">
    <w:abstractNumId w:val="23"/>
  </w:num>
  <w:num w:numId="45">
    <w:abstractNumId w:val="39"/>
  </w:num>
  <w:num w:numId="46">
    <w:abstractNumId w:val="34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BFD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F3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A7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0D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F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D8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E5C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539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4768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1D71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4CA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3FB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1D50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3EF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583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0C2"/>
    <w:rsid w:val="00755552"/>
    <w:rsid w:val="00756389"/>
    <w:rsid w:val="00756438"/>
    <w:rsid w:val="007619A8"/>
    <w:rsid w:val="007629B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2CC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91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012"/>
    <w:rsid w:val="008D5187"/>
    <w:rsid w:val="008D51FD"/>
    <w:rsid w:val="008D58CC"/>
    <w:rsid w:val="008D7E86"/>
    <w:rsid w:val="008E0E4B"/>
    <w:rsid w:val="008E1604"/>
    <w:rsid w:val="008E173E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331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348"/>
    <w:rsid w:val="009D200C"/>
    <w:rsid w:val="009D21AD"/>
    <w:rsid w:val="009D31C0"/>
    <w:rsid w:val="009D38A4"/>
    <w:rsid w:val="009D58F5"/>
    <w:rsid w:val="009D71B3"/>
    <w:rsid w:val="009E02D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400"/>
    <w:rsid w:val="00AC2854"/>
    <w:rsid w:val="00AC4310"/>
    <w:rsid w:val="00AC4F4E"/>
    <w:rsid w:val="00AC60EA"/>
    <w:rsid w:val="00AC6C51"/>
    <w:rsid w:val="00AD147B"/>
    <w:rsid w:val="00AD1AAF"/>
    <w:rsid w:val="00AD349F"/>
    <w:rsid w:val="00AD459F"/>
    <w:rsid w:val="00AD529C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3FF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23E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394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439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37D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2F7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B9"/>
    <w:rsid w:val="00E85769"/>
    <w:rsid w:val="00E87481"/>
    <w:rsid w:val="00E876C2"/>
    <w:rsid w:val="00E919A4"/>
    <w:rsid w:val="00E94032"/>
    <w:rsid w:val="00E96434"/>
    <w:rsid w:val="00EA09E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2F0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5E5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55EE1-FE90-4353-A8D9-9C562BEC6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920</properties:Words>
  <properties:Characters>5247</properties:Characters>
  <properties:Lines>43</properties:Lines>
  <properties:Paragraphs>12</properties:Paragraphs>
  <properties:TotalTime>245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2018-11-21T12:15:00Z</cp:lastPrinted>
  <dcterms:modified xmlns:xsi="http://www.w3.org/2001/XMLSchema-instance" xsi:type="dcterms:W3CDTF">2018-11-21T12:17:00Z</dcterms:modified>
  <cp:revision>75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