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a868" w14:paraId="c10a868" w:rsidRDefault="00464FD9" w:rsidP="00325398" w:rsidR="00325398" w:rsidRPr="00D9711A">
      <w:pPr>
        <w15:collapsed w:val="false"/>
      </w:pPr>
      <w:bookmarkStart w:name="_GoBack" w:id="0"/>
      <w:bookmarkEnd w:id="0"/>
      <w:r w:rsidRPr="00D9711A">
        <w:rPr>
          <w:noProof/>
        </w:rPr>
        <w:t xml:space="preserve">              </w:t>
      </w:r>
      <w:r w:rsidR="005632E0" w:rsidRPr="00D9711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D9711A">
        <w:t xml:space="preserve">                            </w:t>
      </w:r>
    </w:p>
    <w:p w:rsidRDefault="005632E0" w:rsidP="00572798" w:rsidR="005632E0" w:rsidRPr="00D9711A">
      <w:pPr>
        <w:tabs>
          <w:tab w:pos="7020" w:val="left"/>
        </w:tabs>
        <w:rPr>
          <w:b/>
        </w:rPr>
      </w:pPr>
    </w:p>
    <w:p w:rsidRDefault="00325398" w:rsidP="00572798" w:rsidR="00325398" w:rsidRPr="00D9711A">
      <w:pPr>
        <w:tabs>
          <w:tab w:pos="7020" w:val="left"/>
        </w:tabs>
        <w:rPr>
          <w:b/>
        </w:rPr>
      </w:pPr>
      <w:r w:rsidRPr="00D9711A">
        <w:rPr>
          <w:b/>
        </w:rPr>
        <w:t>REPUBLIKA HRVATSKA</w:t>
      </w:r>
      <w:r w:rsidR="00572798" w:rsidRPr="00D9711A">
        <w:rPr>
          <w:b/>
        </w:rPr>
        <w:t xml:space="preserve"> </w:t>
      </w:r>
    </w:p>
    <w:p w:rsidRDefault="00325398" w:rsidP="00325398" w:rsidR="00325398" w:rsidRPr="00D9711A">
      <w:pPr>
        <w:rPr>
          <w:b/>
        </w:rPr>
      </w:pPr>
      <w:r w:rsidRPr="00D9711A">
        <w:rPr>
          <w:b/>
        </w:rPr>
        <w:t>Trgovački sud u Zagrebu</w:t>
      </w:r>
    </w:p>
    <w:p w:rsidRDefault="00325398" w:rsidP="00325398" w:rsidR="00325398" w:rsidRPr="00D9711A">
      <w:r w:rsidRPr="00D9711A">
        <w:t>Zagreb, Amruševa 2/II</w:t>
      </w:r>
      <w:r w:rsidR="00464FD9" w:rsidRPr="00D9711A">
        <w:t xml:space="preserve"> desno p.p.432</w:t>
      </w:r>
    </w:p>
    <w:p w:rsidRDefault="00ED6AA8" w:rsidP="00325398" w:rsidR="00ED6AA8" w:rsidRPr="00D9711A"/>
    <w:p w:rsidRDefault="00325398" w:rsidP="001346EE" w:rsidR="001346EE" w:rsidRPr="00D9711A">
      <w:pPr>
        <w:jc w:val="both"/>
      </w:pPr>
      <w:r w:rsidRPr="00D9711A">
        <w:t xml:space="preserve"> </w:t>
      </w:r>
      <w:r w:rsidR="00ED6AA8" w:rsidRPr="00D9711A">
        <w:tab/>
      </w:r>
      <w:r w:rsidRPr="00D9711A">
        <w:t xml:space="preserve">TRGOVAČKI SUD U ZAGREBU, </w:t>
      </w:r>
      <w:r w:rsidR="005632E0" w:rsidRPr="00D9711A">
        <w:t>po su</w:t>
      </w:r>
      <w:r w:rsidR="00876321" w:rsidRPr="00D9711A">
        <w:t>c</w:t>
      </w:r>
      <w:r w:rsidR="005632E0" w:rsidRPr="00D9711A">
        <w:t xml:space="preserve">u Josipu Biliću, </w:t>
      </w:r>
      <w:r w:rsidRPr="00D9711A">
        <w:t>u skraćenom stečajnom postupku</w:t>
      </w:r>
      <w:r w:rsidR="008155EE" w:rsidRPr="00D9711A">
        <w:t xml:space="preserve"> pod poslovnim brojem St-</w:t>
      </w:r>
      <w:r w:rsidR="00D9711A" w:rsidRPr="00D9711A">
        <w:t>3044</w:t>
      </w:r>
      <w:r w:rsidR="00D965EB" w:rsidRPr="00D9711A">
        <w:t>/1</w:t>
      </w:r>
      <w:r w:rsidR="00E75197" w:rsidRPr="00D9711A">
        <w:t>8</w:t>
      </w:r>
      <w:r w:rsidR="001F6933" w:rsidRPr="00D9711A">
        <w:t>,</w:t>
      </w:r>
      <w:r w:rsidRPr="00D9711A">
        <w:t xml:space="preserve"> temeljem odredbe članka </w:t>
      </w:r>
      <w:r w:rsidR="00AC4528" w:rsidRPr="00D9711A">
        <w:t>430.</w:t>
      </w:r>
      <w:r w:rsidRPr="00D9711A">
        <w:t xml:space="preserve"> Stečajnog zakona</w:t>
      </w:r>
      <w:r w:rsidR="008155EE" w:rsidRPr="00D9711A">
        <w:t xml:space="preserve"> </w:t>
      </w:r>
      <w:r w:rsidRPr="00D9711A">
        <w:t xml:space="preserve">(N.N. br. </w:t>
      </w:r>
      <w:r w:rsidR="00D71608" w:rsidRPr="00D9711A">
        <w:t>i 104/17</w:t>
      </w:r>
      <w:r w:rsidRPr="00D9711A">
        <w:t>)</w:t>
      </w:r>
      <w:r w:rsidR="008155EE" w:rsidRPr="00D9711A">
        <w:t>,</w:t>
      </w:r>
      <w:r w:rsidRPr="00D9711A">
        <w:t xml:space="preserve"> dana </w:t>
      </w:r>
      <w:r w:rsidR="00A436E4">
        <w:t>14. veljače 2019. godine,</w:t>
      </w:r>
      <w:r w:rsidR="00E5679B" w:rsidRPr="00D9711A">
        <w:t xml:space="preserve"> </w:t>
      </w:r>
      <w:r w:rsidRPr="00D9711A">
        <w:t>objavljuje</w:t>
      </w:r>
      <w:r w:rsidR="008155EE" w:rsidRPr="00D9711A">
        <w:t>:</w:t>
      </w:r>
    </w:p>
    <w:p w:rsidRDefault="001346EE" w:rsidP="001346EE" w:rsidR="001346EE" w:rsidRPr="00D9711A">
      <w:pPr>
        <w:jc w:val="center"/>
        <w:rPr>
          <w:b/>
          <w:sz w:val="28"/>
          <w:szCs w:val="28"/>
        </w:rPr>
      </w:pPr>
    </w:p>
    <w:p w:rsidRDefault="001346EE" w:rsidP="001346EE" w:rsidR="001346EE" w:rsidRPr="00D9711A">
      <w:pPr>
        <w:jc w:val="center"/>
        <w:rPr>
          <w:b/>
          <w:sz w:val="28"/>
          <w:szCs w:val="28"/>
        </w:rPr>
      </w:pPr>
      <w:r w:rsidRPr="00D9711A">
        <w:rPr>
          <w:b/>
          <w:sz w:val="28"/>
          <w:szCs w:val="28"/>
        </w:rPr>
        <w:t>O G L A S</w:t>
      </w:r>
    </w:p>
    <w:p w:rsidRDefault="001346EE" w:rsidP="001346EE" w:rsidR="001346EE" w:rsidRPr="00D9711A">
      <w:pPr>
        <w:rPr>
          <w:b/>
        </w:rPr>
      </w:pPr>
    </w:p>
    <w:p w:rsidRDefault="001346EE" w:rsidP="00C101F6" w:rsidR="001346EE" w:rsidRPr="00D9711A">
      <w:pPr>
        <w:pStyle w:val="Odlomakpopisa"/>
        <w:numPr>
          <w:ilvl w:val="0"/>
          <w:numId w:val="15"/>
        </w:numPr>
        <w:jc w:val="both"/>
      </w:pPr>
      <w:r w:rsidRPr="00D9711A">
        <w:t xml:space="preserve">Za dužnika </w:t>
      </w:r>
      <w:r w:rsidR="00D9711A" w:rsidRPr="00D9711A">
        <w:rPr>
          <w:b/>
        </w:rPr>
        <w:t xml:space="preserve">MEMORIES DUBROVNIK d.o.o., </w:t>
      </w:r>
      <w:r w:rsidR="00D9711A" w:rsidRPr="00D9711A">
        <w:t>OIB: 76214488286, Zagreb, Jana Sibeliusa 2</w:t>
      </w:r>
      <w:r w:rsidR="003851BE" w:rsidRPr="00D9711A">
        <w:t>.</w:t>
      </w:r>
    </w:p>
    <w:p w:rsidRDefault="001346EE" w:rsidP="00C101F6" w:rsidR="001346EE" w:rsidRPr="00D9711A">
      <w:pPr>
        <w:pStyle w:val="Odlomakpopisa"/>
        <w:ind w:left="1428"/>
        <w:jc w:val="both"/>
      </w:pPr>
    </w:p>
    <w:p w:rsidRDefault="001346EE" w:rsidP="00C101F6" w:rsidR="001346EE" w:rsidRPr="00D9711A">
      <w:pPr>
        <w:pStyle w:val="Odlomakpopisa"/>
        <w:numPr>
          <w:ilvl w:val="0"/>
          <w:numId w:val="15"/>
        </w:numPr>
        <w:jc w:val="both"/>
      </w:pPr>
      <w:r w:rsidRPr="00D9711A">
        <w:t xml:space="preserve">Iznos duga evidentiran na temelju neizvršenih osnova za plaćanje je </w:t>
      </w:r>
      <w:r w:rsidR="00D9711A" w:rsidRPr="00D9711A">
        <w:t>56.489,83</w:t>
      </w:r>
      <w:r w:rsidR="00AB343E" w:rsidRPr="00D9711A">
        <w:t xml:space="preserve"> </w:t>
      </w:r>
      <w:r w:rsidRPr="00D9711A">
        <w:t>kn.</w:t>
      </w:r>
    </w:p>
    <w:p w:rsidRDefault="001346EE" w:rsidP="00C101F6" w:rsidR="001346EE" w:rsidRPr="00D9711A">
      <w:pPr>
        <w:ind w:firstLine="60" w:left="709"/>
        <w:jc w:val="both"/>
      </w:pPr>
    </w:p>
    <w:p w:rsidRDefault="001346EE" w:rsidP="00C101F6" w:rsidR="001346EE" w:rsidRPr="00D9711A">
      <w:pPr>
        <w:pStyle w:val="Odlomakpopisa"/>
        <w:numPr>
          <w:ilvl w:val="0"/>
          <w:numId w:val="15"/>
        </w:numPr>
        <w:jc w:val="both"/>
      </w:pPr>
      <w:r w:rsidRPr="00D971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D9711A">
      <w:pPr>
        <w:ind w:firstLine="720" w:left="709"/>
        <w:jc w:val="both"/>
      </w:pPr>
    </w:p>
    <w:p w:rsidRDefault="001346EE" w:rsidP="00C101F6" w:rsidR="001346EE" w:rsidRPr="00D9711A">
      <w:pPr>
        <w:pStyle w:val="Odlomakpopisa"/>
        <w:numPr>
          <w:ilvl w:val="0"/>
          <w:numId w:val="15"/>
        </w:numPr>
        <w:jc w:val="both"/>
      </w:pPr>
      <w:r w:rsidRPr="00D971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D9711A">
      <w:pPr>
        <w:pStyle w:val="Odlomakpopisa"/>
        <w:ind w:left="709"/>
        <w:jc w:val="both"/>
      </w:pPr>
    </w:p>
    <w:p w:rsidRDefault="001346EE" w:rsidP="00C101F6" w:rsidR="001346EE" w:rsidRPr="00D9711A">
      <w:pPr>
        <w:pStyle w:val="Odlomakpopisa"/>
        <w:numPr>
          <w:ilvl w:val="0"/>
          <w:numId w:val="15"/>
        </w:numPr>
        <w:jc w:val="both"/>
      </w:pPr>
      <w:r w:rsidRPr="00D9711A">
        <w:t>UPOZORENJE:</w:t>
      </w:r>
    </w:p>
    <w:p w:rsidRDefault="001346EE" w:rsidP="00C101F6" w:rsidR="001346EE" w:rsidRPr="00D9711A">
      <w:pPr>
        <w:pStyle w:val="Odlomakpopisa"/>
        <w:jc w:val="both"/>
      </w:pPr>
      <w:r w:rsidRPr="00D9711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D9711A">
      <w:pPr>
        <w:pStyle w:val="Odlomakpopisa"/>
        <w:jc w:val="both"/>
      </w:pPr>
      <w:r w:rsidRPr="00D9711A">
        <w:t>U tom slučaju sud će po službenoj dužnosti donijeti rješenje o otvaranju i zaključenju skraćenog stečajnog postupka.</w:t>
      </w:r>
    </w:p>
    <w:p w:rsidRDefault="001346EE" w:rsidP="001346EE" w:rsidR="001346EE" w:rsidRPr="00D9711A">
      <w:pPr>
        <w:jc w:val="center"/>
      </w:pPr>
    </w:p>
    <w:p w:rsidRDefault="001346EE" w:rsidP="001346EE" w:rsidR="001346EE" w:rsidRPr="00D9711A">
      <w:pPr>
        <w:jc w:val="center"/>
      </w:pPr>
      <w:r w:rsidRPr="00D9711A">
        <w:t xml:space="preserve">Zagreb, </w:t>
      </w:r>
      <w:r w:rsidR="00A436E4">
        <w:t>14. veljače 2019. godine</w:t>
      </w:r>
    </w:p>
    <w:p w:rsidRDefault="001346EE" w:rsidP="001346EE" w:rsidR="001346EE" w:rsidRPr="00D9711A"/>
    <w:p w:rsidRDefault="001346EE" w:rsidP="001346EE" w:rsidR="001346EE" w:rsidRPr="00D9711A">
      <w:pPr>
        <w:jc w:val="right"/>
      </w:pPr>
      <w:r w:rsidRPr="00D9711A">
        <w:t xml:space="preserve">        Sudac:</w:t>
      </w:r>
    </w:p>
    <w:p w:rsidRDefault="001346EE" w:rsidP="001346EE" w:rsidR="001346EE" w:rsidRPr="00D9711A">
      <w:pPr>
        <w:jc w:val="right"/>
      </w:pPr>
      <w:r w:rsidRPr="00D9711A">
        <w:t xml:space="preserve">          Josip Bilić </w:t>
      </w:r>
    </w:p>
    <w:p w:rsidRDefault="001346EE" w:rsidP="001346EE" w:rsidR="001346EE" w:rsidRPr="00D9711A">
      <w:pPr>
        <w:jc w:val="both"/>
      </w:pPr>
    </w:p>
    <w:p w:rsidRDefault="001346EE" w:rsidP="001346EE" w:rsidR="001346EE" w:rsidRPr="00D9711A">
      <w:pPr>
        <w:jc w:val="both"/>
        <w:rPr>
          <w:b/>
        </w:rPr>
      </w:pPr>
      <w:r w:rsidRPr="00D9711A">
        <w:rPr>
          <w:b/>
        </w:rPr>
        <w:t>DNA:</w:t>
      </w:r>
    </w:p>
    <w:p w:rsidRDefault="00085F44" w:rsidP="00085F44" w:rsidR="00085F44" w:rsidRPr="00D9711A">
      <w:pPr>
        <w:pStyle w:val="Odlomakpopisa"/>
        <w:numPr>
          <w:ilvl w:val="0"/>
          <w:numId w:val="10"/>
        </w:numPr>
        <w:jc w:val="both"/>
      </w:pPr>
      <w:r w:rsidRPr="00D9711A">
        <w:t>E-oglasna ploča suda (</w:t>
      </w:r>
      <w:r w:rsidR="006A0ED3" w:rsidRPr="00D9711A">
        <w:t>60</w:t>
      </w:r>
      <w:r w:rsidRPr="00D9711A">
        <w:t xml:space="preserve"> dana)</w:t>
      </w:r>
    </w:p>
    <w:p w:rsidRDefault="00325398" w:rsidP="00325398" w:rsidR="00325398" w:rsidRPr="00D9711A">
      <w:pPr>
        <w:rPr>
          <w:b/>
        </w:rPr>
      </w:pPr>
    </w:p>
    <w:sectPr w:rsidSect="005632E0" w:rsidR="00325398" w:rsidRPr="00D971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711A">
      <w:rPr>
        <w:b/>
        <w:color w:themeColor="text1" w:val="000000"/>
      </w:rPr>
      <w:t>3044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54467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851B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94213"/>
    <w:rsid w:val="004A6089"/>
    <w:rsid w:val="004B337A"/>
    <w:rsid w:val="004B6E33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1573B"/>
    <w:rsid w:val="00627F6A"/>
    <w:rsid w:val="00637648"/>
    <w:rsid w:val="00641FF2"/>
    <w:rsid w:val="00657B8E"/>
    <w:rsid w:val="00661CFF"/>
    <w:rsid w:val="006A0ED3"/>
    <w:rsid w:val="006D3A83"/>
    <w:rsid w:val="006F39B9"/>
    <w:rsid w:val="006F56C0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36E4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931E1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9711A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4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4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4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4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4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4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4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4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St-3044/2018</izvorni_sadrzaj>
    <derivirana_varijabla naziv="DomainObject.Predmet.OznakaBroj_1">St-3044/2018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MEMORIES DUBROVNIK d.o.o. zastupanog po punomoćniku Marina Gerginov</izvorni_sadrzaj>
    <derivirana_varijabla naziv="DomainObject.Predmet.ProtustrankaFormated_1">  MEMORIES DUBROVNIK d.o.o. zastupanog po punomoćniku Marina Gerginov</derivirana_varijabla>
  </DomainObject.Predmet.ProtustrankaFormated>
  <DomainObject.Predmet.ProtustrankaFormatedOIB>
    <izvorni_sadrzaj>  MEMORIES DUBROVNIK d.o.o., OIB 76214488286 zastupanog po punomoćniku Marina Gerginov</izvorni_sadrzaj>
    <derivirana_varijabla naziv="DomainObject.Predmet.ProtustrankaFormatedOIB_1">  MEMORIES DUBROVNIK d.o.o., OIB 76214488286 zastupanog po punomoćniku Marina Gerginov</derivirana_varijabla>
  </DomainObject.Predmet.ProtustrankaFormatedOIB>
  <DomainObject.Predmet.ProtustrankaFormatedWithAdress>
    <izvorni_sadrzaj> MEMORIES DUBROVNIK d.o.o., Jana Sibeliusa 2, 10000 Zagreb zastupanog po punomoćniku Marina Gerginov</izvorni_sadrzaj>
    <derivirana_varijabla naziv="DomainObject.Predmet.ProtustrankaFormatedWithAdress_1"> MEMORIES DUBROVNIK d.o.o., Jana Sibeliusa 2, 10000 Zagreb zastupanog po punomoćniku Marina Gerginov</derivirana_varijabla>
  </DomainObject.Predmet.ProtustrankaFormatedWithAdress>
  <DomainObject.Predmet.ProtustrankaFormatedWithAdressOIB>
    <izvorni_sadrzaj> MEMORIES DUBROVNIK d.o.o., OIB 76214488286, Jana Sibeliusa 2, 10000 Zagreb zastupanog po punomoćniku Marina Gerginov</izvorni_sadrzaj>
    <derivirana_varijabla naziv="DomainObject.Predmet.ProtustrankaFormatedWithAdressOIB_1"> MEMORIES DUBROVNIK d.o.o., OIB 76214488286, Jana Sibeliusa 2, 10000 Zagreb zastupanog po punomoćniku Marina Gerginov</derivirana_varijabla>
  </DomainObject.Predmet.ProtustrankaFormatedWithAdressOIB>
  <DomainObject.Predmet.ProtustrankaWithAdress>
    <izvorni_sadrzaj>MEMORIES DUBROVNIK d.o.o. Jana Sibeliusa 2, 10000 Zagreb</izvorni_sadrzaj>
    <derivirana_varijabla naziv="DomainObject.Predmet.ProtustrankaWithAdress_1">MEMORIES DUBROVNIK d.o.o. Jana Sibeliusa 2, 10000 Zagreb</derivirana_varijabla>
  </DomainObject.Predmet.ProtustrankaWithAdress>
  <DomainObject.Predmet.ProtustrankaWithAdressOIB>
    <izvorni_sadrzaj>MEMORIES DUBROVNIK d.o.o., OIB 76214488286, Jana Sibeliusa 2, 10000 Zagreb</izvorni_sadrzaj>
    <derivirana_varijabla naziv="DomainObject.Predmet.ProtustrankaWithAdressOIB_1">MEMORIES DUBROVNIK d.o.o., OIB 76214488286, Jana Sibeliusa 2, 10000 Zagreb</derivirana_varijabla>
  </DomainObject.Predmet.ProtustrankaWithAdressOIB>
  <DomainObject.Predmet.ProtustrankaNazivFormated>
    <izvorni_sadrzaj>MEMORIES DUBROVNIK d.o.o.</izvorni_sadrzaj>
    <derivirana_varijabla naziv="DomainObject.Predmet.ProtustrankaNazivFormated_1">MEMORIES DUBROVNIK d.o.o.</derivirana_varijabla>
  </DomainObject.Predmet.ProtustrankaNazivFormated>
  <DomainObject.Predmet.ProtustrankaNazivFormatedOIB>
    <izvorni_sadrzaj>MEMORIES DUBROVNIK d.o.o., OIB 76214488286</izvorni_sadrzaj>
    <derivirana_varijabla naziv="DomainObject.Predmet.ProtustrankaNazivFormatedOIB_1">MEMORIES DUBROVNIK d.o.o., OIB 76214488286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MEMORIES DUBROVNIK d.o.o. zastupanog po punomoćniku Marina Gerginov</item>
    </izvorni_sadrzaj>
    <derivirana_varijabla naziv="DomainObject.Predmet.ProtuStrankaListFormated_1">
      <item>MEMORIES DUBROVNIK d.o.o. zastupanog po punomoćniku Marina Gerginov</item>
    </derivirana_varijabla>
  </DomainObject.Predmet.ProtuStrankaListFormated>
  <DomainObject.Predmet.ProtuStrankaListFormatedOIB>
    <izvorni_sadrzaj>
      <item>MEMORIES DUBROVNIK d.o.o., OIB 76214488286 zastupanog po punomoćniku Marina Gerginov</item>
    </izvorni_sadrzaj>
    <derivirana_varijabla naziv="DomainObject.Predmet.ProtuStrankaListFormatedOIB_1">
      <item>MEMORIES DUBROVNIK d.o.o., OIB 76214488286 zastupanog po punomoćniku Marina Gerginov</item>
    </derivirana_varijabla>
  </DomainObject.Predmet.ProtuStrankaListFormatedOIB>
  <DomainObject.Predmet.ProtuStrankaListFormatedWithAdress>
    <izvorni_sadrzaj>
      <item>MEMORIES DUBROVNIK d.o.o., Jana Sibeliusa 2, 10000 Zagreb zastupanog po punomoćniku Marina Gerginov</item>
    </izvorni_sadrzaj>
    <derivirana_varijabla naziv="DomainObject.Predmet.ProtuStrankaListFormatedWithAdress_1">
      <item>MEMORIES DUBROVNIK d.o.o., Jana Sibeliusa 2, 10000 Zagreb zastupanog po punomoćniku Marina Gerginov</item>
    </derivirana_varijabla>
  </DomainObject.Predmet.ProtuStrankaListFormatedWithAdress>
  <DomainObject.Predmet.ProtuStrankaListFormatedWithAdressOIB>
    <izvorni_sadrzaj>
      <item>MEMORIES DUBROVNIK d.o.o., OIB 76214488286, Jana Sibeliusa 2, 10000 Zagreb zastupanog po punomoćniku Marina Gerginov</item>
    </izvorni_sadrzaj>
    <derivirana_varijabla naziv="DomainObject.Predmet.ProtuStrankaListFormatedWithAdressOIB_1">
      <item>MEMORIES DUBROVNIK d.o.o., OIB 76214488286, Jana Sibeliusa 2, 10000 Zagreb zastupanog po punomoćniku Marina Gerginov</item>
    </derivirana_varijabla>
  </DomainObject.Predmet.ProtuStrankaListFormatedWithAdressOIB>
  <DomainObject.Predmet.ProtuStrankaListNazivFormated>
    <izvorni_sadrzaj>
      <item>MEMORIES DUBROVNIK d.o.o.</item>
    </izvorni_sadrzaj>
    <derivirana_varijabla naziv="DomainObject.Predmet.ProtuStrankaListNazivFormated_1">
      <item>MEMORIES DUBROVNIK d.o.o.</item>
    </derivirana_varijabla>
  </DomainObject.Predmet.ProtuStrankaListNazivFormated>
  <DomainObject.Predmet.ProtuStrankaListNazivFormatedOIB>
    <izvorni_sadrzaj>
      <item>MEMORIES DUBROVNIK d.o.o., OIB 76214488286</item>
    </izvorni_sadrzaj>
    <derivirana_varijabla naziv="DomainObject.Predmet.ProtuStrankaListNazivFormatedOIB_1">
      <item>MEMORIES DUBROVNIK d.o.o., OIB 76214488286</item>
    </derivirana_varijabla>
  </DomainObject.Predmet.ProtuStrankaListNazivFormatedOIB>
  <DomainObject.Predmet.OstaliListFormated>
    <izvorni_sadrzaj>
      <item>Marina Gerginov punomoćnik sudionika u postupku MEMORIES DUBROVNIK d.o.o.</item>
    </izvorni_sadrzaj>
    <derivirana_varijabla naziv="DomainObject.Predmet.OstaliListFormated_1">
      <item>Marina Gerginov punomoćnik sudionika u postupku MEMORIES DUBROVNIK d.o.o.</item>
    </derivirana_varijabla>
  </DomainObject.Predmet.OstaliListFormated>
  <DomainObject.Predmet.OstaliListFormatedOIB>
    <izvorni_sadrzaj>
      <item>Marina Gerginov, OIB 19153007956 punomoćnik sudionika u postupku MEMORIES DUBROVNIK d.o.o.</item>
    </izvorni_sadrzaj>
    <derivirana_varijabla naziv="DomainObject.Predmet.OstaliListFormatedOIB_1">
      <item>Marina Gerginov, OIB 19153007956 punomoćnik sudionika u postupku MEMORIES DUBROVNIK d.o.o.</item>
    </derivirana_varijabla>
  </DomainObject.Predmet.OstaliListFormatedOIB>
  <DomainObject.Predmet.OstaliListFormatedWithAdress>
    <izvorni_sadrzaj>
      <item>Marina Gerginov, Lukijana Mušickog 29, Stari Ledinci punomoćnik sudionika u postupku MEMORIES DUBROVNIK d.o.o.</item>
    </izvorni_sadrzaj>
    <derivirana_varijabla naziv="DomainObject.Predmet.OstaliListFormatedWithAdress_1">
      <item>Marina Gerginov, Lukijana Mušickog 29, Stari Ledinci punomoćnik sudionika u postupku MEMORIES DUBROVNIK d.o.o.</item>
    </derivirana_varijabla>
  </DomainObject.Predmet.OstaliListFormatedWithAdress>
  <DomainObject.Predmet.OstaliListFormatedWithAdressOIB>
    <izvorni_sadrzaj>
      <item>Marina Gerginov, OIB 19153007956, Lukijana Mušickog 29, Stari Ledinci punomoćnik sudionika u postupku MEMORIES DUBROVNIK d.o.o.</item>
    </izvorni_sadrzaj>
    <derivirana_varijabla naziv="DomainObject.Predmet.OstaliListFormatedWithAdressOIB_1">
      <item>Marina Gerginov, OIB 19153007956, Lukijana Mušickog 29, Stari Ledinci punomoćnik sudionika u postupku MEMORIES DUBROVNIK d.o.o.</item>
    </derivirana_varijabla>
  </DomainObject.Predmet.OstaliListFormatedWithAdressOIB>
  <DomainObject.Predmet.OstaliListNazivFormated>
    <izvorni_sadrzaj>
      <item>Marina Gerginov</item>
    </izvorni_sadrzaj>
    <derivirana_varijabla naziv="DomainObject.Predmet.OstaliListNazivFormated_1">
      <item>Marina Gerginov</item>
    </derivirana_varijabla>
  </DomainObject.Predmet.OstaliListNazivFormated>
  <DomainObject.Predmet.OstaliListNazivFormatedOIB>
    <izvorni_sadrzaj>
      <item>Marina Gerginov, OIB 19153007956</item>
    </izvorni_sadrzaj>
    <derivirana_varijabla naziv="DomainObject.Predmet.OstaliListNazivFormatedOIB_1">
      <item>Marina Gerginov, OIB 19153007956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MEMORIES DUBROVNIK d.o.o.</izvorni_sadrzaj>
    <derivirana_varijabla naziv="DomainObject.Predmet.ProtustrankaIDrugi_1">MEMORIES DUBROVNIK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MEMORIES DUBROVNIK d.o.o., OIB 76214488286, Jana Sibeliusa 2, 10000 Zagreb</izvorni_sadrzaj>
    <derivirana_varijabla naziv="DomainObject.Predmet.ProtustrankaIDrugiAdressOIB_1">MEMORIES DUBROVNIK d.o.o., OIB 76214488286, Jana Sibeliusa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MEMORIES DUBROVNIK d.o.o.</item>
      <item>Marina Gerginov</item>
    </izvorni_sadrzaj>
    <derivirana_varijabla naziv="DomainObject.Predmet.SudioniciListNaziv_1">
      <item>FINA Regionalni centar Zagreb</item>
      <item>MEMORIES DUBROVNIK d.o.o.</item>
      <item>Marina Gerginov</item>
    </derivirana_varijabla>
  </DomainObject.Predmet.SudioniciListNaziv>
  <DomainObject.Predmet.SudioniciListAdressOIB>
    <izvorni_sadrzaj>
      <item>FINA Regionalni centar Zagreb, OIB 85821130368, Trg svibanjskih žrtava 1995.1,10000 Zagreb</item>
      <item>MEMORIES DUBROVNIK d.o.o., OIB 76214488286, Jana Sibeliusa 2,10000 Zagreb</item>
      <item>Marina Gerginov, OIB 19153007956, Lukijana Mušickog 29,Stari Ledinci</item>
    </izvorni_sadrzaj>
    <derivirana_varijabla naziv="DomainObject.Predmet.SudioniciListAdressOIB_1">
      <item>FINA Regionalni centar Zagreb, OIB 85821130368, Trg svibanjskih žrtava 1995.1,10000 Zagreb</item>
      <item>MEMORIES DUBROVNIK d.o.o., OIB 76214488286, Jana Sibeliusa 2,10000 Zagreb</item>
      <item>Marina Gerginov, OIB 19153007956, Lukijana Mušickog 29,Stari Ledinci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76214488286</item>
      <item>, OIB 19153007956</item>
    </izvorni_sadrzaj>
    <derivirana_varijabla naziv="DomainObject.Predmet.SudioniciListNazivOIB_1">
      <item>, OIB 85821130368</item>
      <item>, OIB 76214488286</item>
      <item>, OIB 19153007956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2019-02-14T08:38:00Z</dcterms:created>
  <dc:creator>ilukac</dc:creator>
  <cp:lastModifiedBy>Irena Benko</cp:lastModifiedBy>
  <cp:lastPrinted>2019-02-14T11:15:00Z</cp:lastPrinted>
  <dcterms:modified xmlns:xsi="http://www.w3.org/2001/XMLSchema-instance" xsi:type="dcterms:W3CDTF">2019-02-14T11:15:00Z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