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9674" w14:paraId="0679674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D65B5B" w:rsidRPr="009F4679">
        <w:rPr>
          <w:rFonts w:hAnsi="Times New Roman" w:ascii="Times New Roman"/>
          <w:szCs w:val="24"/>
          <w:lang w:val="hr-HR"/>
        </w:rPr>
        <w:t>4</w:t>
      </w:r>
      <w:r w:rsidR="007B42D6">
        <w:rPr>
          <w:rFonts w:hAnsi="Times New Roman" w:ascii="Times New Roman"/>
          <w:szCs w:val="24"/>
          <w:lang w:val="hr-HR"/>
        </w:rPr>
        <w:t>977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855F41" w:rsidRPr="00855F41">
        <w:rPr>
          <w:rFonts w:hAnsi="Times New Roman" w:ascii="Times New Roman"/>
        </w:rPr>
        <w:t>DSZ d.o.o., Zagreb, Majstora Radovana 28/II, MBS: 080212646, OIB: 60254034638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855F41">
        <w:rPr>
          <w:rFonts w:hAnsi="Times New Roman" w:ascii="Times New Roman"/>
          <w:szCs w:val="24"/>
          <w:lang w:val="hr-HR"/>
        </w:rPr>
        <w:t>8</w:t>
      </w:r>
      <w:r w:rsidR="004376ED" w:rsidRPr="009F4679">
        <w:rPr>
          <w:rFonts w:hAnsi="Times New Roman" w:ascii="Times New Roman"/>
          <w:szCs w:val="24"/>
          <w:lang w:val="hr-HR"/>
        </w:rPr>
        <w:t>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9F4679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855F41" w:rsidRPr="00855F41">
        <w:rPr>
          <w:rFonts w:hAnsi="Times New Roman" w:ascii="Times New Roman"/>
        </w:rPr>
        <w:t>DSZ d.o.o., Zagreb, Majstora Radovana 28/II, MBS: 080212646, OIB: 60254034638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855F41">
        <w:rPr>
          <w:rFonts w:hAnsi="Times New Roman" w:ascii="Times New Roman"/>
          <w:szCs w:val="24"/>
        </w:rPr>
        <w:t>8</w:t>
      </w:r>
      <w:r w:rsidR="004376ED" w:rsidRPr="009F4679">
        <w:rPr>
          <w:rFonts w:hAnsi="Times New Roman" w:ascii="Times New Roman"/>
          <w:szCs w:val="24"/>
        </w:rPr>
        <w:t>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9F4679" w:rsidRPr="009F4679">
        <w:rPr>
          <w:rFonts w:hAnsi="Times New Roman" w:ascii="Times New Roman"/>
          <w:szCs w:val="24"/>
        </w:rPr>
        <w:t>. u 1</w:t>
      </w:r>
      <w:r w:rsidR="00855F41">
        <w:rPr>
          <w:rFonts w:hAnsi="Times New Roman" w:ascii="Times New Roman"/>
          <w:szCs w:val="24"/>
        </w:rPr>
        <w:t>1</w:t>
      </w:r>
      <w:r w:rsidRPr="009F4679">
        <w:rPr>
          <w:rFonts w:hAnsi="Times New Roman" w:ascii="Times New Roman"/>
          <w:szCs w:val="24"/>
        </w:rPr>
        <w:t>,</w:t>
      </w:r>
      <w:r w:rsidR="00855F41">
        <w:rPr>
          <w:rFonts w:hAnsi="Times New Roman" w:ascii="Times New Roman"/>
          <w:szCs w:val="24"/>
        </w:rPr>
        <w:t>00 sati i  10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9F4679" w:rsidRPr="009F4679">
        <w:rPr>
          <w:rFonts w:hAnsi="Times New Roman" w:ascii="Times New Roman"/>
          <w:szCs w:val="24"/>
        </w:rPr>
        <w:t>Krešimir Maretić</w:t>
      </w:r>
      <w:r w:rsidR="004376ED" w:rsidRPr="009F4679">
        <w:rPr>
          <w:rFonts w:hAnsi="Times New Roman" w:ascii="Times New Roman"/>
          <w:szCs w:val="24"/>
        </w:rPr>
        <w:t xml:space="preserve"> u Zagrebu, </w:t>
      </w:r>
      <w:r w:rsidR="009F4679" w:rsidRPr="009F4679">
        <w:rPr>
          <w:rFonts w:hAnsi="Times New Roman" w:ascii="Times New Roman"/>
          <w:szCs w:val="24"/>
        </w:rPr>
        <w:t>Šimuna Starčevića 7</w:t>
      </w:r>
      <w:r w:rsidR="00BF4417" w:rsidRPr="009F4679">
        <w:rPr>
          <w:rFonts w:hAnsi="Times New Roman" w:ascii="Times New Roman"/>
          <w:szCs w:val="24"/>
        </w:rPr>
        <w:t>,</w:t>
      </w:r>
      <w:r w:rsidR="008A0A2C" w:rsidRPr="009F4679">
        <w:rPr>
          <w:rFonts w:hAnsi="Times New Roman" w:ascii="Times New Roman"/>
          <w:szCs w:val="24"/>
        </w:rPr>
        <w:t xml:space="preserve"> OIB:</w:t>
      </w:r>
      <w:r w:rsidR="001859C3" w:rsidRPr="009F4679">
        <w:rPr>
          <w:rFonts w:hAnsi="Times New Roman" w:ascii="Times New Roman"/>
          <w:szCs w:val="24"/>
        </w:rPr>
        <w:t xml:space="preserve"> </w:t>
      </w:r>
      <w:r w:rsidR="009F4679" w:rsidRPr="009F4679">
        <w:rPr>
          <w:rFonts w:hAnsi="Times New Roman" w:ascii="Times New Roman"/>
          <w:szCs w:val="24"/>
        </w:rPr>
        <w:t>66108961276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855F41" w:rsidRPr="00855F41">
        <w:rPr>
          <w:rFonts w:hAnsi="Times New Roman" w:ascii="Times New Roman"/>
        </w:rPr>
        <w:t>DSZ d.o.o., Zagreb, Majstora Radovana 28/II, MBS: 080212646, OIB: 60254034638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855F41">
        <w:rPr>
          <w:rFonts w:hAnsi="Times New Roman" w:ascii="Times New Roman"/>
          <w:lang w:val="hr-HR"/>
        </w:rPr>
        <w:t>8.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855F41">
        <w:rPr>
          <w:rFonts w:hAnsi="Times New Roman" w:ascii="Times New Roman"/>
          <w:lang w:val="hr-HR"/>
        </w:rPr>
        <w:t>8.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855F41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258EA" w:rsidRPr="003258E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9F4679">
          <w:rPr>
            <w:rFonts w:hAnsi="Times New Roman" w:ascii="Times New Roman"/>
          </w:rPr>
          <w:t>4</w:t>
        </w:r>
        <w:r w:rsidR="00855F41">
          <w:rPr>
            <w:rFonts w:hAnsi="Times New Roman" w:ascii="Times New Roman"/>
          </w:rPr>
          <w:t>977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258EA"/>
    <w:rsid w:val="003E052E"/>
    <w:rsid w:val="00411C85"/>
    <w:rsid w:val="004376ED"/>
    <w:rsid w:val="004503D1"/>
    <w:rsid w:val="004612D0"/>
    <w:rsid w:val="00495ED5"/>
    <w:rsid w:val="004E1FA2"/>
    <w:rsid w:val="005038B9"/>
    <w:rsid w:val="005217F6"/>
    <w:rsid w:val="00631843"/>
    <w:rsid w:val="007B42D6"/>
    <w:rsid w:val="00831A7F"/>
    <w:rsid w:val="00855F41"/>
    <w:rsid w:val="008A0A2C"/>
    <w:rsid w:val="008D7665"/>
    <w:rsid w:val="00906F46"/>
    <w:rsid w:val="009237A3"/>
    <w:rsid w:val="00923F04"/>
    <w:rsid w:val="00991234"/>
    <w:rsid w:val="009F4679"/>
    <w:rsid w:val="00A02786"/>
    <w:rsid w:val="00A516E2"/>
    <w:rsid w:val="00A56EB1"/>
    <w:rsid w:val="00AC5E51"/>
    <w:rsid w:val="00B45D43"/>
    <w:rsid w:val="00B4743B"/>
    <w:rsid w:val="00BA6C65"/>
    <w:rsid w:val="00BF4417"/>
    <w:rsid w:val="00CC2F6B"/>
    <w:rsid w:val="00D012D1"/>
    <w:rsid w:val="00D65B5B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5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8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5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8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4977</izvorni_sadrzaj>
    <derivirana_varijabla naziv="DomainObject.Predmet.Broj_1">4977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St-4977/2015</izvorni_sadrzaj>
    <derivirana_varijabla naziv="DomainObject.Predmet.OznakaBroj_1">St-4977/2015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DSZ DIGITAL SERVIS ZAGREB d.o.o. zastupanog po punomoćniku JOSIP OBRLJAN</izvorni_sadrzaj>
    <derivirana_varijabla naziv="DomainObject.Predmet.ProtustrankaFormated_1">  DSZ DIGITAL SERVIS ZAGREB d.o.o. zastupanog po punomoćniku JOSIP OBRLJAN</derivirana_varijabla>
  </DomainObject.Predmet.ProtustrankaFormated>
  <DomainObject.Predmet.ProtustrankaFormatedOIB>
    <izvorni_sadrzaj>  DSZ DIGITAL SERVIS ZAGREB d.o.o., OIB 60254034638 zastupanog po punomoćniku JOSIP OBRLJAN</izvorni_sadrzaj>
    <derivirana_varijabla naziv="DomainObject.Predmet.ProtustrankaFormatedOIB_1">  DSZ DIGITAL SERVIS ZAGREB d.o.o., OIB 60254034638 zastupanog po punomoćniku JOSIP OBRLJAN</derivirana_varijabla>
  </DomainObject.Predmet.ProtustrankaFormatedOIB>
  <DomainObject.Predmet.ProtustrankaFormatedWithAdress>
    <izvorni_sadrzaj> DSZ DIGITAL SERVIS ZAGREB d.o.o., Majstora Radovana 28/II, 10000 Zagreb zastupanog po punomoćniku JOSIP OBRLJAN</izvorni_sadrzaj>
    <derivirana_varijabla naziv="DomainObject.Predmet.ProtustrankaFormatedWithAdress_1"> DSZ DIGITAL SERVIS ZAGREB d.o.o., Majstora Radovana 28/II, 10000 Zagreb zastupanog po punomoćniku JOSIP OBRLJAN</derivirana_varijabla>
  </DomainObject.Predmet.ProtustrankaFormatedWithAdress>
  <DomainObject.Predmet.ProtustrankaFormatedWithAdressOIB>
    <izvorni_sadrzaj> DSZ DIGITAL SERVIS ZAGREB d.o.o., OIB 60254034638, Majstora Radovana 28/II, 10000 Zagreb zastupanog po punomoćniku JOSIP OBRLJAN</izvorni_sadrzaj>
    <derivirana_varijabla naziv="DomainObject.Predmet.ProtustrankaFormatedWithAdressOIB_1"> DSZ DIGITAL SERVIS ZAGREB d.o.o., OIB 60254034638, Majstora Radovana 28/II, 10000 Zagreb zastupanog po punomoćniku JOSIP OBRLJAN</derivirana_varijabla>
  </DomainObject.Predmet.ProtustrankaFormatedWithAdressOIB>
  <DomainObject.Predmet.ProtustrankaWithAdress>
    <izvorni_sadrzaj>DSZ DIGITAL SERVIS ZAGREB d.o.o. Majstora Radovana 28/II, 10000 Zagreb</izvorni_sadrzaj>
    <derivirana_varijabla naziv="DomainObject.Predmet.ProtustrankaWithAdress_1">DSZ DIGITAL SERVIS ZAGREB d.o.o. Majstora Radovana 28/II, 10000 Zagreb</derivirana_varijabla>
  </DomainObject.Predmet.ProtustrankaWithAdress>
  <DomainObject.Predmet.ProtustrankaWithAdressOIB>
    <izvorni_sadrzaj>DSZ DIGITAL SERVIS ZAGREB d.o.o., OIB 60254034638, Majstora Radovana 28/II, 10000 Zagreb</izvorni_sadrzaj>
    <derivirana_varijabla naziv="DomainObject.Predmet.ProtustrankaWithAdressOIB_1">DSZ DIGITAL SERVIS ZAGREB d.o.o., OIB 60254034638, Majstora Radovana 28/II, 10000 Zagreb</derivirana_varijabla>
  </DomainObject.Predmet.ProtustrankaWithAdressOIB>
  <DomainObject.Predmet.ProtustrankaNazivFormated>
    <izvorni_sadrzaj>DSZ DIGITAL SERVIS ZAGREB d.o.o.</izvorni_sadrzaj>
    <derivirana_varijabla naziv="DomainObject.Predmet.ProtustrankaNazivFormated_1">DSZ DIGITAL SERVIS ZAGREB d.o.o.</derivirana_varijabla>
  </DomainObject.Predmet.ProtustrankaNazivFormated>
  <DomainObject.Predmet.ProtustrankaNazivFormatedOIB>
    <izvorni_sadrzaj>DSZ DIGITAL SERVIS ZAGREB d.o.o., OIB 60254034638</izvorni_sadrzaj>
    <derivirana_varijabla naziv="DomainObject.Predmet.ProtustrankaNazivFormatedOIB_1">DSZ DIGITAL SERVIS ZAGREB d.o.o., OIB 60254034638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DSZ DIGITAL SERVIS ZAGREB d.o.o. zastupanog po punomoćniku JOSIP OBRLJAN</item>
    </izvorni_sadrzaj>
    <derivirana_varijabla naziv="DomainObject.Predmet.ProtuStrankaListFormated_1">
      <item>DSZ DIGITAL SERVIS ZAGREB d.o.o. zastupanog po punomoćniku JOSIP OBRLJAN</item>
    </derivirana_varijabla>
  </DomainObject.Predmet.ProtuStrankaListFormated>
  <DomainObject.Predmet.ProtuStrankaListFormatedOIB>
    <izvorni_sadrzaj>
      <item>DSZ DIGITAL SERVIS ZAGREB d.o.o., OIB 60254034638 zastupanog po punomoćniku JOSIP OBRLJAN</item>
    </izvorni_sadrzaj>
    <derivirana_varijabla naziv="DomainObject.Predmet.ProtuStrankaListFormatedOIB_1">
      <item>DSZ DIGITAL SERVIS ZAGREB d.o.o., OIB 60254034638 zastupanog po punomoćniku JOSIP OBRLJAN</item>
    </derivirana_varijabla>
  </DomainObject.Predmet.ProtuStrankaListFormatedOIB>
  <DomainObject.Predmet.ProtuStrankaListFormatedWithAdress>
    <izvorni_sadrzaj>
      <item>DSZ DIGITAL SERVIS ZAGREB d.o.o., Majstora Radovana 28/II, 10000 Zagreb zastupanog po punomoćniku JOSIP OBRLJAN</item>
    </izvorni_sadrzaj>
    <derivirana_varijabla naziv="DomainObject.Predmet.ProtuStrankaListFormatedWithAdress_1">
      <item>DSZ DIGITAL SERVIS ZAGREB d.o.o., Majstora Radovana 28/II, 10000 Zagreb zastupanog po punomoćniku JOSIP OBRLJAN</item>
    </derivirana_varijabla>
  </DomainObject.Predmet.ProtuStrankaListFormatedWithAdress>
  <DomainObject.Predmet.ProtuStrankaListFormatedWithAdressOIB>
    <izvorni_sadrzaj>
      <item>DSZ DIGITAL SERVIS ZAGREB d.o.o., OIB 60254034638, Majstora Radovana 28/II, 10000 Zagreb zastupanog po punomoćniku JOSIP OBRLJAN</item>
    </izvorni_sadrzaj>
    <derivirana_varijabla naziv="DomainObject.Predmet.ProtuStrankaListFormatedWithAdressOIB_1">
      <item>DSZ DIGITAL SERVIS ZAGREB d.o.o., OIB 60254034638, Majstora Radovana 28/II, 10000 Zagreb zastupanog po punomoćniku JOSIP OBRLJAN</item>
    </derivirana_varijabla>
  </DomainObject.Predmet.ProtuStrankaListFormatedWithAdressOIB>
  <DomainObject.Predmet.ProtuStrankaListNazivFormated>
    <izvorni_sadrzaj>
      <item>DSZ DIGITAL SERVIS ZAGREB d.o.o.</item>
    </izvorni_sadrzaj>
    <derivirana_varijabla naziv="DomainObject.Predmet.ProtuStrankaListNazivFormated_1">
      <item>DSZ DIGITAL SERVIS ZAGREB d.o.o.</item>
    </derivirana_varijabla>
  </DomainObject.Predmet.ProtuStrankaListNazivFormated>
  <DomainObject.Predmet.ProtuStrankaListNazivFormatedOIB>
    <izvorni_sadrzaj>
      <item>DSZ DIGITAL SERVIS ZAGREB d.o.o., OIB 60254034638</item>
    </izvorni_sadrzaj>
    <derivirana_varijabla naziv="DomainObject.Predmet.ProtuStrankaListNazivFormatedOIB_1">
      <item>DSZ DIGITAL SERVIS ZAGREB d.o.o., OIB 60254034638</item>
    </derivirana_varijabla>
  </DomainObject.Predmet.ProtuStrankaListNazivFormatedOIB>
  <DomainObject.Predmet.OstaliListFormated>
    <izvorni_sadrzaj>
      <item>JOSIP OBRLJAN punomoćnik sudionika u postupku DSZ DIGITAL SERVIS ZAGREB d.o.o.</item>
    </izvorni_sadrzaj>
    <derivirana_varijabla naziv="DomainObject.Predmet.OstaliListFormated_1">
      <item>JOSIP OBRLJAN punomoćnik sudionika u postupku DSZ DIGITAL SERVIS ZAGREB d.o.o.</item>
    </derivirana_varijabla>
  </DomainObject.Predmet.OstaliListFormated>
  <DomainObject.Predmet.OstaliListFormatedOIB>
    <izvorni_sadrzaj>
      <item>JOSIP OBRLJAN, OIB 73953186108 punomoćnik sudionika u postupku DSZ DIGITAL SERVIS ZAGREB d.o.o.</item>
    </izvorni_sadrzaj>
    <derivirana_varijabla naziv="DomainObject.Predmet.OstaliListFormatedOIB_1">
      <item>JOSIP OBRLJAN, OIB 73953186108 punomoćnik sudionika u postupku DSZ DIGITAL SERVIS ZAGREB d.o.o.</item>
    </derivirana_varijabla>
  </DomainObject.Predmet.OstaliListFormatedOIB>
  <DomainObject.Predmet.OstaliListFormatedWithAdress>
    <izvorni_sadrzaj>
      <item>JOSIP OBRLJAN, Majstora Radovana 28/II, 10000 Zagreb punomoćnik sudionika u postupku DSZ DIGITAL SERVIS ZAGREB d.o.o.</item>
    </izvorni_sadrzaj>
    <derivirana_varijabla naziv="DomainObject.Predmet.OstaliListFormatedWithAdress_1">
      <item>JOSIP OBRLJAN, Majstora Radovana 28/II, 10000 Zagreb punomoćnik sudionika u postupku DSZ DIGITAL SERVIS ZAGREB d.o.o.</item>
    </derivirana_varijabla>
  </DomainObject.Predmet.OstaliListFormatedWithAdress>
  <DomainObject.Predmet.OstaliListFormatedWithAdressOIB>
    <izvorni_sadrzaj>
      <item>JOSIP OBRLJAN, OIB 73953186108, Majstora Radovana 28/II, 10000 Zagreb punomoćnik sudionika u postupku DSZ DIGITAL SERVIS ZAGREB d.o.o.</item>
    </izvorni_sadrzaj>
    <derivirana_varijabla naziv="DomainObject.Predmet.OstaliListFormatedWithAdressOIB_1">
      <item>JOSIP OBRLJAN, OIB 73953186108, Majstora Radovana 28/II, 10000 Zagreb punomoćnik sudionika u postupku DSZ DIGITAL SERVIS ZAGREB d.o.o.</item>
    </derivirana_varijabla>
  </DomainObject.Predmet.OstaliListFormatedWithAdressOIB>
  <DomainObject.Predmet.OstaliListNazivFormated>
    <izvorni_sadrzaj>
      <item>JOSIP OBRLJAN</item>
    </izvorni_sadrzaj>
    <derivirana_varijabla naziv="DomainObject.Predmet.OstaliListNazivFormated_1">
      <item>JOSIP OBRLJAN</item>
    </derivirana_varijabla>
  </DomainObject.Predmet.OstaliListNazivFormated>
  <DomainObject.Predmet.OstaliListNazivFormatedOIB>
    <izvorni_sadrzaj>
      <item>JOSIP OBRLJAN, OIB 73953186108</item>
    </izvorni_sadrzaj>
    <derivirana_varijabla naziv="DomainObject.Predmet.OstaliListNazivFormatedOIB_1">
      <item>JOSIP OBRLJAN, OIB 73953186108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DSZ DIGITAL SERVIS ZAGREB d.o.o.</izvorni_sadrzaj>
    <derivirana_varijabla naziv="DomainObject.Predmet.ProtustrankaIDrugi_1">DSZ DIGITAL SERVIS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DSZ DIGITAL SERVIS ZAGREB d.o.o., OIB 60254034638, Majstora Radovana 28/II, 10000 Zagreb</izvorni_sadrzaj>
    <derivirana_varijabla naziv="DomainObject.Predmet.ProtustrankaIDrugiAdressOIB_1">DSZ DIGITAL SERVIS ZAGREB d.o.o., OIB 60254034638, Majstora Radovana 28/II,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DSZ DIGITAL SERVIS ZAGREB d.o.o.</item>
      <item>FINA Regionalni centar Zagreb</item>
      <item>JOSIP OBRLJAN</item>
    </izvorni_sadrzaj>
    <derivirana_varijabla naziv="DomainObject.Predmet.SudioniciListNaziv_1">
      <item>DSZ DIGITAL SERVIS ZAGREB d.o.o.</item>
      <item>FINA Regionalni centar Zagreb</item>
      <item>JOSIP OBRLJAN</item>
    </derivirana_varijabla>
  </DomainObject.Predmet.SudioniciListNaziv>
  <DomainObject.Predmet.SudioniciListAdressOIB>
    <izvorni_sadrzaj>
      <item>DSZ DIGITAL SERVIS ZAGREB d.o.o., OIB 60254034638, Majstora Radovana 28/II,10000 Zagreb</item>
      <item>FINA Regionalni centar Zagreb, OIB 85821130368, Trg svibanjskih žrtava 1995. 1,10000 Zagreb</item>
      <item>JOSIP OBRLJAN, OIB 73953186108, Majstora Radovana 28/II,10000 Zagreb</item>
    </izvorni_sadrzaj>
    <derivirana_varijabla naziv="DomainObject.Predmet.SudioniciListAdressOIB_1">
      <item>DSZ DIGITAL SERVIS ZAGREB d.o.o., OIB 60254034638, Majstora Radovana 28/II,10000 Zagreb</item>
      <item>FINA Regionalni centar Zagreb, OIB 85821130368, Trg svibanjskih žrtava 1995. 1,10000 Zagreb</item>
      <item>JOSIP OBRLJAN, OIB 73953186108, Majstora Radovana 28/II,10000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60254034638</item>
      <item>, OIB 85821130368</item>
      <item>, OIB 73953186108</item>
    </izvorni_sadrzaj>
    <derivirana_varijabla naziv="DomainObject.Predmet.SudioniciListNazivOIB_1">
      <item>, OIB 60254034638</item>
      <item>, OIB 85821130368</item>
      <item>, OIB 73953186108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2AD6E-63FF-44AB-99B3-9584D2396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2094</properties:Characters>
  <properties:Lines>71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2016-04-08T08:13:00Z</dcterms:created>
  <dc:creator>Ksenija Nol</dc:creator>
  <cp:lastModifiedBy>Ksenija Nol</cp:lastModifiedBy>
  <cp:lastPrinted>2016-04-08T09:11:00Z</cp:lastPrinted>
  <dcterms:modified xmlns:xsi="http://www.w3.org/2001/XMLSchema-instance" xsi:type="dcterms:W3CDTF">2016-04-08T09:11:00Z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