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e4ceb" w14:paraId="efe4ceb" w:rsidRDefault="00DC09F3" w:rsidP="00DC09F3" w:rsidR="00DC09F3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DC09F3" w:rsidP="00DC09F3" w:rsidR="00DC09F3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  <w:r>
        <w:tab/>
        <w:t xml:space="preserve">     2 St-313</w:t>
      </w:r>
      <w:r w:rsidRPr="0096577A">
        <w:t>/</w:t>
      </w:r>
      <w:r>
        <w:t>20</w:t>
      </w:r>
      <w:r w:rsidRPr="00E97C04">
        <w:t>1</w:t>
      </w:r>
      <w:r>
        <w:t>8</w:t>
      </w:r>
      <w:r w:rsidRPr="00126566">
        <w:t>-</w:t>
      </w:r>
      <w:r>
        <w:t>10</w:t>
      </w:r>
    </w:p>
    <w:p w:rsidRDefault="00DC09F3" w:rsidP="00DC09F3" w:rsidR="00DC09F3" w:rsidRPr="00E63DA9">
      <w:r w:rsidRPr="00A01367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DC09F3" w:rsidP="00DC09F3" w:rsidR="00DC09F3" w:rsidRPr="0096577A">
      <w:r w:rsidRPr="00E63DA9">
        <w:t xml:space="preserve">     52000 PAZIN, </w:t>
      </w:r>
      <w:proofErr w:type="spellStart"/>
      <w:r w:rsidRPr="00E63DA9"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DC09F3" w:rsidP="00DC09F3" w:rsidR="00DC09F3" w:rsidRPr="0096577A">
      <w:pPr>
        <w:jc w:val="both"/>
      </w:pPr>
    </w:p>
    <w:p w:rsidRDefault="00DC09F3" w:rsidP="00DC09F3" w:rsidR="00DC09F3" w:rsidRPr="0096577A">
      <w:pPr>
        <w:jc w:val="center"/>
      </w:pPr>
      <w:r>
        <w:t xml:space="preserve">  R E P U B L I K A  H R V A T S K A</w:t>
      </w:r>
    </w:p>
    <w:p w:rsidRDefault="00DC09F3" w:rsidP="00DC09F3" w:rsidR="00DC09F3" w:rsidRPr="0096577A"/>
    <w:p w:rsidRDefault="00DC09F3" w:rsidP="00DC09F3" w:rsidR="00DC09F3" w:rsidRPr="0096577A">
      <w:pPr>
        <w:jc w:val="center"/>
      </w:pPr>
      <w:r w:rsidRPr="0096577A">
        <w:t>R J E Š E NJ E</w:t>
      </w:r>
    </w:p>
    <w:p w:rsidRDefault="00DC09F3" w:rsidP="00DC09F3" w:rsidR="00DC09F3" w:rsidRPr="0096577A"/>
    <w:p w:rsidRDefault="00DC09F3" w:rsidP="00DC09F3" w:rsidR="00DC09F3" w:rsidRPr="00DC09F3">
      <w:pPr>
        <w:jc w:val="both"/>
      </w:pPr>
      <w:r w:rsidRPr="00E14354">
        <w:tab/>
        <w:t xml:space="preserve">Trgovački sud u Pazinu, po stečajnom sucu Adrijani Labinjan Skok, </w:t>
      </w:r>
      <w:r>
        <w:t xml:space="preserve">u </w:t>
      </w:r>
      <w:r w:rsidRPr="00301DD1">
        <w:t>stečajno</w:t>
      </w:r>
      <w:r>
        <w:t>m postupku</w:t>
      </w:r>
      <w:r w:rsidRPr="00301DD1">
        <w:t xml:space="preserve"> nad dužnikom</w:t>
      </w:r>
      <w:r w:rsidRPr="00E14354">
        <w:t xml:space="preserve"> </w:t>
      </w:r>
      <w:r>
        <w:t>KACIOL j.d.o.o., Poreč, Prvomajska 4, OIB: 54854453499</w:t>
      </w:r>
      <w:r w:rsidRPr="00126566">
        <w:t xml:space="preserve">, </w:t>
      </w:r>
      <w:r w:rsidRPr="00DC09F3">
        <w:t>14. prosinca 2018.</w:t>
      </w:r>
    </w:p>
    <w:p w:rsidRDefault="00DC09F3" w:rsidP="00DC09F3" w:rsidR="00DC09F3" w:rsidRPr="0096577A">
      <w:pPr>
        <w:jc w:val="both"/>
      </w:pPr>
    </w:p>
    <w:p w:rsidRDefault="00DC09F3" w:rsidP="00DC09F3" w:rsidR="00DC09F3" w:rsidRPr="0096577A">
      <w:pPr>
        <w:ind w:firstLine="708"/>
      </w:pPr>
      <w:r w:rsidRPr="0096577A">
        <w:tab/>
      </w:r>
      <w:r w:rsidRPr="0096577A">
        <w:tab/>
      </w:r>
      <w:r w:rsidRPr="0096577A">
        <w:tab/>
      </w:r>
      <w:r w:rsidRPr="0096577A">
        <w:tab/>
        <w:t xml:space="preserve">     r i j e š i o   j e</w:t>
      </w:r>
    </w:p>
    <w:p w:rsidRDefault="00DC09F3" w:rsidP="00DC09F3" w:rsidR="00DC09F3">
      <w:pPr>
        <w:ind w:firstLine="708"/>
        <w:jc w:val="both"/>
      </w:pPr>
    </w:p>
    <w:p w:rsidRDefault="00DC09F3" w:rsidP="00DC09F3" w:rsidR="00DC09F3" w:rsidRPr="00F83270">
      <w:pPr>
        <w:jc w:val="both"/>
      </w:pPr>
      <w:r w:rsidRPr="00F83270">
        <w:tab/>
        <w:t xml:space="preserve">Nalaže se računovodstvu </w:t>
      </w:r>
      <w:r>
        <w:t>Trgovačkog</w:t>
      </w:r>
      <w:r w:rsidRPr="00F83270">
        <w:t xml:space="preserve"> suda</w:t>
      </w:r>
      <w:r>
        <w:t xml:space="preserve"> u Rijeci</w:t>
      </w:r>
      <w:r w:rsidRPr="00F83270">
        <w:t xml:space="preserve"> da </w:t>
      </w:r>
      <w:r>
        <w:t xml:space="preserve">iznos od 175,00 kn isplati FINA-i na račun br. HR4223900011100017042, model: HR05, poziv na broj: 7524005-54854453499, </w:t>
      </w:r>
      <w:r w:rsidRPr="00BA508A">
        <w:t xml:space="preserve">iz sredstava Fonda za pokriće troškova stečajnog </w:t>
      </w:r>
      <w:r>
        <w:t xml:space="preserve">postupka </w:t>
      </w:r>
      <w:r w:rsidRPr="00F83270">
        <w:t>te da dokaz o plaćanju računa dostavi u spis.</w:t>
      </w:r>
    </w:p>
    <w:p w:rsidRDefault="00DC09F3" w:rsidP="00DC09F3" w:rsidR="00DC09F3" w:rsidRPr="004351BA">
      <w:pPr>
        <w:jc w:val="both"/>
      </w:pPr>
    </w:p>
    <w:p w:rsidRDefault="00DC09F3" w:rsidP="00DC09F3" w:rsidR="00DC09F3" w:rsidRPr="004351BA">
      <w:pPr>
        <w:jc w:val="center"/>
      </w:pPr>
      <w:r w:rsidRPr="004351BA">
        <w:t>Obrazloženje</w:t>
      </w:r>
    </w:p>
    <w:p w:rsidRDefault="00DC09F3" w:rsidP="00DC09F3" w:rsidR="00DC09F3" w:rsidRPr="004351BA"/>
    <w:p w:rsidRDefault="00DC09F3" w:rsidP="00DC09F3" w:rsidR="00DC09F3" w:rsidRPr="00D912AF">
      <w:pPr>
        <w:jc w:val="both"/>
      </w:pPr>
      <w:r w:rsidRPr="00D912AF">
        <w:tab/>
        <w:t xml:space="preserve">Po odredbi čl. 3. st. 1. Pravilnika o vrsti i visini naknade troškova financijske agencije u </w:t>
      </w:r>
      <w:proofErr w:type="spellStart"/>
      <w:r w:rsidRPr="00D912AF">
        <w:t>predstečajnom</w:t>
      </w:r>
      <w:proofErr w:type="spellEnd"/>
      <w:r w:rsidRPr="00D912AF">
        <w:t xml:space="preserve"> postupku i o visini naknade troška Financijske agencije za podnošenje prijedloga za otvaranje stečajnog postupka (N</w:t>
      </w:r>
      <w:r>
        <w:t>arodne novine</w:t>
      </w:r>
      <w:r w:rsidRPr="00D912AF">
        <w:t xml:space="preserve"> 106/15), FINA ima pravo na naknadu troškova za podnošenje prijedloga za otvaranje stečajnog postupka u iznosu od 140,00 kn uvećanom za porez na dodanu vrijednost, što iznosi 175,00 kn. Naknadu navedenog troška FINA je zatražila u prijedlogu za otvaranje stečajnog postupka, pa je donesena odluka kao u izreci.</w:t>
      </w:r>
    </w:p>
    <w:p w:rsidRDefault="00DC09F3" w:rsidP="00DC09F3" w:rsidR="00DC09F3" w:rsidRPr="004351BA">
      <w:pPr>
        <w:jc w:val="both"/>
      </w:pPr>
    </w:p>
    <w:p w:rsidRDefault="00DC09F3" w:rsidP="00DC09F3" w:rsidR="00DC09F3" w:rsidRPr="004351BA">
      <w:pPr>
        <w:jc w:val="center"/>
      </w:pPr>
      <w:r w:rsidRPr="004351BA">
        <w:t>U Pazin</w:t>
      </w:r>
      <w:r w:rsidRPr="00E97C04">
        <w:t xml:space="preserve">u </w:t>
      </w:r>
      <w:r w:rsidRPr="00DC09F3">
        <w:t>14. prosinca</w:t>
      </w:r>
      <w:r w:rsidRPr="00301DD1">
        <w:t xml:space="preserve"> 2018</w:t>
      </w:r>
      <w:r>
        <w:t>.</w:t>
      </w:r>
    </w:p>
    <w:p w:rsidRDefault="00DC09F3" w:rsidP="00DC09F3" w:rsidR="00DC09F3">
      <w:pPr>
        <w:jc w:val="center"/>
      </w:pPr>
    </w:p>
    <w:p w:rsidRDefault="00DC09F3" w:rsidP="00DC09F3" w:rsidR="00DC09F3" w:rsidRPr="004351BA">
      <w:pPr>
        <w:jc w:val="center"/>
      </w:pPr>
      <w:r w:rsidRPr="004351BA">
        <w:t xml:space="preserve">                                           </w:t>
      </w:r>
      <w:r>
        <w:t xml:space="preserve">                  </w:t>
      </w:r>
      <w:r>
        <w:tab/>
        <w:t xml:space="preserve"> </w:t>
      </w:r>
      <w:r>
        <w:tab/>
        <w:t xml:space="preserve">  </w:t>
      </w:r>
      <w:r>
        <w:tab/>
        <w:t>Stečajna sutkinja</w:t>
      </w:r>
    </w:p>
    <w:p w:rsidRDefault="00DC09F3" w:rsidP="00DC09F3" w:rsidR="00DC09F3" w:rsidRPr="004351BA">
      <w:pPr>
        <w:jc w:val="center"/>
      </w:pPr>
      <w:r w:rsidRPr="004351BA">
        <w:tab/>
        <w:t xml:space="preserve">                                                                      </w:t>
      </w:r>
      <w:r w:rsidRPr="004351BA">
        <w:tab/>
      </w:r>
      <w:r w:rsidRPr="004351BA">
        <w:tab/>
        <w:t>Adrijana Labinjan Skok, v.r.</w:t>
      </w:r>
    </w:p>
    <w:p w:rsidRDefault="00DC09F3" w:rsidP="00DC09F3" w:rsidR="00DC09F3" w:rsidRPr="00A01367">
      <w:pPr>
        <w:jc w:val="both"/>
      </w:pPr>
    </w:p>
    <w:p w:rsidRDefault="00DC09F3" w:rsidP="00DC09F3" w:rsidR="00DC09F3">
      <w:r w:rsidRPr="00A01367">
        <w:t>UPUTA O PRAVNOM LIJEKU:</w:t>
      </w:r>
    </w:p>
    <w:p w:rsidRDefault="00DC09F3" w:rsidP="00DC09F3" w:rsidR="00DC09F3" w:rsidRPr="00A01367"/>
    <w:p w:rsidRDefault="00DC09F3" w:rsidP="00DC09F3" w:rsidR="00DC09F3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DC09F3" w:rsidP="00DC09F3" w:rsidR="00DC09F3">
      <w:pPr>
        <w:ind w:firstLine="720"/>
        <w:jc w:val="both"/>
      </w:pPr>
      <w:r w:rsidRPr="00A01367">
        <w:t>Žalba se podnosi putem ovoga suda u dovoljnom broju primjer</w:t>
      </w:r>
      <w:r>
        <w:t>a</w:t>
      </w:r>
      <w:r w:rsidRPr="00A01367">
        <w:t>ka za sud i protivnu stranu, a o žalbi odlučuje Visoki trgovački sud Republike Hrvatske.</w:t>
      </w:r>
    </w:p>
    <w:p w:rsidRDefault="00DC09F3" w:rsidP="00DC09F3" w:rsidR="00DC09F3" w:rsidRPr="00A01367">
      <w:pPr>
        <w:jc w:val="both"/>
      </w:pPr>
    </w:p>
    <w:p w:rsidRDefault="00DC09F3" w:rsidP="00DC09F3" w:rsidR="00DC09F3" w:rsidRPr="00A01367">
      <w:pPr>
        <w:jc w:val="both"/>
      </w:pPr>
      <w:r w:rsidRPr="00A01367">
        <w:t>DNA:</w:t>
      </w:r>
    </w:p>
    <w:p w:rsidRDefault="00DC09F3" w:rsidP="00DC09F3" w:rsidR="00DC09F3" w:rsidRPr="00D912AF">
      <w:pPr>
        <w:jc w:val="both"/>
      </w:pPr>
      <w:r w:rsidRPr="00D912AF">
        <w:t xml:space="preserve">- FINA, Regionalni centar Rijeka, Rijeka, F. Kurelca 8 </w:t>
      </w:r>
    </w:p>
    <w:p w:rsidRDefault="00DC09F3" w:rsidP="00DC09F3" w:rsidR="00DC09F3">
      <w:r w:rsidRPr="00D912AF">
        <w:t>- mrežna stranica e-Oglasna ploča suda (8 dana)</w:t>
      </w:r>
    </w:p>
    <w:p w:rsidRDefault="00DC09F3" w:rsidP="00DC09F3" w:rsidR="00500701">
      <w:pPr>
        <w:jc w:val="both"/>
      </w:pPr>
      <w:r w:rsidRPr="00D912AF">
        <w:t>- računovodstvo Trgovačkog suda u Rijeci, Rijeka, Zadarska 1 i 3</w:t>
      </w:r>
      <w:r>
        <w:t xml:space="preserve"> – po pravomoćnosti</w:t>
      </w:r>
    </w:p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CE9" w:rsidR="00000000">
      <w:r>
        <w:separator/>
      </w:r>
    </w:p>
  </w:endnote>
  <w:endnote w:id="0" w:type="continuationSeparator">
    <w:p w:rsidRDefault="00605CE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CE9" w:rsidR="00000000">
      <w:r>
        <w:separator/>
      </w:r>
    </w:p>
  </w:footnote>
  <w:footnote w:id="0" w:type="continuationSeparator">
    <w:p w:rsidRDefault="00605CE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DC09F3" w:rsidP="00144E6C" w:rsidR="00144E6C" w:rsidRPr="00A0136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           2 St-188</w:t>
        </w:r>
        <w:r w:rsidRPr="0096577A">
          <w:t>/</w:t>
        </w:r>
        <w:r>
          <w:t>20</w:t>
        </w:r>
        <w:r w:rsidRPr="00E97C04">
          <w:t>1</w:t>
        </w:r>
        <w:r>
          <w:t>8</w:t>
        </w:r>
        <w:r w:rsidRPr="00126566">
          <w:t>-</w:t>
        </w:r>
      </w:p>
      <w:p w:rsidRDefault="00605CE9" w:rsidP="00A879FD" w:rsidR="00DA15C9"/>
    </w:sdtContent>
  </w:sdt>
  <w:p w:rsidRDefault="00605CE9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9F3"/>
    <w:rsid w:val="00554328"/>
    <w:rsid w:val="00605CE9"/>
    <w:rsid w:val="00985388"/>
    <w:rsid w:val="00DC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09F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09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C09F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09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09F3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5C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CE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CE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CE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CE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09F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09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C09F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09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09F3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5C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C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CE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CE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CE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St-313/2018</izvorni_sadrzaj>
    <derivirana_varijabla naziv="DomainObject.Predmet.OznakaBroj_1">St-313/2018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KACIOL j.d.o.o. POREČ</izvorni_sadrzaj>
    <derivirana_varijabla naziv="DomainObject.Predmet.ProtustrankaFormated_1">  KACIOL j.d.o.o. POREČ</derivirana_varijabla>
  </DomainObject.Predmet.ProtustrankaFormated>
  <DomainObject.Predmet.ProtustrankaFormatedOIB>
    <izvorni_sadrzaj>  KACIOL j.d.o.o. POREČ, OIB 54854453499</izvorni_sadrzaj>
    <derivirana_varijabla naziv="DomainObject.Predmet.ProtustrankaFormatedOIB_1">  KACIOL j.d.o.o. POREČ, OIB 54854453499</derivirana_varijabla>
  </DomainObject.Predmet.ProtustrankaFormatedOIB>
  <DomainObject.Predmet.ProtustrankaFormatedWithAdress>
    <izvorni_sadrzaj> KACIOL j.d.o.o. POREČ, Prvomajska 4, 52440 Poreč</izvorni_sadrzaj>
    <derivirana_varijabla naziv="DomainObject.Predmet.ProtustrankaFormatedWithAdress_1"> KACIOL j.d.o.o. POREČ, Prvomajska 4, 52440 Poreč</derivirana_varijabla>
  </DomainObject.Predmet.ProtustrankaFormatedWithAdress>
  <DomainObject.Predmet.ProtustrankaFormatedWithAdressOIB>
    <izvorni_sadrzaj> KACIOL j.d.o.o. POREČ, OIB 54854453499, Prvomajska 4, 52440 Poreč</izvorni_sadrzaj>
    <derivirana_varijabla naziv="DomainObject.Predmet.ProtustrankaFormatedWithAdressOIB_1"> KACIOL j.d.o.o. POREČ, OIB 54854453499, Prvomajska 4, 52440 Poreč</derivirana_varijabla>
  </DomainObject.Predmet.ProtustrankaFormatedWithAdressOIB>
  <DomainObject.Predmet.ProtustrankaWithAdress>
    <izvorni_sadrzaj>KACIOL j.d.o.o. POREČ Prvomajska 4, 52440 Poreč</izvorni_sadrzaj>
    <derivirana_varijabla naziv="DomainObject.Predmet.ProtustrankaWithAdress_1">KACIOL j.d.o.o. POREČ Prvomajska 4, 52440 Poreč</derivirana_varijabla>
  </DomainObject.Predmet.ProtustrankaWithAdress>
  <DomainObject.Predmet.ProtustrankaWithAdressOIB>
    <izvorni_sadrzaj>KACIOL j.d.o.o. POREČ, OIB 54854453499, Prvomajska 4, 52440 Poreč</izvorni_sadrzaj>
    <derivirana_varijabla naziv="DomainObject.Predmet.ProtustrankaWithAdressOIB_1">KACIOL j.d.o.o. POREČ, OIB 54854453499, Prvomajska 4, 52440 Poreč</derivirana_varijabla>
  </DomainObject.Predmet.ProtustrankaWithAdressOIB>
  <DomainObject.Predmet.ProtustrankaNazivFormated>
    <izvorni_sadrzaj>KACIOL j.d.o.o. POREČ</izvorni_sadrzaj>
    <derivirana_varijabla naziv="DomainObject.Predmet.ProtustrankaNazivFormated_1">KACIOL j.d.o.o. POREČ</derivirana_varijabla>
  </DomainObject.Predmet.ProtustrankaNazivFormated>
  <DomainObject.Predmet.ProtustrankaNazivFormatedOIB>
    <izvorni_sadrzaj>KACIOL j.d.o.o. POREČ, OIB 54854453499</izvorni_sadrzaj>
    <derivirana_varijabla naziv="DomainObject.Predmet.ProtustrankaNazivFormatedOIB_1">KACIOL j.d.o.o. POREČ, OIB 54854453499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94651.90</izvorni_sadrzaj>
    <derivirana_varijabla naziv="DomainObject.Predmet.TrenutnaVrijednost_1">94651.90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KACIOL j.d.o.o. POREČ</item>
    </izvorni_sadrzaj>
    <derivirana_varijabla naziv="DomainObject.Predmet.ProtuStrankaListFormated_1">
      <item>KACIOL j.d.o.o. POREČ</item>
    </derivirana_varijabla>
  </DomainObject.Predmet.ProtuStrankaListFormated>
  <DomainObject.Predmet.ProtuStrankaListFormatedOIB>
    <izvorni_sadrzaj>
      <item>KACIOL j.d.o.o. POREČ, OIB 54854453499</item>
    </izvorni_sadrzaj>
    <derivirana_varijabla naziv="DomainObject.Predmet.ProtuStrankaListFormatedOIB_1">
      <item>KACIOL j.d.o.o. POREČ, OIB 54854453499</item>
    </derivirana_varijabla>
  </DomainObject.Predmet.ProtuStrankaListFormatedOIB>
  <DomainObject.Predmet.ProtuStrankaListFormatedWithAdress>
    <izvorni_sadrzaj>
      <item>KACIOL j.d.o.o. POREČ, Prvomajska 4, 52440 Poreč</item>
    </izvorni_sadrzaj>
    <derivirana_varijabla naziv="DomainObject.Predmet.ProtuStrankaListFormatedWithAdress_1">
      <item>KACIOL j.d.o.o. POREČ, Prvomajska 4, 52440 Poreč</item>
    </derivirana_varijabla>
  </DomainObject.Predmet.ProtuStrankaListFormatedWithAdress>
  <DomainObject.Predmet.ProtuStrankaListFormatedWithAdressOIB>
    <izvorni_sadrzaj>
      <item>KACIOL j.d.o.o. POREČ, OIB 54854453499, Prvomajska 4, 52440 Poreč</item>
    </izvorni_sadrzaj>
    <derivirana_varijabla naziv="DomainObject.Predmet.ProtuStrankaListFormatedWithAdressOIB_1">
      <item>KACIOL j.d.o.o. POREČ, OIB 54854453499, Prvomajska 4, 52440 Poreč</item>
    </derivirana_varijabla>
  </DomainObject.Predmet.ProtuStrankaListFormatedWithAdressOIB>
  <DomainObject.Predmet.ProtuStrankaListNazivFormated>
    <izvorni_sadrzaj>
      <item>KACIOL j.d.o.o. POREČ</item>
    </izvorni_sadrzaj>
    <derivirana_varijabla naziv="DomainObject.Predmet.ProtuStrankaListNazivFormated_1">
      <item>KACIOL j.d.o.o. POREČ</item>
    </derivirana_varijabla>
  </DomainObject.Predmet.ProtuStrankaListNazivFormated>
  <DomainObject.Predmet.ProtuStrankaListNazivFormatedOIB>
    <izvorni_sadrzaj>
      <item>KACIOL j.d.o.o. POREČ, OIB 54854453499</item>
    </izvorni_sadrzaj>
    <derivirana_varijabla naziv="DomainObject.Predmet.ProtuStrankaListNazivFormatedOIB_1">
      <item>KACIOL j.d.o.o. POREČ, OIB 54854453499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KACIOL j.d.o.o. POREČ</izvorni_sadrzaj>
    <derivirana_varijabla naziv="DomainObject.Predmet.ProtustrankaIDrugi_1">KACIOL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KACIOL j.d.o.o. POREČ, OIB 54854453499, Prvomajska 4, 52440 Poreč</izvorni_sadrzaj>
    <derivirana_varijabla naziv="DomainObject.Predmet.ProtustrankaIDrugiAdressOIB_1">KACIOL j.d.o.o. POREČ, OIB 54854453499, Prvomajska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KACIOL j.d.o.o. POREČ</item>
    </izvorni_sadrzaj>
    <derivirana_varijabla naziv="DomainObject.Predmet.SudioniciListNaziv_1">
      <item>FINANCIJSKA AGENCIJA, RC RIJEKA, PODRUŽNICA PULA, PULA</item>
      <item>KACIOL j.d.o.o.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KACIOL j.d.o.o. POREČ, OIB 54854453499, Prvomajska 4,52440 Poreč</item>
    </izvorni_sadrzaj>
    <derivirana_varijabla naziv="DomainObject.Predmet.SudioniciListAdressOIB_1">
      <item>FINANCIJSKA AGENCIJA, RC RIJEKA, PODRUŽNICA PULA, PULA, OIB 85821130368, Ulica grada Vukovara 70,10000 Zagreb</item>
      <item>KACIOL j.d.o.o. POREČ, OIB 54854453499, Prvomajska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54854453499</item>
    </izvorni_sadrzaj>
    <derivirana_varijabla naziv="DomainObject.Predmet.SudioniciListNazivOIB_1">
      <item>, OIB 85821130368</item>
      <item>, OIB 54854453499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St-313/2018-8</izvorni_sadrzaj>
    <derivirana_varijabla naziv="DomainObject.PredzadnjaOdlukaIzPredmeta.Oznaka_1">St-313/2018-8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1551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2018-12-14T07:50:00Z</dcterms:created>
  <dc:creator>Jasmina Matika</dc:creator>
  <cp:lastModifiedBy>Jasmina Matika</cp:lastModifiedBy>
  <cp:lastPrinted>2018-12-14T09:39:00Z</cp:lastPrinted>
  <dcterms:modified xmlns:xsi="http://www.w3.org/2001/XMLSchema-instance" xsi:type="dcterms:W3CDTF">2018-12-14T09:39:00Z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(St-313-18 - RJEŠENJE - NALOG RAČUNOVODSTVU DA ISPLATI FINI 175,00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