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3b49" w14:paraId="32e3b49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2B125B">
        <w:t>1732/</w:t>
      </w:r>
      <w:r w:rsidR="00D259A4">
        <w:t>16-</w:t>
      </w:r>
      <w:r w:rsidR="002B125B">
        <w:t>6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3A0E47">
        <w:t>PR – MREŽA jednostavno društvo s ograničenom odgovornošću za usluge</w:t>
      </w:r>
      <w:r w:rsidR="009F0717" w:rsidRPr="009F0717">
        <w:t xml:space="preserve">, </w:t>
      </w:r>
      <w:r w:rsidR="003A0E47">
        <w:t>Valpovo</w:t>
      </w:r>
      <w:r w:rsidR="009F0717" w:rsidRPr="009F0717">
        <w:t xml:space="preserve">, </w:t>
      </w:r>
      <w:r w:rsidR="003A0E47">
        <w:t>Vijenac 107. brigade HV 2</w:t>
      </w:r>
      <w:r w:rsidR="009F0717" w:rsidRPr="009F0717">
        <w:t xml:space="preserve">, OIB: </w:t>
      </w:r>
      <w:r w:rsidR="003A0E47">
        <w:t>45775631478,</w:t>
      </w:r>
      <w:r w:rsidR="009F0717" w:rsidRPr="009F0717">
        <w:t xml:space="preserve"> MBS: </w:t>
      </w:r>
      <w:r w:rsidR="003A0E47">
        <w:t>030131821,</w:t>
      </w:r>
      <w:r w:rsidR="000E2913">
        <w:rPr>
          <w:b/>
        </w:rPr>
        <w:t xml:space="preserve"> </w:t>
      </w:r>
      <w:r w:rsidR="000E2913">
        <w:t xml:space="preserve">dana </w:t>
      </w:r>
      <w:r w:rsidR="002B125B">
        <w:t>6</w:t>
      </w:r>
      <w:r w:rsidR="0009206B">
        <w:t xml:space="preserve">. </w:t>
      </w:r>
      <w:r w:rsidR="009F0717">
        <w:t>ožujka</w:t>
      </w:r>
      <w:r w:rsidR="0009206B">
        <w:t xml:space="preserve">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3A0E47">
        <w:t>PR – MREŽA jednostavno društvo s ograničenom odgovornošću za usluge</w:t>
      </w:r>
      <w:r w:rsidR="003A0E47" w:rsidRPr="009F0717">
        <w:t xml:space="preserve">, </w:t>
      </w:r>
      <w:r w:rsidR="003A0E47">
        <w:t>Valpovo</w:t>
      </w:r>
      <w:r w:rsidR="003A0E47" w:rsidRPr="009F0717">
        <w:t xml:space="preserve">, </w:t>
      </w:r>
      <w:r w:rsidR="003A0E47">
        <w:t>Vijenac 107. brigade HV 2</w:t>
      </w:r>
      <w:r w:rsidR="003A0E47" w:rsidRPr="009F0717">
        <w:t xml:space="preserve">, OIB: </w:t>
      </w:r>
      <w:r w:rsidR="003A0E47">
        <w:t>45775631478,</w:t>
      </w:r>
      <w:r w:rsidR="003A0E47" w:rsidRPr="009F0717">
        <w:t xml:space="preserve"> MBS: </w:t>
      </w:r>
      <w:r w:rsidR="003A0E47">
        <w:t>030131821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9F0717" w:rsidRPr="00B03FBD">
        <w:t>Margareta Bondža</w:t>
      </w:r>
      <w:r w:rsidR="009F0717">
        <w:t>,</w:t>
      </w:r>
      <w:r w:rsidR="009F0717" w:rsidRPr="00F245F9">
        <w:t xml:space="preserve"> </w:t>
      </w:r>
      <w:r w:rsidR="009F0717" w:rsidRPr="00B03FBD">
        <w:t>Vinkovci, Lapovačka 30</w:t>
      </w:r>
      <w:r w:rsidR="009F0717">
        <w:t xml:space="preserve">, OIB: </w:t>
      </w:r>
      <w:r w:rsidR="009F0717" w:rsidRPr="00B03FBD">
        <w:t>43842887527</w:t>
      </w:r>
      <w:r w:rsidR="0009206B">
        <w:t>.</w:t>
      </w:r>
    </w:p>
    <w:p w:rsidRDefault="00A26E0B" w:rsidP="003742E1" w:rsidR="004B741D">
      <w:pPr>
        <w:pStyle w:val="Tijeloteksta"/>
        <w:numPr>
          <w:ilvl w:val="0"/>
          <w:numId w:val="1"/>
        </w:numPr>
      </w:pPr>
      <w:r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3A0E47">
        <w:t>20</w:t>
      </w:r>
      <w:r w:rsidR="00FF2438">
        <w:t xml:space="preserve">. </w:t>
      </w:r>
      <w:r w:rsidR="003A0E47">
        <w:t>svibnj</w:t>
      </w:r>
      <w:r w:rsidR="008D62D6">
        <w:t>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3A0E47">
        <w:t>PR – MREŽA jednostavno društvo s ograničenom odgovornošću za usluge</w:t>
      </w:r>
      <w:r w:rsidR="003A0E47" w:rsidRPr="009F0717">
        <w:t xml:space="preserve">, </w:t>
      </w:r>
      <w:r w:rsidR="003A0E47">
        <w:t>Valpovo</w:t>
      </w:r>
      <w:r w:rsidR="003A0E47" w:rsidRPr="009F0717">
        <w:t xml:space="preserve">, </w:t>
      </w:r>
      <w:r w:rsidR="003A0E47">
        <w:t>Vijenac 107. brigade HV 2</w:t>
      </w:r>
      <w:r w:rsidR="003A0E47" w:rsidRPr="009F0717">
        <w:t xml:space="preserve">, OIB: </w:t>
      </w:r>
      <w:r w:rsidR="003A0E47">
        <w:t>45775631478,</w:t>
      </w:r>
      <w:r w:rsidR="003A0E47" w:rsidRPr="009F0717">
        <w:t xml:space="preserve"> MBS: </w:t>
      </w:r>
      <w:r w:rsidR="003A0E47">
        <w:t>030131821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3A0E47" w:rsidP="005A7923" w:rsidR="003A0E47">
      <w:pPr>
        <w:pStyle w:val="Tijeloteksta"/>
      </w:pPr>
    </w:p>
    <w:p w:rsidRDefault="003A0E47" w:rsidP="003A0E47" w:rsidR="003A0E47">
      <w:pPr>
        <w:jc w:val="right"/>
      </w:pPr>
      <w:r>
        <w:lastRenderedPageBreak/>
        <w:t>6 St-1732/16-6</w:t>
      </w:r>
    </w:p>
    <w:p w:rsidRDefault="003A0E47" w:rsidP="005A7923" w:rsidR="003A0E47">
      <w:pPr>
        <w:pStyle w:val="Tijeloteksta"/>
      </w:pPr>
    </w:p>
    <w:p w:rsidRDefault="00EF5439" w:rsidP="003A0E47" w:rsidR="00316834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9F0717">
        <w:t>1</w:t>
      </w:r>
      <w:r w:rsidR="009F5A8F">
        <w:t xml:space="preserve">. </w:t>
      </w:r>
      <w:r w:rsidR="009F0717">
        <w:t>rujn</w:t>
      </w:r>
      <w:r w:rsidR="008D62D6">
        <w:t>a</w:t>
      </w:r>
      <w:r w:rsidR="00841C42">
        <w:t xml:space="preserve"> </w:t>
      </w:r>
      <w:r w:rsidR="009F5A8F">
        <w:t>201</w:t>
      </w:r>
      <w:r w:rsidR="009F0717">
        <w:t>5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</w:t>
      </w:r>
      <w:r w:rsidR="003A0E47">
        <w:t>o</w:t>
      </w:r>
      <w:r w:rsidR="00316834">
        <w:t xml:space="preserve">d </w:t>
      </w:r>
      <w:r w:rsidR="003A0E47">
        <w:t>268</w:t>
      </w:r>
      <w:r w:rsidR="00841C42">
        <w:t xml:space="preserve"> </w:t>
      </w:r>
      <w:r w:rsidR="00316834">
        <w:t xml:space="preserve">dana u ukupnom iznosu od </w:t>
      </w:r>
      <w:r w:rsidR="003A0E47">
        <w:t>5</w:t>
      </w:r>
      <w:r w:rsidR="008D62D6">
        <w:t>.</w:t>
      </w:r>
      <w:r w:rsidR="003A0E47">
        <w:t>254</w:t>
      </w:r>
      <w:r w:rsidR="00841C42">
        <w:t>,</w:t>
      </w:r>
      <w:r w:rsidR="003A0E47">
        <w:t>74</w:t>
      </w:r>
      <w:r w:rsidR="00316834">
        <w:t xml:space="preserve"> kn u koji iznos je uračunata kamata i naknada FINE za provedbu ovrhe na novčanim sredstvima te da dužnik ima</w:t>
      </w:r>
      <w:r w:rsidR="00C0654F">
        <w:t xml:space="preserve"> </w:t>
      </w:r>
      <w:r w:rsidR="003A0E47">
        <w:t>2</w:t>
      </w:r>
      <w:r w:rsidR="00316834">
        <w:t xml:space="preserve"> </w:t>
      </w:r>
      <w:r w:rsidR="003A0E47">
        <w:t>zaposlenih</w:t>
      </w:r>
      <w:r w:rsidR="00316834">
        <w:t>.</w:t>
      </w:r>
    </w:p>
    <w:p w:rsidRDefault="009F5A8F" w:rsidP="00DD6DE4" w:rsidR="009F5A8F">
      <w:pPr>
        <w:pStyle w:val="Tijeloteksta"/>
        <w:ind w:firstLine="708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9F0717">
        <w:t>Margareta Bondža iz Vinkovaca</w:t>
      </w:r>
      <w:r w:rsidR="00717947"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2B125B">
        <w:t>6</w:t>
      </w:r>
      <w:r w:rsidR="0009206B">
        <w:t xml:space="preserve">. </w:t>
      </w:r>
      <w:r w:rsidR="009F0717">
        <w:t>ožujka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841C42" w:rsidP="00C0654F" w:rsidR="00C0654F">
      <w:pPr>
        <w:pStyle w:val="Tijeloteksta"/>
        <w:jc w:val="left"/>
      </w:pPr>
      <w:r>
        <w:t>Maja Videnović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</w:t>
      </w:r>
      <w:r>
        <w:t xml:space="preserve"> </w:t>
      </w:r>
      <w:r w:rsidR="00C0654F">
        <w:t>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  <w:r w:rsidR="00004F11">
        <w:t>uz prijedlog FINE</w:t>
      </w:r>
      <w:r w:rsidR="00841C42">
        <w:t xml:space="preserve"> od </w:t>
      </w:r>
      <w:r w:rsidR="009F0717">
        <w:t>2</w:t>
      </w:r>
      <w:r w:rsidR="0009158F">
        <w:t>0</w:t>
      </w:r>
      <w:r w:rsidR="00841C42">
        <w:t>.</w:t>
      </w:r>
      <w:r w:rsidR="0009158F">
        <w:t>5</w:t>
      </w:r>
      <w:r w:rsidR="00841C42">
        <w:t>.2016.g.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09158F">
        <w:t>6</w:t>
      </w:r>
      <w:r w:rsidR="00D5673C">
        <w:t>/</w:t>
      </w:r>
      <w:r w:rsidR="009F0717">
        <w:t>4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Sect="00CA610E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33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158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BC5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B125B"/>
    <w:rsid w:val="002C527F"/>
    <w:rsid w:val="002C55AB"/>
    <w:rsid w:val="002C570F"/>
    <w:rsid w:val="002D0394"/>
    <w:rsid w:val="002D5985"/>
    <w:rsid w:val="00313F98"/>
    <w:rsid w:val="00316834"/>
    <w:rsid w:val="00316E40"/>
    <w:rsid w:val="00325AD3"/>
    <w:rsid w:val="00327B99"/>
    <w:rsid w:val="00347D31"/>
    <w:rsid w:val="00366021"/>
    <w:rsid w:val="00367C2E"/>
    <w:rsid w:val="003742E1"/>
    <w:rsid w:val="00386AD3"/>
    <w:rsid w:val="003A0E47"/>
    <w:rsid w:val="003E08E5"/>
    <w:rsid w:val="003E147C"/>
    <w:rsid w:val="003E3A0B"/>
    <w:rsid w:val="004011EC"/>
    <w:rsid w:val="00434598"/>
    <w:rsid w:val="00447FD2"/>
    <w:rsid w:val="004509D9"/>
    <w:rsid w:val="0045313C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3326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01EF3"/>
    <w:rsid w:val="0071514F"/>
    <w:rsid w:val="00717947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1C42"/>
    <w:rsid w:val="00845777"/>
    <w:rsid w:val="00850A85"/>
    <w:rsid w:val="008737C5"/>
    <w:rsid w:val="00891BF4"/>
    <w:rsid w:val="00896E74"/>
    <w:rsid w:val="008D62D6"/>
    <w:rsid w:val="009001D6"/>
    <w:rsid w:val="00906032"/>
    <w:rsid w:val="009200D8"/>
    <w:rsid w:val="00926DED"/>
    <w:rsid w:val="00935547"/>
    <w:rsid w:val="00965A37"/>
    <w:rsid w:val="00994095"/>
    <w:rsid w:val="009B0969"/>
    <w:rsid w:val="009C13EB"/>
    <w:rsid w:val="009E586F"/>
    <w:rsid w:val="009F0717"/>
    <w:rsid w:val="009F5A8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3DCE"/>
    <w:rsid w:val="00C0654F"/>
    <w:rsid w:val="00C15361"/>
    <w:rsid w:val="00C16C89"/>
    <w:rsid w:val="00C2039B"/>
    <w:rsid w:val="00C8323D"/>
    <w:rsid w:val="00C84B33"/>
    <w:rsid w:val="00C9197B"/>
    <w:rsid w:val="00CA5EA9"/>
    <w:rsid w:val="00CA610E"/>
    <w:rsid w:val="00CB7AB0"/>
    <w:rsid w:val="00CF4431"/>
    <w:rsid w:val="00CF53A8"/>
    <w:rsid w:val="00D178DC"/>
    <w:rsid w:val="00D259A4"/>
    <w:rsid w:val="00D5673C"/>
    <w:rsid w:val="00D64559"/>
    <w:rsid w:val="00D76C5B"/>
    <w:rsid w:val="00D85A5F"/>
    <w:rsid w:val="00D86163"/>
    <w:rsid w:val="00DC7BF5"/>
    <w:rsid w:val="00DD6DE4"/>
    <w:rsid w:val="00DE5661"/>
    <w:rsid w:val="00DE58F9"/>
    <w:rsid w:val="00DF332A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F3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3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3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3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3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F33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3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3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3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3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St-1732/2016</izvorni_sadrzaj>
    <derivirana_varijabla naziv="DomainObject.Predmet.OznakaBroj_1">St-1732/2016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 - MREŽA jednostavno društvo s ograničenom odgovornošću za usluge</izvorni_sadrzaj>
    <derivirana_varijabla naziv="DomainObject.Predmet.ProtustrankaFormated_1">  PR - MREŽA jednostavno društvo s ograničenom odgovornošću za usluge</derivirana_varijabla>
  </DomainObject.Predmet.ProtustrankaFormated>
  <DomainObject.Predmet.ProtustrankaFormatedOIB>
    <izvorni_sadrzaj>  PR - MREŽA jednostavno društvo s ograničenom odgovornošću za usluge, OIB 45775631478</izvorni_sadrzaj>
    <derivirana_varijabla naziv="DomainObject.Predmet.ProtustrankaFormatedOIB_1">  PR - MREŽA jednostavno društvo s ograničenom odgovornošću za usluge, OIB 45775631478</derivirana_varijabla>
  </DomainObject.Predmet.ProtustrankaFormatedOIB>
  <DomainObject.Predmet.ProtustrankaFormatedWithAdress>
    <izvorni_sadrzaj> PR - MREŽA jednostavno društvo s ograničenom odgovornošću za usluge, Vijenac 107. brigade HV 2, 31550 Valpovo</izvorni_sadrzaj>
    <derivirana_varijabla naziv="DomainObject.Predmet.ProtustrankaFormatedWithAdress_1"> PR - MREŽA jednostavno društvo s ograničenom odgovornošću za usluge, Vijenac 107. brigade HV 2, 31550 Valpovo</derivirana_varijabla>
  </DomainObject.Predmet.ProtustrankaFormatedWithAdress>
  <DomainObject.Predmet.ProtustrankaFormatedWithAdressOIB>
    <izvorni_sadrzaj> PR - MREŽA jednostavno društvo s ograničenom odgovornošću za usluge, OIB 45775631478, Vijenac 107. brigade HV 2, 31550 Valpovo</izvorni_sadrzaj>
    <derivirana_varijabla naziv="DomainObject.Predmet.ProtustrankaFormatedWithAdressOIB_1"> PR - MREŽA jednostavno društvo s ograničenom odgovornošću za usluge, OIB 45775631478, Vijenac 107. brigade HV 2, 31550 Valpovo</derivirana_varijabla>
  </DomainObject.Predmet.ProtustrankaFormatedWithAdressOIB>
  <DomainObject.Predmet.ProtustrankaWithAdress>
    <izvorni_sadrzaj>PR - MREŽA jednostavno društvo s ograničenom odgovornošću za usluge Vijenac 107. brigade HV 2, 31550 Valpovo</izvorni_sadrzaj>
    <derivirana_varijabla naziv="DomainObject.Predmet.ProtustrankaWithAdress_1">PR - MREŽA jednostavno društvo s ograničenom odgovornošću za usluge Vijenac 107. brigade HV 2, 31550 Valpovo</derivirana_varijabla>
  </DomainObject.Predmet.ProtustrankaWithAdress>
  <DomainObject.Predmet.ProtustrankaWithAdressOIB>
    <izvorni_sadrzaj>PR - MREŽA jednostavno društvo s ograničenom odgovornošću za usluge, OIB 45775631478, Vijenac 107. brigade HV 2, 31550 Valpovo</izvorni_sadrzaj>
    <derivirana_varijabla naziv="DomainObject.Predmet.ProtustrankaWithAdressOIB_1">PR - MREŽA jednostavno društvo s ograničenom odgovornošću za usluge, OIB 45775631478, Vijenac 107. brigade HV 2, 31550 Valpovo</derivirana_varijabla>
  </DomainObject.Predmet.ProtustrankaWithAdressOIB>
  <DomainObject.Predmet.ProtustrankaNazivFormated>
    <izvorni_sadrzaj>PR - MREŽA jednostavno društvo s ograničenom odgovornošću za usluge</izvorni_sadrzaj>
    <derivirana_varijabla naziv="DomainObject.Predmet.ProtustrankaNazivFormated_1">PR - MREŽA jednostavno društvo s ograničenom odgovornošću za usluge</derivirana_varijabla>
  </DomainObject.Predmet.ProtustrankaNazivFormated>
  <DomainObject.Predmet.ProtustrankaNazivFormatedOIB>
    <izvorni_sadrzaj>PR - MREŽA jednostavno društvo s ograničenom odgovornošću za usluge, OIB 45775631478</izvorni_sadrzaj>
    <derivirana_varijabla naziv="DomainObject.Predmet.ProtustrankaNazivFormatedOIB_1">PR - MREŽA jednostavno društvo s ograničenom odgovornošću za usluge, OIB 45775631478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 - MREŽA jednostavno društvo s ograničenom odgovornošću za usluge</item>
    </izvorni_sadrzaj>
    <derivirana_varijabla naziv="DomainObject.Predmet.ProtuStrankaListFormated_1">
      <item>PR - MREŽA jednostavno društvo s ograničenom odgovornošću za usluge</item>
    </derivirana_varijabla>
  </DomainObject.Predmet.ProtuStrankaListFormated>
  <DomainObject.Predmet.ProtuStrankaListFormatedOIB>
    <izvorni_sadrzaj>
      <item>PR - MREŽA jednostavno društvo s ograničenom odgovornošću za usluge, OIB 45775631478</item>
    </izvorni_sadrzaj>
    <derivirana_varijabla naziv="DomainObject.Predmet.ProtuStrankaListFormatedOIB_1">
      <item>PR - MREŽA jednostavno društvo s ograničenom odgovornošću za usluge, OIB 45775631478</item>
    </derivirana_varijabla>
  </DomainObject.Predmet.ProtuStrankaListFormatedOIB>
  <DomainObject.Predmet.ProtuStrankaListFormatedWithAdress>
    <izvorni_sadrzaj>
      <item>PR - MREŽA jednostavno društvo s ograničenom odgovornošću za usluge, Vijenac 107. brigade HV 2, 31550 Valpovo</item>
    </izvorni_sadrzaj>
    <derivirana_varijabla naziv="DomainObject.Predmet.ProtuStrankaListFormatedWithAdress_1">
      <item>PR - MREŽA jednostavno društvo s ograničenom odgovornošću za usluge, Vijenac 107. brigade HV 2, 31550 Valpovo</item>
    </derivirana_varijabla>
  </DomainObject.Predmet.ProtuStrankaListFormatedWithAdress>
  <DomainObject.Predmet.ProtuStrankaListFormatedWithAdressOIB>
    <izvorni_sadrzaj>
      <item>PR - MREŽA jednostavno društvo s ograničenom odgovornošću za usluge, OIB 45775631478, Vijenac 107. brigade HV 2, 31550 Valpovo</item>
    </izvorni_sadrzaj>
    <derivirana_varijabla naziv="DomainObject.Predmet.ProtuStrankaListFormatedWithAdressOIB_1">
      <item>PR - MREŽA jednostavno društvo s ograničenom odgovornošću za usluge, OIB 45775631478, Vijenac 107. brigade HV 2, 31550 Valpovo</item>
    </derivirana_varijabla>
  </DomainObject.Predmet.ProtuStrankaListFormatedWithAdressOIB>
  <DomainObject.Predmet.ProtuStrankaListNazivFormated>
    <izvorni_sadrzaj>
      <item>PR - MREŽA jednostavno društvo s ograničenom odgovornošću za usluge</item>
    </izvorni_sadrzaj>
    <derivirana_varijabla naziv="DomainObject.Predmet.ProtuStrankaListNazivFormated_1">
      <item>PR - MREŽA jednostavno društvo s ograničenom odgovornošću za usluge</item>
    </derivirana_varijabla>
  </DomainObject.Predmet.ProtuStrankaListNazivFormated>
  <DomainObject.Predmet.ProtuStrankaListNazivFormatedOIB>
    <izvorni_sadrzaj>
      <item>PR - MREŽA jednostavno društvo s ograničenom odgovornošću za usluge, OIB 45775631478</item>
    </izvorni_sadrzaj>
    <derivirana_varijabla naziv="DomainObject.Predmet.ProtuStrankaListNazivFormatedOIB_1">
      <item>PR - MREŽA jednostavno društvo s ograničenom odgovornošću za usluge, OIB 45775631478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 - MREŽA jednostavno društvo s ograničenom odgovornošću za usluge</izvorni_sadrzaj>
    <derivirana_varijabla naziv="DomainObject.Predmet.ProtustrankaIDrugi_1">PR - MREŽA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 - MREŽA jednostavno društvo s ograničenom odgovornošću za usluge, OIB 45775631478, Vijenac 107. brigade HV 2, 31550 Valpovo</izvorni_sadrzaj>
    <derivirana_varijabla naziv="DomainObject.Predmet.ProtustrankaIDrugiAdressOIB_1">PR - MREŽA jednostavno društvo s ograničenom odgovornošću za usluge, OIB 45775631478, Vijenac 107. brigade HV 2,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 - MREŽA jednostavno društvo s ograničenom odgovornošću za usluge</item>
    </izvorni_sadrzaj>
    <derivirana_varijabla naziv="DomainObject.Predmet.SudioniciListNaziv_1">
      <item>FINA RC OSIJEK</item>
      <item>PR - MREŽA jednostavno društvo s ograničenom odgovornošću za usluge</item>
    </derivirana_varijabla>
  </DomainObject.Predmet.SudioniciListNaziv>
  <DomainObject.Predmet.SudioniciListAdressOIB>
    <izvorni_sadrzaj>
      <item>FINA RC OSIJEK, OIB 85821130368</item>
      <item>PR - MREŽA jednostavno društvo s ograničenom odgovornošću za usluge, OIB 45775631478, Vijenac 107. brigade HV 2,31550 Valpovo</item>
    </izvorni_sadrzaj>
    <derivirana_varijabla naziv="DomainObject.Predmet.SudioniciListAdressOIB_1">
      <item>FINA RC OSIJEK, OIB 85821130368</item>
      <item>PR - MREŽA jednostavno društvo s ograničenom odgovornošću za usluge, OIB 45775631478, Vijenac 107. brigade HV 2,31550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45775631478</item>
    </izvorni_sadrzaj>
    <derivirana_varijabla naziv="DomainObject.Predmet.SudioniciListNazivOIB_1">
      <item>, OIB 85821130368</item>
      <item>, OIB 45775631478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64838-0DA5-4302-AEA4-CBD9FDB6EA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454</properties:Words>
  <properties:Characters>2564</properties:Characters>
  <properties:Lines>96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2017-03-06T07:24:00Z</dcterms:created>
  <dc:creator>hermanj</dc:creator>
  <cp:lastModifiedBy>Maja Videnović</cp:lastModifiedBy>
  <cp:lastPrinted>2016-05-05T06:46:00Z</cp:lastPrinted>
  <dcterms:modified xmlns:xsi="http://www.w3.org/2001/XMLSchema-instance" xsi:type="dcterms:W3CDTF">2017-03-06T07:31:00Z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