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fe1be" w14:paraId="58fe1be" w:rsidRDefault="00A068D7" w:rsidP="00A068D7" w:rsidR="00A068D7" w:rsidRPr="0066555C">
      <w:pPr>
        <w15:collapsed w:val="false"/>
        <w:rPr>
          <w:bCs/>
          <w:lang w:val="hr-HR"/>
        </w:rPr>
      </w:pPr>
      <w:bookmarkStart w:name="_GoBack" w:id="0"/>
      <w:bookmarkEnd w:id="0"/>
      <w:r w:rsidRPr="0066555C">
        <w:rPr>
          <w:bCs/>
          <w:lang w:val="hr-HR"/>
        </w:rPr>
        <w:t xml:space="preserve">   </w:t>
      </w:r>
      <w:r w:rsidR="009169C5" w:rsidRPr="0066555C">
        <w:rPr>
          <w:bCs/>
          <w:lang w:val="hr-HR"/>
        </w:rPr>
        <w:t xml:space="preserve">              </w:t>
      </w:r>
      <w:r w:rsidR="009169C5" w:rsidRPr="0066555C"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69C5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 xml:space="preserve">        </w:t>
      </w:r>
      <w:r w:rsidR="00A068D7" w:rsidRPr="0066555C">
        <w:rPr>
          <w:bCs/>
          <w:lang w:val="hr-HR"/>
        </w:rPr>
        <w:t xml:space="preserve"> Republika Hrvatska</w:t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</w:p>
    <w:p w:rsidRDefault="00A068D7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 xml:space="preserve">TRGOVAČKI SUD U ZAGREBU </w:t>
      </w:r>
    </w:p>
    <w:p w:rsidRDefault="00A068D7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 xml:space="preserve">        Zagreb, Amruševa 2/II</w:t>
      </w:r>
    </w:p>
    <w:p w:rsidRDefault="00A068D7" w:rsidP="00A068D7" w:rsidR="00A068D7" w:rsidRPr="0066555C">
      <w:pPr>
        <w:jc w:val="right"/>
        <w:rPr>
          <w:bCs/>
          <w:lang w:val="hr-HR"/>
        </w:rPr>
      </w:pPr>
      <w:r w:rsidRPr="0066555C">
        <w:rPr>
          <w:bCs/>
          <w:lang w:val="hr-HR"/>
        </w:rPr>
        <w:t>20 St-</w:t>
      </w:r>
      <w:r w:rsidR="008002B6">
        <w:rPr>
          <w:bCs/>
          <w:lang w:val="hr-HR"/>
        </w:rPr>
        <w:t>417</w:t>
      </w:r>
      <w:r w:rsidR="00E475FC" w:rsidRPr="0066555C">
        <w:rPr>
          <w:bCs/>
          <w:lang w:val="hr-HR"/>
        </w:rPr>
        <w:t>/</w:t>
      </w:r>
      <w:r w:rsidR="008002B6">
        <w:rPr>
          <w:bCs/>
          <w:lang w:val="hr-HR"/>
        </w:rPr>
        <w:t>15</w:t>
      </w:r>
      <w:r w:rsidR="0019234F">
        <w:rPr>
          <w:bCs/>
          <w:lang w:val="hr-HR"/>
        </w:rPr>
        <w:t>-110</w:t>
      </w:r>
    </w:p>
    <w:p w:rsidRDefault="002A2D8B" w:rsidP="002A2D8B" w:rsidR="002A2D8B" w:rsidRPr="0066555C">
      <w:pPr>
        <w:jc w:val="center"/>
        <w:rPr>
          <w:lang w:val="hr-HR"/>
        </w:rPr>
      </w:pPr>
      <w:r w:rsidRPr="0066555C">
        <w:rPr>
          <w:lang w:val="hr-HR"/>
        </w:rPr>
        <w:t>R E P U B L I K A    H R V A T S K A</w:t>
      </w:r>
    </w:p>
    <w:p w:rsidRDefault="002A2D8B" w:rsidP="00A068D7" w:rsidR="002A2D8B" w:rsidRPr="0066555C">
      <w:pPr>
        <w:jc w:val="right"/>
        <w:rPr>
          <w:bCs/>
          <w:lang w:val="hr-HR"/>
        </w:rPr>
      </w:pPr>
    </w:p>
    <w:p w:rsidRDefault="00A068D7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  <w:t>R J E Š E N J E</w:t>
      </w:r>
    </w:p>
    <w:p w:rsidRDefault="00A068D7" w:rsidP="00A068D7" w:rsidR="00A068D7" w:rsidRPr="0066555C">
      <w:pPr>
        <w:rPr>
          <w:bCs/>
          <w:lang w:val="hr-HR"/>
        </w:rPr>
      </w:pPr>
    </w:p>
    <w:p w:rsidRDefault="00A068D7" w:rsidP="00A068D7" w:rsidR="00A068D7" w:rsidRPr="0066555C">
      <w:pPr>
        <w:jc w:val="both"/>
        <w:rPr>
          <w:lang w:val="hr-HR"/>
        </w:rPr>
      </w:pPr>
      <w:r w:rsidRPr="0066555C">
        <w:rPr>
          <w:bCs/>
          <w:lang w:val="hr-HR"/>
        </w:rPr>
        <w:tab/>
      </w:r>
      <w:r w:rsidRPr="0066555C">
        <w:rPr>
          <w:lang w:val="hr-HR"/>
        </w:rPr>
        <w:t>TRGOVAČKI SUD U ZAGREBU, po sucu pojedincu Luciji Butigan, u stečajnom postupku nad stečajni</w:t>
      </w:r>
      <w:r w:rsidR="00B3226D" w:rsidRPr="0066555C">
        <w:rPr>
          <w:lang w:val="hr-HR"/>
        </w:rPr>
        <w:t xml:space="preserve">m dužnikom </w:t>
      </w:r>
      <w:r w:rsidR="008002B6" w:rsidRPr="00557275">
        <w:t xml:space="preserve">GEOTEHNIKA - INŽENJERING d.o.o., Zagreb, Gradišćanska 26, OIB: </w:t>
      </w:r>
      <w:r w:rsidR="008002B6">
        <w:t>44124262642</w:t>
      </w:r>
      <w:r w:rsidR="00E475FC" w:rsidRPr="0066555C">
        <w:rPr>
          <w:lang w:val="hr-HR"/>
        </w:rPr>
        <w:t>,</w:t>
      </w:r>
      <w:r w:rsidR="00B3226D" w:rsidRPr="0066555C">
        <w:rPr>
          <w:lang w:val="hr-HR"/>
        </w:rPr>
        <w:t xml:space="preserve"> dana </w:t>
      </w:r>
      <w:r w:rsidR="00F33707">
        <w:rPr>
          <w:lang w:val="hr-HR"/>
        </w:rPr>
        <w:t>16</w:t>
      </w:r>
      <w:r w:rsidR="00B3226D" w:rsidRPr="0066555C">
        <w:rPr>
          <w:lang w:val="hr-HR"/>
        </w:rPr>
        <w:t xml:space="preserve">. </w:t>
      </w:r>
      <w:r w:rsidR="002C220A">
        <w:rPr>
          <w:lang w:val="hr-HR"/>
        </w:rPr>
        <w:t>siječnja 2017</w:t>
      </w:r>
      <w:r w:rsidR="00B3226D" w:rsidRPr="0066555C">
        <w:rPr>
          <w:lang w:val="hr-HR"/>
        </w:rPr>
        <w:t>.</w:t>
      </w:r>
    </w:p>
    <w:p w:rsidRDefault="003A312D" w:rsidP="00A068D7" w:rsidR="003A312D" w:rsidRPr="0066555C">
      <w:pPr>
        <w:jc w:val="both"/>
        <w:rPr>
          <w:bCs/>
          <w:lang w:val="hr-HR"/>
        </w:rPr>
      </w:pPr>
    </w:p>
    <w:p w:rsidRDefault="00A068D7" w:rsidP="008629E4" w:rsidR="00A068D7">
      <w:pPr>
        <w:jc w:val="center"/>
        <w:rPr>
          <w:bCs/>
          <w:lang w:val="hr-HR"/>
        </w:rPr>
      </w:pPr>
      <w:r w:rsidRPr="0066555C">
        <w:rPr>
          <w:bCs/>
          <w:lang w:val="hr-HR"/>
        </w:rPr>
        <w:t>r i j e š i o</w:t>
      </w:r>
      <w:r w:rsidR="00055F45" w:rsidRPr="0066555C">
        <w:rPr>
          <w:bCs/>
          <w:lang w:val="hr-HR"/>
        </w:rPr>
        <w:t xml:space="preserve">  </w:t>
      </w:r>
      <w:r w:rsidRPr="0066555C">
        <w:rPr>
          <w:bCs/>
          <w:lang w:val="hr-HR"/>
        </w:rPr>
        <w:t xml:space="preserve"> j e</w:t>
      </w:r>
    </w:p>
    <w:p w:rsidRDefault="00F33707" w:rsidP="008629E4" w:rsidR="00F33707">
      <w:pPr>
        <w:jc w:val="center"/>
        <w:rPr>
          <w:bCs/>
          <w:lang w:val="hr-HR"/>
        </w:rPr>
      </w:pPr>
    </w:p>
    <w:p w:rsidRDefault="00F33707" w:rsidP="00F33707" w:rsidR="00F33707">
      <w:pPr>
        <w:ind w:firstLine="708"/>
        <w:jc w:val="both"/>
        <w:rPr>
          <w:bCs/>
          <w:lang w:val="hr-HR"/>
        </w:rPr>
      </w:pPr>
      <w:r>
        <w:rPr>
          <w:bCs/>
          <w:lang w:val="hr-HR"/>
        </w:rPr>
        <w:t xml:space="preserve">Ispravlja se Rješenje Trgovačkog Suda u Zagrebu pod poslovnim brojem St-417/15-108 od 9. siječnja 2017 u Obrazloženju u stavku 3., red 3. na način da se brišu riječi: a u koji iznos je uključen PDV, tako da nakon brisanja navedenog stakav 3. obrazloženja citiranog rješenja glasi: </w:t>
      </w:r>
    </w:p>
    <w:p w:rsidRDefault="00F33707" w:rsidP="00F33707" w:rsidR="00F33707">
      <w:pPr>
        <w:jc w:val="both"/>
        <w:rPr>
          <w:bCs/>
          <w:lang w:val="hr-HR"/>
        </w:rPr>
      </w:pPr>
    </w:p>
    <w:p w:rsidRDefault="00F33707" w:rsidP="00F33707" w:rsidR="00F33707">
      <w:pPr>
        <w:ind w:firstLine="708"/>
        <w:jc w:val="both"/>
        <w:rPr>
          <w:lang w:val="hr-HR"/>
        </w:rPr>
      </w:pPr>
      <w:r w:rsidRPr="0066555C">
        <w:rPr>
          <w:lang w:val="hr-HR"/>
        </w:rPr>
        <w:t xml:space="preserve">Na </w:t>
      </w:r>
      <w:r>
        <w:rPr>
          <w:lang w:val="hr-HR"/>
        </w:rPr>
        <w:t>sedmoj</w:t>
      </w:r>
      <w:r w:rsidRPr="0066555C">
        <w:rPr>
          <w:lang w:val="hr-HR"/>
        </w:rPr>
        <w:t xml:space="preserve"> javnoj dražbi, gore navedeni kupac dao je najpovoljniju ponudu,</w:t>
      </w:r>
      <w:r>
        <w:rPr>
          <w:lang w:val="hr-HR"/>
        </w:rPr>
        <w:t xml:space="preserve"> odnosno, bio je jedini ponuditelj, </w:t>
      </w:r>
      <w:r w:rsidRPr="0066555C">
        <w:rPr>
          <w:lang w:val="hr-HR"/>
        </w:rPr>
        <w:t xml:space="preserve"> te je za predmetnu nekretninu ponudio kupovninu u iznosu od </w:t>
      </w:r>
      <w:r>
        <w:rPr>
          <w:bCs/>
          <w:lang w:val="hr-HR"/>
        </w:rPr>
        <w:t>3.024.355,61</w:t>
      </w:r>
      <w:r>
        <w:rPr>
          <w:lang w:val="hr-HR"/>
        </w:rPr>
        <w:t>.</w:t>
      </w:r>
      <w:r w:rsidRPr="0066555C">
        <w:rPr>
          <w:lang w:val="hr-HR"/>
        </w:rPr>
        <w:t xml:space="preserve"> </w:t>
      </w:r>
      <w:r>
        <w:rPr>
          <w:lang w:val="hr-HR"/>
        </w:rPr>
        <w:t>kn.</w:t>
      </w:r>
    </w:p>
    <w:p w:rsidRDefault="00F33707" w:rsidP="00F33707" w:rsidR="00F33707">
      <w:pPr>
        <w:ind w:firstLine="708"/>
        <w:jc w:val="both"/>
        <w:rPr>
          <w:lang w:val="hr-HR"/>
        </w:rPr>
      </w:pPr>
    </w:p>
    <w:p w:rsidRDefault="00A068D7" w:rsidP="00EB22F6" w:rsidR="00A068D7" w:rsidRPr="0066555C">
      <w:pPr>
        <w:jc w:val="center"/>
        <w:rPr>
          <w:bCs/>
          <w:lang w:val="hr-HR"/>
        </w:rPr>
      </w:pPr>
      <w:r w:rsidRPr="0066555C">
        <w:rPr>
          <w:bCs/>
          <w:lang w:val="hr-HR"/>
        </w:rPr>
        <w:t>Obrazloženje</w:t>
      </w:r>
    </w:p>
    <w:p w:rsidRDefault="00181204" w:rsidP="00A068D7" w:rsidR="00181204" w:rsidRPr="0066555C">
      <w:pPr>
        <w:jc w:val="both"/>
        <w:rPr>
          <w:bCs/>
          <w:lang w:val="hr-HR"/>
        </w:rPr>
      </w:pPr>
    </w:p>
    <w:p w:rsidRDefault="00F33707" w:rsidP="00EB22F6" w:rsidR="00F33707">
      <w:pPr>
        <w:ind w:firstLine="708"/>
        <w:jc w:val="both"/>
        <w:rPr>
          <w:lang w:val="hr-HR"/>
        </w:rPr>
      </w:pPr>
      <w:r>
        <w:rPr>
          <w:lang w:val="hr-HR"/>
        </w:rPr>
        <w:t xml:space="preserve">Naknadnim uvidom u Rješenje o Dosudu ovog suda br. St-417/15-108 od 9. siječnja 2017., utvrđeno je, da je u Obrazloženju istoga u stavku 3. pogrešno navedeni tekst "a u koji iznos je uključen PDV", a koji tekst se ne odnosi na predmetnu nekretninu, te je isti valjalo bristati.  </w:t>
      </w:r>
    </w:p>
    <w:p w:rsidRDefault="00F33707" w:rsidP="00F33707" w:rsidR="00F33707">
      <w:pPr>
        <w:jc w:val="both"/>
        <w:rPr>
          <w:lang w:val="hr-HR"/>
        </w:rPr>
      </w:pPr>
    </w:p>
    <w:p w:rsidRDefault="00F33707" w:rsidP="00F33707" w:rsidR="00F33707" w:rsidRPr="00F33707">
      <w:pPr>
        <w:ind w:firstLine="708"/>
        <w:jc w:val="both"/>
      </w:pPr>
      <w:r>
        <w:rPr>
          <w:lang w:val="hr-HR"/>
        </w:rPr>
        <w:t xml:space="preserve">Kako se radi o očitoj pogreški prilikom pisanja, to je na temelju čl. 347. a u svezi čl. 342. Zakona o parničnom postupku </w:t>
      </w:r>
      <w:r>
        <w:t xml:space="preserve">(Narodne novine broj: 53/91, 91/92, 112/99, 88/01, 117/03, 88/05, 2/07, 84/08, 96/08, 123/08, 57/11, 148/11, 25/13) </w:t>
      </w:r>
      <w:r>
        <w:rPr>
          <w:lang w:val="hr-HR"/>
        </w:rPr>
        <w:t xml:space="preserve">doneseno ovo rješenje. </w:t>
      </w:r>
    </w:p>
    <w:p w:rsidRDefault="00CF453E" w:rsidP="00A068D7" w:rsidR="00CF453E" w:rsidRPr="0066555C">
      <w:pPr>
        <w:jc w:val="both"/>
        <w:rPr>
          <w:lang w:val="hr-HR"/>
        </w:rPr>
      </w:pPr>
    </w:p>
    <w:p w:rsidRDefault="00181204" w:rsidP="00181204" w:rsidR="00181204" w:rsidRPr="0066555C">
      <w:pPr>
        <w:rPr>
          <w:bCs/>
          <w:lang w:val="hr-HR"/>
        </w:rPr>
      </w:pPr>
    </w:p>
    <w:p w:rsidRDefault="003A312D" w:rsidP="00181204" w:rsidR="00A068D7">
      <w:pPr>
        <w:jc w:val="center"/>
        <w:rPr>
          <w:bCs/>
          <w:lang w:val="hr-HR"/>
        </w:rPr>
      </w:pPr>
      <w:r w:rsidRPr="0066555C">
        <w:rPr>
          <w:bCs/>
          <w:lang w:val="hr-HR"/>
        </w:rPr>
        <w:t xml:space="preserve">U Zagrebu </w:t>
      </w:r>
      <w:r w:rsidR="00F33707">
        <w:rPr>
          <w:bCs/>
          <w:lang w:val="hr-HR"/>
        </w:rPr>
        <w:t>16</w:t>
      </w:r>
      <w:r w:rsidR="00CF453E" w:rsidRPr="0066555C">
        <w:rPr>
          <w:bCs/>
          <w:lang w:val="hr-HR"/>
        </w:rPr>
        <w:t xml:space="preserve">. </w:t>
      </w:r>
      <w:r w:rsidR="004E6892">
        <w:rPr>
          <w:bCs/>
          <w:lang w:val="hr-HR"/>
        </w:rPr>
        <w:t>siječnja</w:t>
      </w:r>
      <w:r w:rsidR="00CF453E" w:rsidRPr="0066555C">
        <w:rPr>
          <w:bCs/>
          <w:lang w:val="hr-HR"/>
        </w:rPr>
        <w:t xml:space="preserve"> </w:t>
      </w:r>
      <w:r w:rsidR="00A068D7" w:rsidRPr="0066555C">
        <w:rPr>
          <w:bCs/>
          <w:lang w:val="hr-HR"/>
        </w:rPr>
        <w:t>201</w:t>
      </w:r>
      <w:r w:rsidR="004E6892">
        <w:rPr>
          <w:bCs/>
          <w:lang w:val="hr-HR"/>
        </w:rPr>
        <w:t>7</w:t>
      </w:r>
      <w:r w:rsidR="00A068D7" w:rsidRPr="0066555C">
        <w:rPr>
          <w:bCs/>
          <w:lang w:val="hr-HR"/>
        </w:rPr>
        <w:t>.</w:t>
      </w:r>
    </w:p>
    <w:p w:rsidRDefault="004E6892" w:rsidP="00181204" w:rsidR="004E6892" w:rsidRPr="0066555C">
      <w:pPr>
        <w:jc w:val="center"/>
        <w:rPr>
          <w:lang w:val="hr-HR"/>
        </w:rPr>
      </w:pPr>
    </w:p>
    <w:p w:rsidRDefault="00A068D7" w:rsidP="00A068D7" w:rsidR="00A068D7" w:rsidRPr="0066555C">
      <w:pPr>
        <w:jc w:val="both"/>
        <w:rPr>
          <w:bCs/>
          <w:lang w:val="hr-HR"/>
        </w:rPr>
      </w:pPr>
    </w:p>
    <w:p w:rsidRDefault="00A068D7" w:rsidP="00A068D7" w:rsidR="00A068D7" w:rsidRPr="0066555C">
      <w:pPr>
        <w:ind w:firstLine="720" w:left="5040"/>
        <w:jc w:val="both"/>
        <w:rPr>
          <w:bCs/>
          <w:lang w:val="hr-HR"/>
        </w:rPr>
      </w:pPr>
      <w:r w:rsidRPr="0066555C">
        <w:rPr>
          <w:bCs/>
          <w:lang w:val="hr-HR"/>
        </w:rPr>
        <w:t xml:space="preserve">     S U D A C:</w:t>
      </w:r>
    </w:p>
    <w:p w:rsidRDefault="00A068D7" w:rsidP="00A068D7" w:rsidR="00A068D7" w:rsidRPr="0066555C">
      <w:pPr>
        <w:jc w:val="both"/>
        <w:rPr>
          <w:bCs/>
          <w:lang w:val="hr-HR"/>
        </w:rPr>
      </w:pPr>
    </w:p>
    <w:p w:rsidRDefault="00CF453E" w:rsidP="00F33707" w:rsidR="00594F51">
      <w:pPr>
        <w:jc w:val="both"/>
        <w:rPr>
          <w:bCs/>
          <w:lang w:val="hr-HR"/>
        </w:rPr>
      </w:pP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  <w:t>LUCIJA BUTIGAN</w:t>
      </w:r>
      <w:r w:rsidR="003167E4">
        <w:rPr>
          <w:bCs/>
          <w:lang w:val="hr-HR"/>
        </w:rPr>
        <w:t>, v.r.</w:t>
      </w:r>
    </w:p>
    <w:p w:rsidRDefault="003167E4" w:rsidP="007F0C2B" w:rsidR="003167E4" w:rsidRPr="004B5FFF">
      <w:pPr>
        <w:ind w:left="4332"/>
      </w:pPr>
      <w:r w:rsidRPr="004B5FFF">
        <w:t xml:space="preserve">      Za točnost otpravka-ovlašteni službenik:</w:t>
      </w:r>
    </w:p>
    <w:p w:rsidRDefault="003167E4" w:rsidP="007F0C2B" w:rsidR="003167E4" w:rsidRPr="004B5FFF">
      <w:pPr>
        <w:jc w:val="both"/>
      </w:pPr>
      <w:r w:rsidRPr="004B5FFF">
        <w:t xml:space="preserve">  </w:t>
      </w:r>
      <w:r w:rsidRPr="004B5FFF">
        <w:tab/>
      </w:r>
      <w:r w:rsidRPr="004B5FFF">
        <w:tab/>
      </w:r>
      <w:r w:rsidRPr="004B5FFF">
        <w:tab/>
      </w:r>
      <w:r w:rsidRPr="004B5FFF">
        <w:tab/>
      </w:r>
      <w:r w:rsidRPr="004B5FFF">
        <w:tab/>
        <w:t xml:space="preserve">                                  (Valentina Kranjčić)</w:t>
      </w:r>
    </w:p>
    <w:p w:rsidRDefault="003167E4" w:rsidP="00F33707" w:rsidR="003167E4" w:rsidRPr="004B5FFF">
      <w:pPr>
        <w:jc w:val="both"/>
      </w:pPr>
    </w:p>
    <w:p w:rsidRDefault="00077B87" w:rsidP="00A068D7" w:rsidR="00077B87" w:rsidRPr="0066555C">
      <w:pPr>
        <w:jc w:val="both"/>
        <w:rPr>
          <w:bCs/>
          <w:lang w:val="hr-HR"/>
        </w:rPr>
      </w:pPr>
    </w:p>
    <w:p w:rsidRDefault="00A068D7" w:rsidP="00A068D7" w:rsidR="00A068D7" w:rsidRPr="0066555C">
      <w:pPr>
        <w:jc w:val="both"/>
        <w:rPr>
          <w:bCs/>
          <w:lang w:val="hr-HR"/>
        </w:rPr>
      </w:pPr>
      <w:r w:rsidRPr="0066555C">
        <w:rPr>
          <w:bCs/>
          <w:lang w:val="hr-HR"/>
        </w:rPr>
        <w:lastRenderedPageBreak/>
        <w:t>UPUTA O PRAVNOM LIJEKU:</w:t>
      </w:r>
    </w:p>
    <w:p w:rsidRDefault="00A068D7" w:rsidP="00A068D7" w:rsidR="00A068D7" w:rsidRPr="0066555C">
      <w:pPr>
        <w:jc w:val="both"/>
        <w:rPr>
          <w:bCs/>
          <w:lang w:val="hr-HR"/>
        </w:rPr>
      </w:pPr>
      <w:r w:rsidRPr="0066555C">
        <w:rPr>
          <w:bCs/>
          <w:lang w:val="hr-HR"/>
        </w:rPr>
        <w:t xml:space="preserve">Protiv ovog rješenja pravo žalbe </w:t>
      </w:r>
      <w:r w:rsidR="00F33707">
        <w:rPr>
          <w:bCs/>
          <w:lang w:val="hr-HR"/>
        </w:rPr>
        <w:t>nije dopušteno, čl. 278. st. 2. ZPP-a.</w:t>
      </w:r>
    </w:p>
    <w:p w:rsidRDefault="003167E4" w:rsidP="00A068D7" w:rsidR="003167E4">
      <w:pPr>
        <w:rPr>
          <w:lang w:val="hr-HR"/>
        </w:rPr>
      </w:pPr>
    </w:p>
    <w:p w:rsidRDefault="00A068D7" w:rsidP="00A068D7" w:rsidR="00A068D7" w:rsidRPr="00152509">
      <w:pPr>
        <w:rPr>
          <w:color w:val="FFFFFF"/>
          <w:lang w:val="hr-HR"/>
        </w:rPr>
      </w:pPr>
      <w:r w:rsidRPr="00152509">
        <w:rPr>
          <w:color w:val="FFFFFF"/>
          <w:lang w:val="hr-HR"/>
        </w:rPr>
        <w:t>DNA:</w:t>
      </w:r>
    </w:p>
    <w:p w:rsidRDefault="004E6892" w:rsidP="009D561D" w:rsidR="009D561D" w:rsidRPr="00152509">
      <w:pPr>
        <w:ind w:left="720"/>
        <w:rPr>
          <w:color w:val="FFFFFF"/>
          <w:lang w:val="hr-HR"/>
        </w:rPr>
      </w:pPr>
      <w:r w:rsidRPr="00152509">
        <w:rPr>
          <w:color w:val="FFFFFF"/>
          <w:lang w:val="hr-HR"/>
        </w:rPr>
        <w:t xml:space="preserve">1. </w:t>
      </w:r>
      <w:r w:rsidR="009D561D" w:rsidRPr="00152509">
        <w:rPr>
          <w:color w:val="FFFFFF"/>
          <w:lang w:val="hr-HR"/>
        </w:rPr>
        <w:t>stečajni upravitelj</w:t>
      </w:r>
    </w:p>
    <w:p w:rsidRDefault="004E6892" w:rsidP="004E6892" w:rsidR="004E6892" w:rsidRPr="00152509">
      <w:pPr>
        <w:ind w:firstLine="720"/>
        <w:rPr>
          <w:color w:val="FFFFFF"/>
          <w:lang w:val="hr-HR"/>
        </w:rPr>
      </w:pPr>
      <w:r w:rsidRPr="00152509">
        <w:rPr>
          <w:color w:val="FFFFFF"/>
          <w:lang w:val="hr-HR"/>
        </w:rPr>
        <w:t xml:space="preserve">2. </w:t>
      </w:r>
      <w:r w:rsidR="00A068D7" w:rsidRPr="00152509">
        <w:rPr>
          <w:color w:val="FFFFFF"/>
          <w:lang w:val="hr-HR"/>
        </w:rPr>
        <w:t xml:space="preserve">kupac </w:t>
      </w:r>
    </w:p>
    <w:p w:rsidRDefault="004E6892" w:rsidP="00A23D2D" w:rsidR="00A23D2D" w:rsidRPr="00152509">
      <w:pPr>
        <w:ind w:left="720"/>
        <w:rPr>
          <w:color w:val="FFFFFF"/>
          <w:lang w:val="hr-HR"/>
        </w:rPr>
      </w:pPr>
      <w:r w:rsidRPr="00152509">
        <w:rPr>
          <w:color w:val="FFFFFF"/>
          <w:lang w:val="hr-HR"/>
        </w:rPr>
        <w:t xml:space="preserve">3. </w:t>
      </w:r>
      <w:r w:rsidR="009D561D" w:rsidRPr="00152509">
        <w:rPr>
          <w:color w:val="FFFFFF"/>
          <w:lang w:val="hr-HR"/>
        </w:rPr>
        <w:t xml:space="preserve">RH MIN. FIN. PU Područni ured Zagreb putem ŽDO </w:t>
      </w:r>
    </w:p>
    <w:p w:rsidRDefault="004E6892" w:rsidP="00A23D2D" w:rsidR="00807CCE" w:rsidRPr="00152509">
      <w:pPr>
        <w:ind w:left="720"/>
        <w:rPr>
          <w:color w:val="FFFFFF"/>
          <w:lang w:val="hr-HR"/>
        </w:rPr>
      </w:pPr>
      <w:r w:rsidRPr="00152509">
        <w:rPr>
          <w:color w:val="FFFFFF"/>
          <w:lang w:val="hr-HR"/>
        </w:rPr>
        <w:t xml:space="preserve">4. </w:t>
      </w:r>
      <w:r w:rsidR="00807CCE" w:rsidRPr="00152509">
        <w:rPr>
          <w:color w:val="FFFFFF"/>
          <w:lang w:val="hr-HR"/>
        </w:rPr>
        <w:t>RH MIN.FIN PU Područni ured Zagreb, Avenija Dubrovnik 32</w:t>
      </w:r>
    </w:p>
    <w:p w:rsidRDefault="004E6892" w:rsidP="009D561D" w:rsidR="009D561D" w:rsidRPr="00152509">
      <w:pPr>
        <w:ind w:left="720"/>
        <w:rPr>
          <w:color w:val="FFFFFF"/>
          <w:lang w:val="hr-HR"/>
        </w:rPr>
      </w:pPr>
      <w:r w:rsidRPr="00152509">
        <w:rPr>
          <w:color w:val="FFFFFF"/>
          <w:lang w:val="hr-HR"/>
        </w:rPr>
        <w:t xml:space="preserve">5. </w:t>
      </w:r>
      <w:r w:rsidR="009D561D" w:rsidRPr="00152509">
        <w:rPr>
          <w:color w:val="FFFFFF"/>
          <w:lang w:val="hr-HR"/>
        </w:rPr>
        <w:t>e- oglasna</w:t>
      </w:r>
      <w:r w:rsidR="00A047FE" w:rsidRPr="00152509">
        <w:rPr>
          <w:color w:val="FFFFFF"/>
          <w:lang w:val="hr-HR"/>
        </w:rPr>
        <w:t xml:space="preserve"> 8 dana</w:t>
      </w:r>
    </w:p>
    <w:p w:rsidRDefault="00800610" w:rsidP="00A068D7" w:rsidR="00800610" w:rsidRPr="0066555C">
      <w:pPr>
        <w:rPr>
          <w:lang w:val="hr-HR"/>
        </w:rPr>
      </w:pPr>
    </w:p>
    <w:p w:rsidRDefault="00077B87" w:rsidR="00077B87" w:rsidRPr="0066555C">
      <w:pPr>
        <w:rPr>
          <w:lang w:val="hr-HR"/>
        </w:rPr>
      </w:pPr>
    </w:p>
    <w:sectPr w:rsidSect="003167E4" w:rsidR="00077B87" w:rsidRPr="0066555C">
      <w:headerReference w:type="even" r:id="rId10"/>
      <w:headerReference w:type="default" r:id="rId11"/>
      <w:footerReference w:type="even" r:id="rId12"/>
      <w:footerReference w:type="default" r:id="rId13"/>
      <w:pgSz w:h="15840" w:w="12240"/>
      <w:pgMar w:gutter="0" w:footer="708" w:header="708" w:left="1417" w:bottom="1135" w:right="1800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736" w:rsidR="00653736">
      <w:r>
        <w:separator/>
      </w:r>
    </w:p>
  </w:endnote>
  <w:endnote w:id="0" w:type="continuationSeparator">
    <w:p w:rsidRDefault="00653736" w:rsidR="006537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FF3211" w:rsidR="0079095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095C" w:rsidP="002767EF" w:rsidR="0079095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FF3211" w:rsidR="0079095C">
    <w:pPr>
      <w:pStyle w:val="Podnoje"/>
      <w:framePr w:y="1" w:xAlign="right" w:vAnchor="text" w:hAnchor="margin" w:wrap="around"/>
      <w:rPr>
        <w:rStyle w:val="Brojstranice"/>
      </w:rPr>
    </w:pPr>
  </w:p>
  <w:p w:rsidRDefault="0079095C" w:rsidP="002767EF" w:rsidR="0079095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736" w:rsidR="00653736">
      <w:r>
        <w:separator/>
      </w:r>
    </w:p>
  </w:footnote>
  <w:footnote w:id="0" w:type="continuationSeparator">
    <w:p w:rsidRDefault="00653736" w:rsidR="006537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583822" w:rsidR="007909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095C" w:rsidR="007909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583822" w:rsidR="007909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25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095C" w:rsidP="002767EF" w:rsidR="0079095C">
    <w:pPr>
      <w:pStyle w:val="Zaglavlje"/>
      <w:jc w:val="right"/>
    </w:pPr>
    <w:r w:rsidRPr="003A312D">
      <w:t>20 St-</w:t>
    </w:r>
    <w:r w:rsidR="008002B6">
      <w:t>417/15</w:t>
    </w:r>
  </w:p>
  <w:p w:rsidRDefault="003A312D" w:rsidP="002767EF" w:rsidR="003A312D">
    <w:pPr>
      <w:pStyle w:val="Zaglavlje"/>
      <w:jc w:val="right"/>
    </w:pPr>
  </w:p>
  <w:p w:rsidRDefault="003A312D" w:rsidP="002767EF" w:rsidR="003A312D" w:rsidRPr="003A312D">
    <w:pPr>
      <w:pStyle w:val="Zaglavlje"/>
      <w:jc w:val="right"/>
    </w:pPr>
  </w:p>
  <w:p w:rsidRDefault="0079095C" w:rsidP="002767EF" w:rsidR="0079095C" w:rsidRPr="002767EF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43203"/>
    <w:multiLevelType w:val="hybridMultilevel"/>
    <w:tmpl w:val="65EA6076"/>
    <w:lvl w:tplc="67DAB370" w:ilvl="0">
      <w:start w:val="20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3B15B3"/>
    <w:multiLevelType w:val="hybridMultilevel"/>
    <w:tmpl w:val="A3DA62F4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4D9175B8"/>
    <w:multiLevelType w:val="hybridMultilevel"/>
    <w:tmpl w:val="A77CC83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CC5334"/>
    <w:multiLevelType w:val="hybridMultilevel"/>
    <w:tmpl w:val="6CDA8A2E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E555EF9"/>
    <w:multiLevelType w:val="hybridMultilevel"/>
    <w:tmpl w:val="CFAC83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7CB4DBE"/>
    <w:multiLevelType w:val="hybridMultilevel"/>
    <w:tmpl w:val="2EEEA7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9"/>
  </w:num>
  <w:num w:numId="3">
    <w:abstractNumId w:val="2"/>
  </w:num>
  <w:num w:numId="4">
    <w:abstractNumId w:val="1"/>
  </w:num>
  <w:num w:numId="5">
    <w:abstractNumId w:val="10"/>
  </w:num>
  <w:num w:numId="6">
    <w:abstractNumId w:val="8"/>
  </w:num>
  <w:num w:numId="7">
    <w:abstractNumId w:val="5"/>
  </w:num>
  <w:num w:numId="8">
    <w:abstractNumId w:val="4"/>
  </w:num>
  <w:num w:numId="9">
    <w:abstractNumId w:val="6"/>
  </w:num>
  <w:num w:numId="10">
    <w:abstractNumId w:val="7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52E31"/>
    <w:rsid w:val="00055F45"/>
    <w:rsid w:val="000760DC"/>
    <w:rsid w:val="00077B87"/>
    <w:rsid w:val="00087C30"/>
    <w:rsid w:val="000A2C2E"/>
    <w:rsid w:val="000B27C7"/>
    <w:rsid w:val="000D6EB0"/>
    <w:rsid w:val="000F1499"/>
    <w:rsid w:val="000F764F"/>
    <w:rsid w:val="00152509"/>
    <w:rsid w:val="001615CA"/>
    <w:rsid w:val="00165E04"/>
    <w:rsid w:val="00181204"/>
    <w:rsid w:val="0019234F"/>
    <w:rsid w:val="00261D1A"/>
    <w:rsid w:val="00270169"/>
    <w:rsid w:val="002767EF"/>
    <w:rsid w:val="00277819"/>
    <w:rsid w:val="00284F18"/>
    <w:rsid w:val="00291C00"/>
    <w:rsid w:val="002A2D8B"/>
    <w:rsid w:val="002C220A"/>
    <w:rsid w:val="002D2C50"/>
    <w:rsid w:val="003167E4"/>
    <w:rsid w:val="00327503"/>
    <w:rsid w:val="00391A2C"/>
    <w:rsid w:val="003928E9"/>
    <w:rsid w:val="00397873"/>
    <w:rsid w:val="003A312D"/>
    <w:rsid w:val="003B3BCB"/>
    <w:rsid w:val="003B56D9"/>
    <w:rsid w:val="003C4D0B"/>
    <w:rsid w:val="003F7512"/>
    <w:rsid w:val="00402D99"/>
    <w:rsid w:val="004137B8"/>
    <w:rsid w:val="00414A8B"/>
    <w:rsid w:val="00450E9E"/>
    <w:rsid w:val="00452122"/>
    <w:rsid w:val="00453D7A"/>
    <w:rsid w:val="00461C33"/>
    <w:rsid w:val="00481C49"/>
    <w:rsid w:val="004D5547"/>
    <w:rsid w:val="004E6892"/>
    <w:rsid w:val="004F5DA1"/>
    <w:rsid w:val="00583822"/>
    <w:rsid w:val="00594F51"/>
    <w:rsid w:val="005A64F6"/>
    <w:rsid w:val="005B6303"/>
    <w:rsid w:val="005B666D"/>
    <w:rsid w:val="005C38DB"/>
    <w:rsid w:val="00630150"/>
    <w:rsid w:val="00647A32"/>
    <w:rsid w:val="00653736"/>
    <w:rsid w:val="0066555C"/>
    <w:rsid w:val="00676049"/>
    <w:rsid w:val="00677826"/>
    <w:rsid w:val="00682D84"/>
    <w:rsid w:val="00694B51"/>
    <w:rsid w:val="006E7614"/>
    <w:rsid w:val="006F389A"/>
    <w:rsid w:val="007125CD"/>
    <w:rsid w:val="00735E57"/>
    <w:rsid w:val="00744FF3"/>
    <w:rsid w:val="00764E07"/>
    <w:rsid w:val="007823A5"/>
    <w:rsid w:val="00782A2A"/>
    <w:rsid w:val="0079095C"/>
    <w:rsid w:val="007A6EB3"/>
    <w:rsid w:val="007E157E"/>
    <w:rsid w:val="007E6C24"/>
    <w:rsid w:val="007F700A"/>
    <w:rsid w:val="008002B6"/>
    <w:rsid w:val="00800610"/>
    <w:rsid w:val="00805EFA"/>
    <w:rsid w:val="00807CCE"/>
    <w:rsid w:val="0083598B"/>
    <w:rsid w:val="0084608B"/>
    <w:rsid w:val="00851B9A"/>
    <w:rsid w:val="00857027"/>
    <w:rsid w:val="008629E4"/>
    <w:rsid w:val="008662C1"/>
    <w:rsid w:val="00893DAF"/>
    <w:rsid w:val="008B0A90"/>
    <w:rsid w:val="008B410E"/>
    <w:rsid w:val="009169C5"/>
    <w:rsid w:val="00950295"/>
    <w:rsid w:val="00960169"/>
    <w:rsid w:val="009B18BC"/>
    <w:rsid w:val="009D561D"/>
    <w:rsid w:val="009E58EF"/>
    <w:rsid w:val="00A047FE"/>
    <w:rsid w:val="00A068D7"/>
    <w:rsid w:val="00A071E3"/>
    <w:rsid w:val="00A15D88"/>
    <w:rsid w:val="00A23D2D"/>
    <w:rsid w:val="00A40017"/>
    <w:rsid w:val="00A43A34"/>
    <w:rsid w:val="00A560AA"/>
    <w:rsid w:val="00A905EE"/>
    <w:rsid w:val="00A97645"/>
    <w:rsid w:val="00AC70B5"/>
    <w:rsid w:val="00AC723D"/>
    <w:rsid w:val="00AE63D2"/>
    <w:rsid w:val="00B3226D"/>
    <w:rsid w:val="00B46C8B"/>
    <w:rsid w:val="00B54BDB"/>
    <w:rsid w:val="00B84D4F"/>
    <w:rsid w:val="00BB4885"/>
    <w:rsid w:val="00BC7086"/>
    <w:rsid w:val="00BD1074"/>
    <w:rsid w:val="00BE315F"/>
    <w:rsid w:val="00BF35A2"/>
    <w:rsid w:val="00C030B8"/>
    <w:rsid w:val="00C070D8"/>
    <w:rsid w:val="00C177EF"/>
    <w:rsid w:val="00C25404"/>
    <w:rsid w:val="00C31593"/>
    <w:rsid w:val="00C563FA"/>
    <w:rsid w:val="00C6428A"/>
    <w:rsid w:val="00C95015"/>
    <w:rsid w:val="00CA2D7A"/>
    <w:rsid w:val="00CE263D"/>
    <w:rsid w:val="00CE3BA2"/>
    <w:rsid w:val="00CF28E5"/>
    <w:rsid w:val="00CF453E"/>
    <w:rsid w:val="00CF670B"/>
    <w:rsid w:val="00D206EE"/>
    <w:rsid w:val="00D76DBF"/>
    <w:rsid w:val="00DB34B3"/>
    <w:rsid w:val="00DB38EB"/>
    <w:rsid w:val="00DB620B"/>
    <w:rsid w:val="00DB78A7"/>
    <w:rsid w:val="00E054C6"/>
    <w:rsid w:val="00E067E6"/>
    <w:rsid w:val="00E203EC"/>
    <w:rsid w:val="00E475FC"/>
    <w:rsid w:val="00E640D5"/>
    <w:rsid w:val="00E95366"/>
    <w:rsid w:val="00EB22F6"/>
    <w:rsid w:val="00EB24B6"/>
    <w:rsid w:val="00EC0C2C"/>
    <w:rsid w:val="00F11289"/>
    <w:rsid w:val="00F33707"/>
    <w:rsid w:val="00F41B49"/>
    <w:rsid w:val="00F425D0"/>
    <w:rsid w:val="00F51D0D"/>
    <w:rsid w:val="00F614AB"/>
    <w:rsid w:val="00F62A96"/>
    <w:rsid w:val="00F84FE0"/>
    <w:rsid w:val="00F86762"/>
    <w:rsid w:val="00F97880"/>
    <w:rsid w:val="00FB5950"/>
    <w:rsid w:val="00FC595D"/>
    <w:rsid w:val="00FD6577"/>
    <w:rsid w:val="00FD7016"/>
    <w:rsid w:val="00FE615B"/>
    <w:rsid w:val="00FF3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68D7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52122"/>
    <w:rPr>
      <w:rFonts w:cs="Arial" w:hAnsi="Arial" w:ascii="Arial"/>
      <w:sz w:val="22"/>
      <w:lang w:eastAsia="hr-HR" w:val="hr-HR"/>
    </w:rPr>
  </w:style>
  <w:style w:styleId="Tijeloteksta2" w:type="paragraph">
    <w:name w:val="Body Text 2"/>
    <w:basedOn w:val="Normal"/>
    <w:rsid w:val="00453D7A"/>
    <w:pPr>
      <w:spacing w:lineRule="auto" w:line="480" w:after="120"/>
    </w:pPr>
  </w:style>
  <w:style w:styleId="Zaglavlje" w:type="paragraph">
    <w:name w:val="header"/>
    <w:basedOn w:val="Normal"/>
    <w:rsid w:val="002767E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767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67EF"/>
  </w:style>
  <w:style w:styleId="Odlomakpopisa" w:type="paragraph">
    <w:name w:val="List Paragraph"/>
    <w:basedOn w:val="Normal"/>
    <w:uiPriority w:val="34"/>
    <w:qFormat/>
    <w:rsid w:val="00E203E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A2D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2D7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2D7A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D7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D7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68D7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52122"/>
    <w:rPr>
      <w:rFonts w:ascii="Arial" w:cs="Arial" w:hAnsi="Arial"/>
      <w:sz w:val="22"/>
      <w:lang w:eastAsia="hr-HR" w:val="hr-HR"/>
    </w:rPr>
  </w:style>
  <w:style w:styleId="Tijeloteksta2" w:type="paragraph">
    <w:name w:val="Body Text 2"/>
    <w:basedOn w:val="Normal"/>
    <w:rsid w:val="00453D7A"/>
    <w:pPr>
      <w:spacing w:after="120" w:line="480" w:lineRule="auto"/>
    </w:pPr>
  </w:style>
  <w:style w:styleId="Zaglavlje" w:type="paragraph">
    <w:name w:val="header"/>
    <w:basedOn w:val="Normal"/>
    <w:rsid w:val="002767E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767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67EF"/>
  </w:style>
  <w:style w:styleId="Odlomakpopisa" w:type="paragraph">
    <w:name w:val="List Paragraph"/>
    <w:basedOn w:val="Normal"/>
    <w:uiPriority w:val="34"/>
    <w:qFormat/>
    <w:rsid w:val="00E203E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A2D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2D7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2D7A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D7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D7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St-417/2015-110</izvorni_sadrzaj>
    <derivirana_varijabla naziv="DomainObject.Oznaka_1">St-417/2015-110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St-417/2015</izvorni_sadrzaj>
    <derivirana_varijabla naziv="DomainObject.Predmet.OznakaBroj_1">St-417/2015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GEOTEHNIKA - INŽENJERING d.o.o.</izvorni_sadrzaj>
    <derivirana_varijabla naziv="DomainObject.Predmet.ProtustrankaFormated_1">  GEOTEHNIKA - INŽENJERING d.o.o.</derivirana_varijabla>
  </DomainObject.Predmet.ProtustrankaFormated>
  <DomainObject.Predmet.ProtustrankaFormatedOIB>
    <izvorni_sadrzaj>  GEOTEHNIKA - INŽENJERING d.o.o., OIB 44124262642</izvorni_sadrzaj>
    <derivirana_varijabla naziv="DomainObject.Predmet.ProtustrankaFormatedOIB_1">  GEOTEHNIKA - INŽENJERING d.o.o., OIB 44124262642</derivirana_varijabla>
  </DomainObject.Predmet.ProtustrankaFormatedOIB>
  <DomainObject.Predmet.ProtustrankaFormatedWithAdress>
    <izvorni_sadrzaj> GEOTEHNIKA - INŽENJERING d.o.o., Gradišćanska 26, 10000 Zagreb</izvorni_sadrzaj>
    <derivirana_varijabla naziv="DomainObject.Predmet.ProtustrankaFormatedWithAdress_1"> GEOTEHNIKA - INŽENJERING d.o.o., Gradišćanska 26, 10000 Zagreb</derivirana_varijabla>
  </DomainObject.Predmet.ProtustrankaFormatedWithAdress>
  <DomainObject.Predmet.ProtustrankaFormatedWithAdressOIB>
    <izvorni_sadrzaj> GEOTEHNIKA - INŽENJERING d.o.o., OIB 44124262642, Gradišćanska 26, 10000 Zagreb</izvorni_sadrzaj>
    <derivirana_varijabla naziv="DomainObject.Predmet.ProtustrankaFormatedWithAdressOIB_1"> GEOTEHNIKA - INŽENJERING d.o.o., OIB 44124262642, Gradišćanska 26, 10000 Zagreb</derivirana_varijabla>
  </DomainObject.Predmet.ProtustrankaFormatedWithAdressOIB>
  <DomainObject.Predmet.ProtustrankaWithAdress>
    <izvorni_sadrzaj>GEOTEHNIKA - INŽENJERING d.o.o. Gradišćanska 26, 10000 Zagreb</izvorni_sadrzaj>
    <derivirana_varijabla naziv="DomainObject.Predmet.ProtustrankaWithAdress_1">GEOTEHNIKA - INŽENJERING d.o.o. Gradišćanska 26, 10000 Zagreb</derivirana_varijabla>
  </DomainObject.Predmet.ProtustrankaWithAdress>
  <DomainObject.Predmet.ProtustrankaWithAdressOIB>
    <izvorni_sadrzaj>GEOTEHNIKA - INŽENJERING d.o.o., OIB 44124262642, Gradišćanska 26, 10000 Zagreb</izvorni_sadrzaj>
    <derivirana_varijabla naziv="DomainObject.Predmet.ProtustrankaWithAdressOIB_1">GEOTEHNIKA - INŽENJERING d.o.o., OIB 44124262642, Gradišćanska 26, 10000 Zagreb</derivirana_varijabla>
  </DomainObject.Predmet.ProtustrankaWithAdressOIB>
  <DomainObject.Predmet.ProtustrankaNazivFormated>
    <izvorni_sadrzaj>GEOTEHNIKA - INŽENJERING d.o.o.</izvorni_sadrzaj>
    <derivirana_varijabla naziv="DomainObject.Predmet.ProtustrankaNazivFormated_1">GEOTEHNIKA - INŽENJERING d.o.o.</derivirana_varijabla>
  </DomainObject.Predmet.ProtustrankaNazivFormated>
  <DomainObject.Predmet.ProtustrankaNazivFormatedOIB>
    <izvorni_sadrzaj>GEOTEHNIKA - INŽENJERING d.o.o., OIB 44124262642</izvorni_sadrzaj>
    <derivirana_varijabla naziv="DomainObject.Predmet.ProtustrankaNazivFormatedOIB_1">GEOTEHNIKA - INŽENJERING d.o.o., OIB 44124262642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GEOTEHNIKA - INŽENJERING d.o.o.; Zavod za vještačenje, profesionalnu rehabilitaciju i zapošljavanje osoba s invaliditetom; Ivan Kovač; MAGNUS TRANS d.o.o. za prijevoz i trgovinu; Igh Mostar d.o.o.; MONTMONTAŽA-OPREMA društvo s ograničenom odgovornošću za izvođenje investicijskih radova</izvorni_sadrzaj>
    <derivirana_varijabla naziv="DomainObject.Predmet.StrankaFormated_1">  GEOTEHNIKA - INŽENJERING d.o.o.; Zavod za vještačenje, profesionalnu rehabilitaciju i zapošljavanje osoba s invaliditetom; Ivan Kovač; MAGNUS TRANS d.o.o. za prijevoz i trgovinu; Igh Mostar d.o.o.; MONTMONTAŽA-OPREMA društvo s ograničenom odgovornošću za izvođenje investicijskih radova</derivirana_varijabla>
  </DomainObject.Predmet.StrankaFormated>
  <DomainObject.Predmet.StrankaFormatedOIB>
    <izvorni_sadrzaj>  GEOTEHNIKA - INŽENJERING d.o.o., OIB 44124262642; Zavod za vještačenje, profesionalnu rehabilitaciju i zapošljavanje osoba s invaliditetom, OIB 20502470829; Ivan Kovač; MAGNUS TRANS d.o.o. za prijevoz i trgovinu, OIB 82468393068; Igh Mostar d.o.o., OIB ; MONTMONTAŽA-OPREMA društvo s ograničenom odgovornošću za izvođenje investicijskih radova, OIB 06544535948</izvorni_sadrzaj>
    <derivirana_varijabla naziv="DomainObject.Predmet.StrankaFormatedOIB_1">  GEOTEHNIKA - INŽENJERING d.o.o., OIB 44124262642; Zavod za vještačenje, profesionalnu rehabilitaciju i zapošljavanje osoba s invaliditetom, OIB 20502470829; Ivan Kovač; MAGNUS TRANS d.o.o. za prijevoz i trgovinu, OIB 82468393068; Igh Mostar d.o.o., OIB ; MONTMONTAŽA-OPREMA društvo s ograničenom odgovornošću za izvođenje investicijskih radova, OIB 06544535948</derivirana_varijabla>
  </DomainObject.Predmet.StrankaFormatedOIB>
  <DomainObject.Predmet.StrankaFormatedWithAdress>
    <izvorni_sadrzaj> GEOTEHNIKA - INŽENJERING d.o.o., Gradišćanska 26, 10000 Zagreb; Zavod za vještačenje, profesionalnu rehabilitaciju i zapošljavanje osoba s invaliditetom, Antuna Mihanovića 3, 10000 Zagreb; Ivan Kovač; MAGNUS TRANS d.o.o. za prijevoz i trgovinu, Selska cesta 90 C , 10000 Zagreb; Igh Mostar d.o.o., Bišće polje BB, 88000 Mostar; MONTMONTAŽA-OPREMA društvo s ograničenom odgovornošću za izvođenje investicijskih radova, Samoborska cesta 145, 10000 Zagreb</izvorni_sadrzaj>
    <derivirana_varijabla naziv="DomainObject.Predmet.StrankaFormatedWithAdress_1"> GEOTEHNIKA - INŽENJERING d.o.o., Gradišćanska 26, 10000 Zagreb; Zavod za vještačenje, profesionalnu rehabilitaciju i zapošljavanje osoba s invaliditetom, Antuna Mihanovića 3, 10000 Zagreb; Ivan Kovač; MAGNUS TRANS d.o.o. za prijevoz i trgovinu, Selska cesta 90 C , 10000 Zagreb; Igh Mostar d.o.o., Bišće polje BB, 88000 Mostar; MONTMONTAŽA-OPREMA društvo s ograničenom odgovornošću za izvođenje investicijskih radova, Samoborska cesta 145, 10000 Zagreb</derivirana_varijabla>
  </DomainObject.Predmet.StrankaFormatedWithAdress>
  <DomainObject.Predmet.StrankaFormatedWithAdressOIB>
    <izvorni_sadrzaj> GEOTEHNIKA - INŽENJERING d.o.o., OIB 44124262642, Gradišćanska 26, 10000 Zagreb; Zavod za vještačenje, profesionalnu rehabilitaciju i zapošljavanje osoba s invaliditetom, OIB 20502470829, Antuna Mihanovića 3, 10000 Zagreb; Ivan Kovač; MAGNUS TRANS d.o.o. za prijevoz i trgovinu, OIB 82468393068, Selska cesta 90 C , 10000 Zagreb; Igh Mostar d.o.o., OIB , Bišće polje BB, 88000 Mostar; MONTMONTAŽA-OPREMA društvo s ograničenom odgovornošću za izvođenje investicijskih radova, OIB 06544535948, Samoborska cesta 145, 10000 Zagreb</izvorni_sadrzaj>
    <derivirana_varijabla naziv="DomainObject.Predmet.StrankaFormatedWithAdressOIB_1"> GEOTEHNIKA - INŽENJERING d.o.o., OIB 44124262642, Gradišćanska 26, 10000 Zagreb; Zavod za vještačenje, profesionalnu rehabilitaciju i zapošljavanje osoba s invaliditetom, OIB 20502470829, Antuna Mihanovića 3, 10000 Zagreb; Ivan Kovač; MAGNUS TRANS d.o.o. za prijevoz i trgovinu, OIB 82468393068, Selska cesta 90 C , 10000 Zagreb; Igh Mostar d.o.o., OIB , Bišće polje BB, 88000 Mostar; MONTMONTAŽA-OPREMA društvo s ograničenom odgovornošću za izvođenje investicijskih radova, OIB 06544535948, Samoborska cesta 145, 10000 Zagreb</derivirana_varijabla>
  </DomainObject.Predmet.StrankaFormatedWithAdressOIB>
  <DomainObject.Predmet.StrankaWithAdress>
    <izvorni_sadrzaj>GEOTEHNIKA - INŽENJERING d.o.o. Gradišćanska 26,10000 Zagreb,Zavod za vještačenje, profesionalnu rehabilitaciju i zapošljavanje osoba s invaliditetom Antuna Mihanovića 3,10000 Zagreb,Ivan Kovač ,MAGNUS TRANS d.o.o. za prijevoz i trgovinu Selska cesta 90 C ,10000 Zagreb,Igh Mostar d.o.o. Bišće polje BB,88000 Mostar,MONTMONTAŽA-OPREMA društvo s ograničenom odgovornošću za izvođenje investicijskih radova Samoborska cesta 145,10000 Zagreb</izvorni_sadrzaj>
    <derivirana_varijabla naziv="DomainObject.Predmet.StrankaWithAdress_1">GEOTEHNIKA - INŽENJERING d.o.o. Gradišćanska 26,10000 Zagreb,Zavod za vještačenje, profesionalnu rehabilitaciju i zapošljavanje osoba s invaliditetom Antuna Mihanovića 3,10000 Zagreb,Ivan Kovač ,MAGNUS TRANS d.o.o. za prijevoz i trgovinu Selska cesta 90 C ,10000 Zagreb,Igh Mostar d.o.o. Bišće polje BB,88000 Mostar,MONTMONTAŽA-OPREMA društvo s ograničenom odgovornošću za izvođenje investicijskih radova Samoborska cesta 145,10000 Zagreb</derivirana_varijabla>
  </DomainObject.Predmet.StrankaWithAdress>
  <DomainObject.Predmet.StrankaWithAdressOIB>
    <izvorni_sadrzaj>GEOTEHNIKA - INŽENJERING d.o.o., OIB 44124262642, Gradišćanska 26,10000 Zagreb,Zavod za vještačenje, profesionalnu rehabilitaciju i zapošljavanje osoba s invaliditetom, OIB 20502470829, Antuna Mihanovića 3,10000 Zagreb,Ivan Kovač,MAGNUS TRANS d.o.o. za prijevoz i trgovinu, OIB 82468393068, Selska cesta 90 C ,10000 Zagreb,Igh Mostar d.o.o., OIB , Bišće polje BB,88000 Mostar,MONTMONTAŽA-OPREMA društvo s ograničenom odgovornošću za izvođenje investicijskih radova, OIB 06544535948, Samoborska cesta 145,10000 Zagreb</izvorni_sadrzaj>
    <derivirana_varijabla naziv="DomainObject.Predmet.StrankaWithAdressOIB_1">GEOTEHNIKA - INŽENJERING d.o.o., OIB 44124262642, Gradišćanska 26,10000 Zagreb,Zavod za vještačenje, profesionalnu rehabilitaciju i zapošljavanje osoba s invaliditetom, OIB 20502470829, Antuna Mihanovića 3,10000 Zagreb,Ivan Kovač,MAGNUS TRANS d.o.o. za prijevoz i trgovinu, OIB 82468393068, Selska cesta 90 C ,10000 Zagreb,Igh Mostar d.o.o., OIB , Bišće polje BB,88000 Mostar,MONTMONTAŽA-OPREMA društvo s ograničenom odgovornošću za izvođenje investicijskih radova, OIB 06544535948, Samoborska cesta 145,10000 Zagreb</derivirana_varijabla>
  </DomainObject.Predmet.StrankaWithAdressOIB>
  <DomainObject.Predmet.StrankaNazivFormated>
    <izvorni_sadrzaj>GEOTEHNIKA - INŽENJERING d.o.o.,Zavod za vještačenje, profesionalnu rehabilitaciju i zapošljavanje osoba s invaliditetom,Ivan Kovač,MAGNUS TRANS d.o.o. za prijevoz i trgovinu,Igh Mostar d.o.o.,MONTMONTAŽA-OPREMA društvo s ograničenom odgovornošću za izvođenje investicijskih radova</izvorni_sadrzaj>
    <derivirana_varijabla naziv="DomainObject.Predmet.StrankaNazivFormated_1">GEOTEHNIKA - INŽENJERING d.o.o.,Zavod za vještačenje, profesionalnu rehabilitaciju i zapošljavanje osoba s invaliditetom,Ivan Kovač,MAGNUS TRANS d.o.o. za prijevoz i trgovinu,Igh Mostar d.o.o.,MONTMONTAŽA-OPREMA društvo s ograničenom odgovornošću za izvođenje investicijskih radova</derivirana_varijabla>
  </DomainObject.Predmet.StrankaNazivFormated>
  <DomainObject.Predmet.StrankaNazivFormatedOIB>
    <izvorni_sadrzaj>GEOTEHNIKA - INŽENJERING d.o.o., OIB 44124262642,Zavod za vještačenje, profesionalnu rehabilitaciju i zapošljavanje osoba s invaliditetom, OIB 20502470829,Ivan Kovač,MAGNUS TRANS d.o.o. za prijevoz i trgovinu, OIB 82468393068,Igh Mostar d.o.o., OIB ,MONTMONTAŽA-OPREMA društvo s ograničenom odgovornošću za izvođenje investicijskih radova, OIB 06544535948</izvorni_sadrzaj>
    <derivirana_varijabla naziv="DomainObject.Predmet.StrankaNazivFormatedOIB_1">GEOTEHNIKA - INŽENJERING d.o.o., OIB 44124262642,Zavod za vještačenje, profesionalnu rehabilitaciju i zapošljavanje osoba s invaliditetom, OIB 20502470829,Ivan Kovač,MAGNUS TRANS d.o.o. za prijevoz i trgovinu, OIB 82468393068,Igh Mostar d.o.o., OIB ,MONTMONTAŽA-OPREMA društvo s ograničenom odgovornošću za izvođenje investicijskih radova, OIB 06544535948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</izvorni_sadrzaj>
    <derivirana_varijabla naziv="DomainObject.Predmet.StrankaListFormated_1"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</derivirana_varijabla>
  </DomainObject.Predmet.StrankaListFormated>
  <DomainObject.Predmet.StrankaListFormatedOIB>
    <izvorni_sadrzaj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</izvorni_sadrzaj>
    <derivirana_varijabla naziv="DomainObject.Predmet.StrankaListFormatedOIB_1"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</derivirana_varijabla>
  </DomainObject.Predmet.StrankaListFormatedOIB>
  <DomainObject.Predmet.StrankaListFormatedWithAdress>
    <izvorni_sadrzaj>
      <item>GEOTEHNIKA - INŽENJERING d.o.o., Gradišćanska 26, 10000 Zagreb</item>
      <item>Zavod za vještačenje, profesionalnu rehabilitaciju i zapošljavanje osoba s invaliditetom, Antuna Mihanovića 3, 10000 Zagreb</item>
      <item>Ivan Kovač</item>
      <item>MAGNUS TRANS d.o.o. za prijevoz i trgovinu, Selska cesta 90 C , 10000 Zagreb</item>
      <item>Igh Mostar d.o.o., Bišće polje BB, 88000 Mostar</item>
      <item>MONTMONTAŽA-OPREMA društvo s ograničenom odgovornošću za izvođenje investicijskih radova, Samoborska cesta 145, 10000 Zagreb</item>
    </izvorni_sadrzaj>
    <derivirana_varijabla naziv="DomainObject.Predmet.StrankaListFormatedWithAdress_1">
      <item>GEOTEHNIKA - INŽENJERING d.o.o., Gradišćanska 26, 10000 Zagreb</item>
      <item>Zavod za vještačenje, profesionalnu rehabilitaciju i zapošljavanje osoba s invaliditetom, Antuna Mihanovića 3, 10000 Zagreb</item>
      <item>Ivan Kovač</item>
      <item>MAGNUS TRANS d.o.o. za prijevoz i trgovinu, Selska cesta 90 C , 10000 Zagreb</item>
      <item>Igh Mostar d.o.o., Bišće polje BB, 88000 Mostar</item>
      <item>MONTMONTAŽA-OPREMA društvo s ograničenom odgovornošću za izvođenje investicijskih radova, Samoborska cesta 145, 10000 Zagreb</item>
    </derivirana_varijabla>
  </DomainObject.Predmet.StrankaListFormatedWithAdress>
  <DomainObject.Predmet.StrankaListFormatedWithAdressOIB>
    <izvorni_sadrzaj>
      <item>GEOTEHNIKA - INŽENJERING d.o.o., OIB 44124262642, Gradišćanska 26, 10000 Zagreb</item>
      <item>Zavod za vještačenje, profesionalnu rehabilitaciju i zapošljavanje osoba s invaliditetom, OIB 20502470829, Antuna Mihanovića 3, 10000 Zagreb</item>
      <item>Ivan Kovač</item>
      <item>MAGNUS TRANS d.o.o. za prijevoz i trgovinu, OIB 82468393068, Selska cesta 90 C , 10000 Zagreb</item>
      <item>Igh Mostar d.o.o., OIB , Bišće polje BB, 88000 Mostar</item>
      <item>MONTMONTAŽA-OPREMA društvo s ograničenom odgovornošću za izvođenje investicijskih radova, OIB 06544535948, Samoborska cesta 145, 10000 Zagreb</item>
    </izvorni_sadrzaj>
    <derivirana_varijabla naziv="DomainObject.Predmet.StrankaListFormatedWithAdressOIB_1">
      <item>GEOTEHNIKA - INŽENJERING d.o.o., OIB 44124262642, Gradišćanska 26, 10000 Zagreb</item>
      <item>Zavod za vještačenje, profesionalnu rehabilitaciju i zapošljavanje osoba s invaliditetom, OIB 20502470829, Antuna Mihanovića 3, 10000 Zagreb</item>
      <item>Ivan Kovač</item>
      <item>MAGNUS TRANS d.o.o. za prijevoz i trgovinu, OIB 82468393068, Selska cesta 90 C , 10000 Zagreb</item>
      <item>Igh Mostar d.o.o., OIB , Bišće polje BB, 88000 Mostar</item>
      <item>MONTMONTAŽA-OPREMA društvo s ograničenom odgovornošću za izvođenje investicijskih radova, OIB 06544535948, Samoborska cesta 145, 10000 Zagreb</item>
    </derivirana_varijabla>
  </DomainObject.Predmet.StrankaListFormatedWithAdressOIB>
  <DomainObject.Predmet.StrankaListNazivFormated>
    <izvorni_sadrzaj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</izvorni_sadrzaj>
    <derivirana_varijabla naziv="DomainObject.Predmet.StrankaListNazivFormated_1"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</derivirana_varijabla>
  </DomainObject.Predmet.StrankaListNazivFormated>
  <DomainObject.Predmet.StrankaListNazivFormatedOIB>
    <izvorni_sadrzaj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</izvorni_sadrzaj>
    <derivirana_varijabla naziv="DomainObject.Predmet.StrankaListNazivFormatedOIB_1"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</derivirana_varijabla>
  </DomainObject.Predmet.StrankaListNazivFormatedOIB>
  <DomainObject.Predmet.ProtuStrankaListFormated>
    <izvorni_sadrzaj>
      <item>GEOTEHNIKA - INŽENJERING d.o.o.</item>
    </izvorni_sadrzaj>
    <derivirana_varijabla naziv="DomainObject.Predmet.ProtuStrankaListFormated_1">
      <item>GEOTEHNIKA - INŽENJERING d.o.o.</item>
    </derivirana_varijabla>
  </DomainObject.Predmet.ProtuStrankaListFormated>
  <DomainObject.Predmet.ProtuStrankaListFormatedOIB>
    <izvorni_sadrzaj>
      <item>GEOTEHNIKA - INŽENJERING d.o.o., OIB 44124262642</item>
    </izvorni_sadrzaj>
    <derivirana_varijabla naziv="DomainObject.Predmet.ProtuStrankaListFormatedOIB_1">
      <item>GEOTEHNIKA - INŽENJERING d.o.o., OIB 44124262642</item>
    </derivirana_varijabla>
  </DomainObject.Predmet.ProtuStrankaListFormatedOIB>
  <DomainObject.Predmet.ProtuStrankaListFormatedWithAdress>
    <izvorni_sadrzaj>
      <item>GEOTEHNIKA - INŽENJERING d.o.o., Gradišćanska 26, 10000 Zagreb</item>
    </izvorni_sadrzaj>
    <derivirana_varijabla naziv="DomainObject.Predmet.ProtuStrankaListFormatedWithAdress_1">
      <item>GEOTEHNIKA - INŽENJERING d.o.o., Gradišćanska 26, 10000 Zagreb</item>
    </derivirana_varijabla>
  </DomainObject.Predmet.ProtuStrankaListFormatedWithAdress>
  <DomainObject.Predmet.ProtuStrankaListFormatedWithAdressOIB>
    <izvorni_sadrzaj>
      <item>GEOTEHNIKA - INŽENJERING d.o.o., OIB 44124262642, Gradišćanska 26, 10000 Zagreb</item>
    </izvorni_sadrzaj>
    <derivirana_varijabla naziv="DomainObject.Predmet.ProtuStrankaListFormatedWithAdressOIB_1">
      <item>GEOTEHNIKA - INŽENJERING d.o.o., OIB 44124262642, Gradišćanska 26, 10000 Zagreb</item>
    </derivirana_varijabla>
  </DomainObject.Predmet.ProtuStrankaListFormatedWithAdressOIB>
  <DomainObject.Predmet.ProtuStrankaListNazivFormated>
    <izvorni_sadrzaj>
      <item>GEOTEHNIKA - INŽENJERING d.o.o.</item>
    </izvorni_sadrzaj>
    <derivirana_varijabla naziv="DomainObject.Predmet.ProtuStrankaListNazivFormated_1">
      <item>GEOTEHNIKA - INŽENJERING d.o.o.</item>
    </derivirana_varijabla>
  </DomainObject.Predmet.ProtuStrankaListNazivFormated>
  <DomainObject.Predmet.ProtuStrankaListNazivFormatedOIB>
    <izvorni_sadrzaj>
      <item>GEOTEHNIKA - INŽENJERING d.o.o., OIB 44124262642</item>
    </izvorni_sadrzaj>
    <derivirana_varijabla naziv="DomainObject.Predmet.ProtuStrankaListNazivFormatedOIB_1">
      <item>GEOTEHNIKA - INŽENJERING d.o.o., OIB 44124262642</item>
    </derivirana_varijabla>
  </DomainObject.Predmet.ProtuStrankaListNazivFormatedOIB>
  <DomainObject.Predmet.OstaliListFormated>
    <izvorni_sadrzaj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</izvorni_sadrzaj>
    <derivirana_varijabla naziv="DomainObject.Predmet.OstaliListFormated_1"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</derivirana_varijabla>
  </DomainObject.Predmet.OstaliListFormated>
  <DomainObject.Predmet.OstaliListFormatedOIB>
    <izvorni_sadrzaj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</izvorni_sadrzaj>
    <derivirana_varijabla naziv="DomainObject.Predmet.OstaliListFormatedOIB_1"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</derivirana_varijabla>
  </DomainObject.Predmet.OstaliListFormatedOIB>
  <DomainObject.Predmet.OstaliListFormatedWithAdress>
    <izvorni_sadrzaj>
      <item>GORDAN ČELIKOVIĆ, MALE PUTINE 12, 10000 Zagreb</item>
      <item>IVAN KRSTANOVIĆ, 8. POŽARINJE 15, 10000 Zagreb</item>
      <item>Davorka Huljev, Miramarska 13/D, 10000 Zagreb</item>
      <item>Dubravko Antonić, Vretenec 23, 10360 Sesvete</item>
      <item>Stjepan Bilić, Ilica 346, 10000 Zagreb</item>
      <item>Josip Bilonić, Boki 5, 10370 Puhovo</item>
      <item>Marko Bjelajac, Matijašec 29, 10000 Zagreb</item>
      <item>Damir Blažinović, Siromajska Cesta 22, 10361 Struga Nartska</item>
      <item>Ivan Brkić, Kralja Zvonimira 17, 34310 Gradac</item>
      <item>Marinko Brkić, Kralja Zvonimira 17, 34310 Gradac</item>
      <item>Dražen Car, Kordunska 9, 10000 Zagreb</item>
      <item>Gordan Čeliković, Borovci 18, 10000 Zagreb</item>
      <item>Marinko Čolak, Stjepana Radića 119, 34310 Gradac</item>
      <item>Ioan Darie</item>
      <item>Velimir Dejanović, Baranovićeva Ulica 12, 10000 Zagreb</item>
      <item>Irena Držaić, Rudolfa Bićanića 20, 10000 Zagreb</item>
      <item>Anto Džalto, Vinka Sedinića 17, 10361 Dumovec</item>
      <item>Ivan Džalto, Ilica 346, 10000 Zagreb</item>
      <item>Jure Džalto, Vugrovečka 77, 10360 Dobrodol</item>
      <item>Vedran Džalto, Mira Barešića 14, 21000 Split</item>
      <item>Ivan Erdelja, Mihovljan 344, 49252 Mihovljan</item>
      <item>Ivan Farkaš, Kralja Zvonimira 12, 31403 Vladislavci</item>
      <item>Branislav Filipović, Šćit 0, Prozor-rama</item>
      <item>Ivan Gereci, Laz Bistrički 46, 49246 Laz Bistrički</item>
      <item>Zlatko Grepo, Josipa Kozarca 57, 31224 Koška</item>
      <item>Tomislav Grepo, Zrinsko Frankopanska 12, 31512 Feričanci</item>
      <item>Tomislav Gudelj, Trg Otokara Keršovanija 8, 10000 Zagreb</item>
      <item>Bojan Horvat, Pavlenski Put 5o, 10000 Zagreb</item>
      <item>Josip Horvat, Krč 39, 42220 Krč</item>
      <item>Viktor Horvat, Sajmišna 50, 49250 Zlatar</item>
      <item>Mato Ivandić, Detkovac 172, 33411 Detkovac</item>
      <item>Mato Ivandić, Detkovac 172, 33411 Detkovac</item>
      <item>Miljenko Ivanušec, Zagrebačka 63, 42220 Ljubešćica</item>
      <item>Mato Jeličić, Kustošijski Venec 80, 10000 Zagreb</item>
      <item>Zlatko Jembrih, Mače 32h, 49250 Mače</item>
      <item>Tado Jukić, Kikićeva 16, 10000 Zagreb</item>
      <item>Franjo Jurić, Andrije Pirnata 2, 44250 Petrinja</item>
      <item>Luka Kandić, Nikole Šubića Zrinskog 10, 31542 Beničanci</item>
      <item>Zvonimir Kaniški, Staromlinska 74, 42000 Gornji Kućan</item>
      <item>Danijela Karadža, Redovka 15, 10000 Zagreb</item>
      <item>Damir Katačić, 3. Pile 12, 10000 Zagreb</item>
      <item>Matija Komljenović, Japjeci 10, 10255 Donji Stupnik</item>
      <item>Ivica Krasko, Stjepana Radića 155, 34310 Gradac</item>
      <item>Nedeljko Krbot, Grana 67a, 42220 Grana</item>
      <item>Branko Kršak, Sveta Helena 93, 10382 Sveta Helena</item>
      <item>Andjelko Kvesić, Ivanićgradska 56, 10000 Zagreb</item>
      <item>Anto Lončar, Josipa Stipana Reljkovića 24, 32281 Ivankovo</item>
      <item>Ivan Magaš, Ferenščica I. 47, 10000 Zagreb</item>
      <item>Krešimir Majdak, Donja Batina 133, 49250 Donja Batina</item>
      <item>Ivica Marasović, Savska Cesta 56, 10000 Zagreb</item>
      <item>Ante Matešić, Kustošijski Venec 80, 10000 Zagreb</item>
      <item>Slavko Miloš, Iii.kozari Put 83, 10000 Zagreb</item>
      <item>Stjepan Nikolić, Ulica Augusta Šenoe 33, 10290 Zaprešić</item>
      <item>Zdenek Opolzer, Viganj 118, 20267 Viganj</item>
      <item>Mato Pačarić, Štrosmajerova 20, 31402 Koritna</item>
      <item>Šimo Pačarić, Štrosmajerova 13, 31402 Koritna</item>
      <item>Stipo Parić, Drage 8, 10000 Zagreb</item>
      <item>Dubravko Pavleković, Tihi Dol 26, 10000 Zagreb</item>
      <item>Dubravko Pokec, Andrije Hebranga 7, 48350 Virje</item>
      <item>Antonijo Pozaić, Franje Horvata Kiša 42, 49250 Zlatar</item>
      <item>Dragutin Proroković, Fausta Vrančića 2, 10000 Zagreb</item>
      <item>Ivica Pušić, Don Mate Šantića 20, 21217 Kaštel Novi</item>
      <item>Marijo Pušić, Ulica A. Gustava Matoša 3, 10360 Sesvete</item>
      <item>Petar Rogina, Vinogradska 44, 49250 Zlatar</item>
      <item>Niko Rončević, Istarska Ulica 29, 48260 Križevci</item>
      <item>Božidar Sakač, Kapela Kalnička 21, 42220 Kapela Kalnička</item>
      <item>Šerif Selimanović, I.kozari Put Xii.odvojak 43, 10000 Zagreb</item>
      <item>Nikola Simić, Nikole Bonifačića 15, 10410 Velika Gorica</item>
      <item>Stevan Simić, Dragutina Domjanića 5, 10410 Velika Gorica</item>
      <item>Zdenka Simić, Dragutina Domjanića 5, 10410 Velika Gorica</item>
      <item>Ramo Stenaklić, Ii.kozari Put Iii.odvojak 2a, 10000 Zagreb</item>
      <item>Dragutin Španić, Kalnička 50, 42220 Ljubešćica</item>
      <item>Antun Tetković, Ante Starčevića 40, 32262 Račinovci</item>
      <item>Hrvoje Tkalec, Zagorska Cesta 37, 10296 Luka</item>
      <item>Srećko Tolić, Vlade Gotovca 9, 10000 Zagreb</item>
      <item>Romeo Tomak-marković, Boševci 12a, 47280 Boševci</item>
      <item>Miljenko Toplak, Donje Makojišće 203, 42220 Donje Makojišće</item>
      <item>Vladimir Tusić, Sjenjak 48, 31000 Osijek</item>
      <item>Igor Valjan, Švica 47, 53220 Švica</item>
      <item>Suzi Vidošić, Drage Gervaisa 23, 10000 Zagreb</item>
      <item>Darko Vladić, Savska 39, 35425 Davor</item>
      <item>Drago Vladić, Ilica 346, 10000 Zagreb</item>
      <item>Ivica Vlašić, Ribnica 175a, 10410 Ribnica</item>
      <item>Blaženka Vukić, Rudopoljska 12, 10000 Zagreb</item>
      <item>Damir Vuradin, Remetinec 230, 42220 Remetinec</item>
      <item>Danijel Vukoja, Kačićeva 56, 35425 Davor</item>
      <item>Ivan Zeljko, Alojzija Stepinca 44, 34310 Gradac</item>
      <item>Anđelko Zvonar, Zagrebačka 84a, 42220 Ljubešćica</item>
      <item>Antonio Žugec, Možđenec 83, 42220 Možđenec</item>
      <item>Igor Žugec, Možđenec 172, 42220 Možđenec</item>
      <item>Matija Žugec, Možđenec 26, 42220 Možđenec</item>
      <item>Ivica Žuti, Možđenec 183a, 42220 Možđenec</item>
      <item>Rajko Bolanča, Ii. Ferenščica Ii. Odvojak 9, 10000 Zagreb</item>
      <item>Goran Dizdar, Kralja Zvonimira 12, 47000 Karlovac</item>
      <item>Ivica Džalto, Vukovarska 8, 22300 Knin</item>
      <item>Drago Filipović, Savska Cesta 101a, 10000 Zagreb</item>
      <item>Ivan Jelić, Janka Leskovara 1, 10000 Zagreb</item>
      <item>Edo Dundov, Vladimira Ruždjaka 9c, 10000 Zagreb</item>
      <item>Dražen Čović, Plješevička 19, 31431 Čepin</item>
      <item>Ivica Bahunek, Ivanovo Polje 8, 42220 Ljubešćica</item>
      <item>Mijo Antunović, Matije Gupca 72, 49210 Zabok</item>
      <item>Ivo Lončar, Ustirama 0, Prozor-rama</item>
      <item>Nikola Vladić, Josipa Pupačića 4, 10000 Zagreb</item>
      <item>Nikola Beljo, Lučica Xxix 5, 23234 Vir</item>
      <item>Dragutin Benković, Donje Mokojišće 203, 42220 Novi Marof</item>
      <item>ATLAS COPCO d.o.o. za usluge, Slavonska avenija 19, 10000 Zagreb</item>
      <item>ADRIA NORMA d.o.o. za usluge i trgovinu, Ulica grada Vukovara 284/C, 10000 Zagreb</item>
      <item>NEXE BETON d.o.o. za proizvodnju betona, Braće Radića 200, 31500 Našice</item>
      <item>DOKA Hrvatska društvo s ograničenom odgovornošću za proizvodnju, prodaju i iznajmljivanje oplatnih proizvoda i sustava, Radnička cesta 173/g, 10000 Zagreb</item>
      <item>Hrvatski Telekom d.d., Roberta Frangeša Mihanovića 9, 10000 Zagreb</item>
      <item>AGRODUHAN društvo s ograničenom odgovornošću za poljoprivrednu proizvodnju i usluge, Nikole Šubića Zrinskog 30, 33520 Slatina</item>
      <item>PBZ-LEASING, društvo s ograničenom odgovornošću za poslove leasinga, Radnička cesta 44, 10000 Zagreb</item>
      <item>ASTRA INTERNATIONAL, dioničko društvo za vanjsku trgovinu u stečaju, Budmanijeva 5, 10000 Zagreb</item>
      <item>CODEX SORTIUM društvo s ograničenom odgovornošću za pružanje kompleksnih konzalting usluga, Ivana Šibla 9, 10000 Zagreb</item>
      <item>PRIMORJE d.d. (u stečaju), Vipovska cesta 3, 5270 Ajdovščina</item>
      <item>RH MINISTARSTVO FINANCIJA PU Područni ured Zagreb, Avenija Dubrovnik 32, 10000 Zagreb</item>
      <item>ALLIANZ ZAGREB dioničko društvo za osiguranje, Heinzelova 70, 10000 Zagreb</item>
      <item>GRAD VELIKA GORICA, Trg kralja Tomislava 34, 10410 Velika Gorica</item>
      <item>GRAD KUTINA, Trg kralja Tomislava 12, 44320 Kutina</item>
      <item>INVENTO PRO d.o.o. za projektiranje, Držićeva 81b, 10000 Zagreb</item>
      <item>CROSCO, naftni servisi, d.o.o., Grada Vukovara 18, 10000 Zagreb</item>
      <item>GEOTEHNIKA - KONSOLIDACIJA društvo s ograničenom odgovornošću za konsolidacijske radove, Siget 16B, 10000 Zagreb</item>
      <item>G.V. - PROM društvo s ograničenom odgovornošću za unutarnju, vanjsku trgovinu i usluge, Augusta Šenoe 2, 10450 Jastrebarsko</item>
      <item>BOŽAN d.o.o. za proizvodnju, montažu, održavanje i trgovinu, 3. Kozari put 85, 10000 Zagreb</item>
      <item>VODOOPSKRBA I ODVODNJA društvo s ograničenom odgovornošću za javnu vodoopskrbu i odvodnju, Folnegovićeva 1, 10000 Zagreb</item>
      <item>Igor Pačarić, Štrosmajerova 20, 31402 Koritna</item>
      <item>Vlatko Krajnović, Ulica Branimira Sakača 7, 10000 Zagreb</item>
      <item>Vedran Krajnović, Kuzminečka Ulica 16, 10000 Zagreb</item>
    </izvorni_sadrzaj>
    <derivirana_varijabla naziv="DomainObject.Predmet.OstaliListFormatedWithAdress_1">
      <item>GORDAN ČELIKOVIĆ, MALE PUTINE 12, 10000 Zagreb</item>
      <item>IVAN KRSTANOVIĆ, 8. POŽARINJE 15, 10000 Zagreb</item>
      <item>Davorka Huljev, Miramarska 13/D, 10000 Zagreb</item>
      <item>Dubravko Antonić, Vretenec 23, 10360 Sesvete</item>
      <item>Stjepan Bilić, Ilica 346, 10000 Zagreb</item>
      <item>Josip Bilonić, Boki 5, 10370 Puhovo</item>
      <item>Marko Bjelajac, Matijašec 29, 10000 Zagreb</item>
      <item>Damir Blažinović, Siromajska Cesta 22, 10361 Struga Nartska</item>
      <item>Ivan Brkić, Kralja Zvonimira 17, 34310 Gradac</item>
      <item>Marinko Brkić, Kralja Zvonimira 17, 34310 Gradac</item>
      <item>Dražen Car, Kordunska 9, 10000 Zagreb</item>
      <item>Gordan Čeliković, Borovci 18, 10000 Zagreb</item>
      <item>Marinko Čolak, Stjepana Radića 119, 34310 Gradac</item>
      <item>Ioan Darie</item>
      <item>Velimir Dejanović, Baranovićeva Ulica 12, 10000 Zagreb</item>
      <item>Irena Držaić, Rudolfa Bićanića 20, 10000 Zagreb</item>
      <item>Anto Džalto, Vinka Sedinića 17, 10361 Dumovec</item>
      <item>Ivan Džalto, Ilica 346, 10000 Zagreb</item>
      <item>Jure Džalto, Vugrovečka 77, 10360 Dobrodol</item>
      <item>Vedran Džalto, Mira Barešića 14, 21000 Split</item>
      <item>Ivan Erdelja, Mihovljan 344, 49252 Mihovljan</item>
      <item>Ivan Farkaš, Kralja Zvonimira 12, 31403 Vladislavci</item>
      <item>Branislav Filipović, Šćit 0, Prozor-rama</item>
      <item>Ivan Gereci, Laz Bistrički 46, 49246 Laz Bistrički</item>
      <item>Zlatko Grepo, Josipa Kozarca 57, 31224 Koška</item>
      <item>Tomislav Grepo, Zrinsko Frankopanska 12, 31512 Feričanci</item>
      <item>Tomislav Gudelj, Trg Otokara Keršovanija 8, 10000 Zagreb</item>
      <item>Bojan Horvat, Pavlenski Put 5o, 10000 Zagreb</item>
      <item>Josip Horvat, Krč 39, 42220 Krč</item>
      <item>Viktor Horvat, Sajmišna 50, 49250 Zlatar</item>
      <item>Mato Ivandić, Detkovac 172, 33411 Detkovac</item>
      <item>Mato Ivandić, Detkovac 172, 33411 Detkovac</item>
      <item>Miljenko Ivanušec, Zagrebačka 63, 42220 Ljubešćica</item>
      <item>Mato Jeličić, Kustošijski Venec 80, 10000 Zagreb</item>
      <item>Zlatko Jembrih, Mače 32h, 49250 Mače</item>
      <item>Tado Jukić, Kikićeva 16, 10000 Zagreb</item>
      <item>Franjo Jurić, Andrije Pirnata 2, 44250 Petrinja</item>
      <item>Luka Kandić, Nikole Šubića Zrinskog 10, 31542 Beničanci</item>
      <item>Zvonimir Kaniški, Staromlinska 74, 42000 Gornji Kućan</item>
      <item>Danijela Karadža, Redovka 15, 10000 Zagreb</item>
      <item>Damir Katačić, 3. Pile 12, 10000 Zagreb</item>
      <item>Matija Komljenović, Japjeci 10, 10255 Donji Stupnik</item>
      <item>Ivica Krasko, Stjepana Radića 155, 34310 Gradac</item>
      <item>Nedeljko Krbot, Grana 67a, 42220 Grana</item>
      <item>Branko Kršak, Sveta Helena 93, 10382 Sveta Helena</item>
      <item>Andjelko Kvesić, Ivanićgradska 56, 10000 Zagreb</item>
      <item>Anto Lončar, Josipa Stipana Reljkovića 24, 32281 Ivankovo</item>
      <item>Ivan Magaš, Ferenščica I. 47, 10000 Zagreb</item>
      <item>Krešimir Majdak, Donja Batina 133, 49250 Donja Batina</item>
      <item>Ivica Marasović, Savska Cesta 56, 10000 Zagreb</item>
      <item>Ante Matešić, Kustošijski Venec 80, 10000 Zagreb</item>
      <item>Slavko Miloš, Iii.kozari Put 83, 10000 Zagreb</item>
      <item>Stjepan Nikolić, Ulica Augusta Šenoe 33, 10290 Zaprešić</item>
      <item>Zdenek Opolzer, Viganj 118, 20267 Viganj</item>
      <item>Mato Pačarić, Štrosmajerova 20, 31402 Koritna</item>
      <item>Šimo Pačarić, Štrosmajerova 13, 31402 Koritna</item>
      <item>Stipo Parić, Drage 8, 10000 Zagreb</item>
      <item>Dubravko Pavleković, Tihi Dol 26, 10000 Zagreb</item>
      <item>Dubravko Pokec, Andrije Hebranga 7, 48350 Virje</item>
      <item>Antonijo Pozaić, Franje Horvata Kiša 42, 49250 Zlatar</item>
      <item>Dragutin Proroković, Fausta Vrančića 2, 10000 Zagreb</item>
      <item>Ivica Pušić, Don Mate Šantića 20, 21217 Kaštel Novi</item>
      <item>Marijo Pušić, Ulica A. Gustava Matoša 3, 10360 Sesvete</item>
      <item>Petar Rogina, Vinogradska 44, 49250 Zlatar</item>
      <item>Niko Rončević, Istarska Ulica 29, 48260 Križevci</item>
      <item>Božidar Sakač, Kapela Kalnička 21, 42220 Kapela Kalnička</item>
      <item>Šerif Selimanović, I.kozari Put Xii.odvojak 43, 10000 Zagreb</item>
      <item>Nikola Simić, Nikole Bonifačića 15, 10410 Velika Gorica</item>
      <item>Stevan Simić, Dragutina Domjanića 5, 10410 Velika Gorica</item>
      <item>Zdenka Simić, Dragutina Domjanića 5, 10410 Velika Gorica</item>
      <item>Ramo Stenaklić, Ii.kozari Put Iii.odvojak 2a, 10000 Zagreb</item>
      <item>Dragutin Španić, Kalnička 50, 42220 Ljubešćica</item>
      <item>Antun Tetković, Ante Starčevića 40, 32262 Račinovci</item>
      <item>Hrvoje Tkalec, Zagorska Cesta 37, 10296 Luka</item>
      <item>Srećko Tolić, Vlade Gotovca 9, 10000 Zagreb</item>
      <item>Romeo Tomak-marković, Boševci 12a, 47280 Boševci</item>
      <item>Miljenko Toplak, Donje Makojišće 203, 42220 Donje Makojišće</item>
      <item>Vladimir Tusić, Sjenjak 48, 31000 Osijek</item>
      <item>Igor Valjan, Švica 47, 53220 Švica</item>
      <item>Suzi Vidošić, Drage Gervaisa 23, 10000 Zagreb</item>
      <item>Darko Vladić, Savska 39, 35425 Davor</item>
      <item>Drago Vladić, Ilica 346, 10000 Zagreb</item>
      <item>Ivica Vlašić, Ribnica 175a, 10410 Ribnica</item>
      <item>Blaženka Vukić, Rudopoljska 12, 10000 Zagreb</item>
      <item>Damir Vuradin, Remetinec 230, 42220 Remetinec</item>
      <item>Danijel Vukoja, Kačićeva 56, 35425 Davor</item>
      <item>Ivan Zeljko, Alojzija Stepinca 44, 34310 Gradac</item>
      <item>Anđelko Zvonar, Zagrebačka 84a, 42220 Ljubešćica</item>
      <item>Antonio Žugec, Možđenec 83, 42220 Možđenec</item>
      <item>Igor Žugec, Možđenec 172, 42220 Možđenec</item>
      <item>Matija Žugec, Možđenec 26, 42220 Možđenec</item>
      <item>Ivica Žuti, Možđenec 183a, 42220 Možđenec</item>
      <item>Rajko Bolanča, Ii. Ferenščica Ii. Odvojak 9, 10000 Zagreb</item>
      <item>Goran Dizdar, Kralja Zvonimira 12, 47000 Karlovac</item>
      <item>Ivica Džalto, Vukovarska 8, 22300 Knin</item>
      <item>Drago Filipović, Savska Cesta 101a, 10000 Zagreb</item>
      <item>Ivan Jelić, Janka Leskovara 1, 10000 Zagreb</item>
      <item>Edo Dundov, Vladimira Ruždjaka 9c, 10000 Zagreb</item>
      <item>Dražen Čović, Plješevička 19, 31431 Čepin</item>
      <item>Ivica Bahunek, Ivanovo Polje 8, 42220 Ljubešćica</item>
      <item>Mijo Antunović, Matije Gupca 72, 49210 Zabok</item>
      <item>Ivo Lončar, Ustirama 0, Prozor-rama</item>
      <item>Nikola Vladić, Josipa Pupačića 4, 10000 Zagreb</item>
      <item>Nikola Beljo, Lučica Xxix 5, 23234 Vir</item>
      <item>Dragutin Benković, Donje Mokojišće 203, 42220 Novi Marof</item>
      <item>ATLAS COPCO d.o.o. za usluge, Slavonska avenija 19, 10000 Zagreb</item>
      <item>ADRIA NORMA d.o.o. za usluge i trgovinu, Ulica grada Vukovara 284/C, 10000 Zagreb</item>
      <item>NEXE BETON d.o.o. za proizvodnju betona, Braće Radića 200, 31500 Našice</item>
      <item>DOKA Hrvatska društvo s ograničenom odgovornošću za proizvodnju, prodaju i iznajmljivanje oplatnih proizvoda i sustava, Radnička cesta 173/g, 10000 Zagreb</item>
      <item>Hrvatski Telekom d.d., Roberta Frangeša Mihanovića 9, 10000 Zagreb</item>
      <item>AGRODUHAN društvo s ograničenom odgovornošću za poljoprivrednu proizvodnju i usluge, Nikole Šubića Zrinskog 30, 33520 Slatina</item>
      <item>PBZ-LEASING, društvo s ograničenom odgovornošću za poslove leasinga, Radnička cesta 44, 10000 Zagreb</item>
      <item>ASTRA INTERNATIONAL, dioničko društvo za vanjsku trgovinu u stečaju, Budmanijeva 5, 10000 Zagreb</item>
      <item>CODEX SORTIUM društvo s ograničenom odgovornošću za pružanje kompleksnih konzalting usluga, Ivana Šibla 9, 10000 Zagreb</item>
      <item>PRIMORJE d.d. (u stečaju), Vipovska cesta 3, 5270 Ajdovščina</item>
      <item>RH MINISTARSTVO FINANCIJA PU Područni ured Zagreb, Avenija Dubrovnik 32, 10000 Zagreb</item>
      <item>ALLIANZ ZAGREB dioničko društvo za osiguranje, Heinzelova 70, 10000 Zagreb</item>
      <item>GRAD VELIKA GORICA, Trg kralja Tomislava 34, 10410 Velika Gorica</item>
      <item>GRAD KUTINA, Trg kralja Tomislava 12, 44320 Kutina</item>
      <item>INVENTO PRO d.o.o. za projektiranje, Držićeva 81b, 10000 Zagreb</item>
      <item>CROSCO, naftni servisi, d.o.o., Grada Vukovara 18, 10000 Zagreb</item>
      <item>GEOTEHNIKA - KONSOLIDACIJA društvo s ograničenom odgovornošću za konsolidacijske radove, Siget 16B, 10000 Zagreb</item>
      <item>G.V. - PROM društvo s ograničenom odgovornošću za unutarnju, vanjsku trgovinu i usluge, Augusta Šenoe 2, 10450 Jastrebarsko</item>
      <item>BOŽAN d.o.o. za proizvodnju, montažu, održavanje i trgovinu, 3. Kozari put 85, 10000 Zagreb</item>
      <item>VODOOPSKRBA I ODVODNJA društvo s ograničenom odgovornošću za javnu vodoopskrbu i odvodnju, Folnegovićeva 1, 10000 Zagreb</item>
      <item>Igor Pačarić, Štrosmajerova 20, 31402 Koritna</item>
      <item>Vlatko Krajnović, Ulica Branimira Sakača 7, 10000 Zagreb</item>
      <item>Vedran Krajnović, Kuzminečka Ulica 16, 10000 Zagreb</item>
    </derivirana_varijabla>
  </DomainObject.Predmet.OstaliListFormatedWithAdress>
  <DomainObject.Predmet.OstaliListFormatedWithAdressOIB>
    <izvorni_sadrzaj>
      <item>GORDAN ČELIKOVIĆ, MALE PUTINE 12, 10000 Zagreb</item>
      <item>IVAN KRSTANOVIĆ, 8. POŽARINJE 15, 10000 Zagreb</item>
      <item>Davorka Huljev, OIB 34743014377, Miramarska 13/D, 10000 Zagreb</item>
      <item>Dubravko Antonić, OIB 92781625528, Vretenec 23, 10360 Sesvete</item>
      <item>Stjepan Bilić, OIB 01085232535, Ilica 346, 10000 Zagreb</item>
      <item>Josip Bilonić, OIB 48206131453, Boki 5, 10370 Puhovo</item>
      <item>Marko Bjelajac, OIB 03572886385, Matijašec 29, 10000 Zagreb</item>
      <item>Damir Blažinović, OIB 54228238529, Siromajska Cesta 22, 10361 Struga Nartska</item>
      <item>Ivan Brkić, OIB 36145912288, Kralja Zvonimira 17, 34310 Gradac</item>
      <item>Marinko Brkić, OIB 04900687543, Kralja Zvonimira 17, 34310 Gradac</item>
      <item>Dražen Car, OIB 78763799516, Kordunska 9, 10000 Zagreb</item>
      <item>Gordan Čeliković, OIB 91346275353, Borovci 18, 10000 Zagreb</item>
      <item>Marinko Čolak, OIB 43924160222, Stjepana Radića 119, 34310 Gradac</item>
      <item>Ioan Darie, OIB 86457593623</item>
      <item>Velimir Dejanović, OIB 15359050296, Baranovićeva Ulica 12, 10000 Zagreb</item>
      <item>Irena Držaić, OIB 13313590208, Rudolfa Bićanića 20, 10000 Zagreb</item>
      <item>Anto Džalto, OIB 32218075217, Vinka Sedinića 17, 10361 Dumovec</item>
      <item>Ivan Džalto, OIB 81761619819, Ilica 346, 10000 Zagreb</item>
      <item>Jure Džalto, OIB 30890923159, Vugrovečka 77, 10360 Dobrodol</item>
      <item>Vedran Džalto, OIB 15850032354, Mira Barešića 14, 21000 Split</item>
      <item>Ivan Erdelja, OIB 68527001750, Mihovljan 344, 49252 Mihovljan</item>
      <item>Ivan Farkaš, OIB 11262369181, Kralja Zvonimira 12, 31403 Vladislavci</item>
      <item>Branislav Filipović, OIB 81167862221, Šćit 0, Prozor-rama</item>
      <item>Ivan Gereci, OIB 88962988662, Laz Bistrički 46, 49246 Laz Bistrički</item>
      <item>Zlatko Grepo, OIB 39526623368, Josipa Kozarca 57, 31224 Koška</item>
      <item>Tomislav Grepo, OIB 40986687180, Zrinsko Frankopanska 12, 31512 Feričanci</item>
      <item>Tomislav Gudelj, OIB 13054333296, Trg Otokara Keršovanija 8, 10000 Zagreb</item>
      <item>Bojan Horvat, OIB 92393650679, Pavlenski Put 5o, 10000 Zagreb</item>
      <item>Josip Horvat, OIB 24439125142, Krč 39, 42220 Krč</item>
      <item>Viktor Horvat, OIB 28768985379, Sajmišna 50, 49250 Zlatar</item>
      <item>Mato Ivandić, OIB 77136564688, Detkovac 172, 33411 Detkovac</item>
      <item>Mato Ivandić, OIB 77136564688, Detkovac 172, 33411 Detkovac</item>
      <item>Miljenko Ivanušec, OIB 24353874744, Zagrebačka 63, 42220 Ljubešćica</item>
      <item>Mato Jeličić, OIB 69436403725, Kustošijski Venec 80, 10000 Zagreb</item>
      <item>Zlatko Jembrih, OIB 34742636426, Mače 32h, 49250 Mače</item>
      <item>Tado Jukić, OIB 52548758185, Kikićeva 16, 10000 Zagreb</item>
      <item>Franjo Jurić, OIB 40993775827, Andrije Pirnata 2, 44250 Petrinja</item>
      <item>Luka Kandić, OIB 77474096954, Nikole Šubića Zrinskog 10, 31542 Beničanci</item>
      <item>Zvonimir Kaniški, OIB 36556804137, Staromlinska 74, 42000 Gornji Kućan</item>
      <item>Danijela Karadža, OIB 65070174340, Redovka 15, 10000 Zagreb</item>
      <item>Damir Katačić, OIB 26308235284, 3. Pile 12, 10000 Zagreb</item>
      <item>Matija Komljenović, OIB 60950406105, Japjeci 10, 10255 Donji Stupnik</item>
      <item>Ivica Krasko, OIB 97869477343, Stjepana Radića 155, 34310 Gradac</item>
      <item>Nedeljko Krbot, OIB 94557819780, Grana 67a, 42220 Grana</item>
      <item>Branko Kršak, OIB 91751500788, Sveta Helena 93, 10382 Sveta Helena</item>
      <item>Andjelko Kvesić, OIB 41803507944, Ivanićgradska 56, 10000 Zagreb</item>
      <item>Anto Lončar, OIB 24664216966, Josipa Stipana Reljkovića 24, 32281 Ivankovo</item>
      <item>Ivan Magaš, OIB 38561061351, Ferenščica I. 47, 10000 Zagreb</item>
      <item>Krešimir Majdak, OIB 99032133739, Donja Batina 133, 49250 Donja Batina</item>
      <item>Ivica Marasović, OIB 01549404409, Savska Cesta 56, 10000 Zagreb</item>
      <item>Ante Matešić, OIB 40184613069, Kustošijski Venec 80, 10000 Zagreb</item>
      <item>Slavko Miloš, OIB 00667656692, Iii.kozari Put 83, 10000 Zagreb</item>
      <item>Stjepan Nikolić, OIB 94908627843, Ulica Augusta Šenoe 33, 10290 Zaprešić</item>
      <item>Zdenek Opolzer, OIB 82055885044, Viganj 118, 20267 Viganj</item>
      <item>Mato Pačarić, OIB 28682825607, Štrosmajerova 20, 31402 Koritna</item>
      <item>Šimo Pačarić, OIB 31162258450, Štrosmajerova 13, 31402 Koritna</item>
      <item>Stipo Parić, OIB 70913141022, Drage 8, 10000 Zagreb</item>
      <item>Dubravko Pavleković, OIB 62804018402, Tihi Dol 26, 10000 Zagreb</item>
      <item>Dubravko Pokec, OIB 99582714781, Andrije Hebranga 7, 48350 Virje</item>
      <item>Antonijo Pozaić, OIB 78069739653, Franje Horvata Kiša 42, 49250 Zlatar</item>
      <item>Dragutin Proroković, OIB 70304758082, Fausta Vrančića 2, 10000 Zagreb</item>
      <item>Ivica Pušić, OIB 98598974022, Don Mate Šantića 20, 21217 Kaštel Novi</item>
      <item>Marijo Pušić, OIB 41233905945, Ulica A. Gustava Matoša 3, 10360 Sesvete</item>
      <item>Petar Rogina, OIB 63997524913, Vinogradska 44, 49250 Zlatar</item>
      <item>Niko Rončević, OIB 33685622943, Istarska Ulica 29, 48260 Križevci</item>
      <item>Božidar Sakač, OIB 55583194121, Kapela Kalnička 21, 42220 Kapela Kalnička</item>
      <item>Šerif Selimanović, OIB 95239548463, I.kozari Put Xii.odvojak 43, 10000 Zagreb</item>
      <item>Nikola Simić, OIB 66916973868, Nikole Bonifačića 15, 10410 Velika Gorica</item>
      <item>Stevan Simić, OIB 03459360292, Dragutina Domjanića 5, 10410 Velika Gorica</item>
      <item>Zdenka Simić, OIB 29961368203, Dragutina Domjanića 5, 10410 Velika Gorica</item>
      <item>Ramo Stenaklić, OIB 40613705522, Ii.kozari Put Iii.odvojak 2a, 10000 Zagreb</item>
      <item>Dragutin Španić, OIB 60485237828, Kalnička 50, 42220 Ljubešćica</item>
      <item>Antun Tetković, OIB 99206482085, Ante Starčevića 40, 32262 Račinovci</item>
      <item>Hrvoje Tkalec, OIB 80189233253, Zagorska Cesta 37, 10296 Luka</item>
      <item>Srećko Tolić, OIB 72641126749, Vlade Gotovca 9, 10000 Zagreb</item>
      <item>Romeo Tomak-marković, OIB 07028605773, Boševci 12a, 47280 Boševci</item>
      <item>Miljenko Toplak, OIB 06327857077, Donje Makojišće 203, 42220 Donje Makojišće</item>
      <item>Vladimir Tusić, OIB 05404516915, Sjenjak 48, 31000 Osijek</item>
      <item>Igor Valjan, OIB 80754720860, Švica 47, 53220 Švica</item>
      <item>Suzi Vidošić, OIB 71891960080, Drage Gervaisa 23, 10000 Zagreb</item>
      <item>Darko Vladić, OIB 18001113826, Savska 39, 35425 Davor</item>
      <item>Drago Vladić, OIB 50029218206, Ilica 346, 10000 Zagreb</item>
      <item>Ivica Vlašić, OIB 84241473307, Ribnica 175a, 10410 Ribnica</item>
      <item>Blaženka Vukić, OIB 28193063064, Rudopoljska 12, 10000 Zagreb</item>
      <item>Damir Vuradin, OIB 43582143053, Remetinec 230, 42220 Remetinec</item>
      <item>Danijel Vukoja, OIB 08367054640, Kačićeva 56, 35425 Davor</item>
      <item>Ivan Zeljko, OIB 62128946266, Alojzija Stepinca 44, 34310 Gradac</item>
      <item>Anđelko Zvonar, OIB 70192758920, Zagrebačka 84a, 42220 Ljubešćica</item>
      <item>Antonio Žugec, OIB 02507758170, Možđenec 83, 42220 Možđenec</item>
      <item>Igor Žugec, OIB 65955197530, Možđenec 172, 42220 Možđenec</item>
      <item>Matija Žugec, OIB 94249849148, Možđenec 26, 42220 Možđenec</item>
      <item>Ivica Žuti, OIB 73022697913, Možđenec 183a, 42220 Možđenec</item>
      <item>Rajko Bolanča, OIB 64859520014, Ii. Ferenščica Ii. Odvojak 9, 10000 Zagreb</item>
      <item>Goran Dizdar, OIB 01904605580, Kralja Zvonimira 12, 47000 Karlovac</item>
      <item>Ivica Džalto, OIB 09844015675, Vukovarska 8, 22300 Knin</item>
      <item>Drago Filipović, OIB 34215549900, Savska Cesta 101a, 10000 Zagreb</item>
      <item>Ivan Jelić, OIB 66509094385, Janka Leskovara 1, 10000 Zagreb</item>
      <item>Edo Dundov, OIB 82707099489, Vladimira Ruždjaka 9c, 10000 Zagreb</item>
      <item>Dražen Čović, OIB 47069091684, Plješevička 19, 31431 Čepin</item>
      <item>Ivica Bahunek, OIB 98785571764, Ivanovo Polje 8, 42220 Ljubešćica</item>
      <item>Mijo Antunović, OIB 92326507340, Matije Gupca 72, 49210 Zabok</item>
      <item>Ivo Lončar, OIB 72603422183, Ustirama 0, Prozor-rama</item>
      <item>Nikola Vladić, OIB 32815247104, Josipa Pupačića 4, 10000 Zagreb</item>
      <item>Nikola Beljo, OIB 02477699132, Lučica Xxix 5, 23234 Vir</item>
      <item>Dragutin Benković, OIB , Donje Mokojišće 203, 42220 Novi Marof</item>
      <item>ATLAS COPCO d.o.o. za usluge, OIB 80829168312, Slavonska avenija 19, 10000 Zagreb</item>
      <item>ADRIA NORMA d.o.o. za usluge i trgovinu, OIB 80109305109, Ulica grada Vukovara 284/C, 10000 Zagreb</item>
      <item>NEXE BETON d.o.o. za proizvodnju betona, OIB 48358267745, Braće Radića 200, 31500 Našice</item>
      <item>DOKA Hrvatska društvo s ograničenom odgovornošću za proizvodnju, prodaju i iznajmljivanje oplatnih proizvoda i sustava, OIB 25940944046, Radnička cesta 173/g, 10000 Zagreb</item>
      <item>Hrvatski Telekom d.d., OIB 81793146560, Roberta Frangeša Mihanovića 9, 10000 Zagreb</item>
      <item>AGRODUHAN društvo s ograničenom odgovornošću za poljoprivrednu proizvodnju i usluge, OIB 97446273531, Nikole Šubića Zrinskog 30, 33520 Slatina</item>
      <item>PBZ-LEASING, društvo s ograničenom odgovornošću za poslove leasinga, OIB 57270798205, Radnička cesta 44, 10000 Zagreb</item>
      <item>ASTRA INTERNATIONAL, dioničko društvo za vanjsku trgovinu u stečaju, OIB 98560810474, Budmanijeva 5, 10000 Zagreb</item>
      <item>CODEX SORTIUM društvo s ograničenom odgovornošću za pružanje kompleksnih konzalting usluga, OIB 83918065246, Ivana Šibla 9, 10000 Zagreb</item>
      <item>PRIMORJE d.d. (u stečaju), OIB , Vipovska cesta 3, 5270 Ajdovščina</item>
      <item>RH MINISTARSTVO FINANCIJA PU Područni ured Zagreb, OIB 18683136487, Avenija Dubrovnik 32, 10000 Zagreb</item>
      <item>ALLIANZ ZAGREB dioničko društvo za osiguranje, OIB 23759810849, Heinzelova 70, 10000 Zagreb</item>
      <item>GRAD VELIKA GORICA, OIB 75834963344, Trg kralja Tomislava 34, 10410 Velika Gorica</item>
      <item>GRAD KUTINA, OIB 41888874500, Trg kralja Tomislava 12, 44320 Kutina</item>
      <item>INVENTO PRO d.o.o. za projektiranje, OIB 91338031185, Držićeva 81b, 10000 Zagreb</item>
      <item>CROSCO, naftni servisi, d.o.o., OIB 15538072333, Grada Vukovara 18, 10000 Zagreb</item>
      <item>GEOTEHNIKA - KONSOLIDACIJA društvo s ograničenom odgovornošću za konsolidacijske radove, OIB 96552131417, Siget 16B, 10000 Zagreb</item>
      <item>G.V. - PROM društvo s ograničenom odgovornošću za unutarnju, vanjsku trgovinu i usluge, OIB 64880141785, Augusta Šenoe 2, 10450 Jastrebarsko</item>
      <item>BOŽAN d.o.o. za proizvodnju, montažu, održavanje i trgovinu, OIB 66214866918, 3. Kozari put 85, 10000 Zagreb</item>
      <item>VODOOPSKRBA I ODVODNJA društvo s ograničenom odgovornošću za javnu vodoopskrbu i odvodnju, OIB 83416546499, Folnegovićeva 1, 10000 Zagreb</item>
      <item>Igor Pačarić, OIB 99043160937, Štrosmajerova 20, 31402 Koritna</item>
      <item>Vlatko Krajnović, OIB 18327147831, Ulica Branimira Sakača 7, 10000 Zagreb</item>
      <item>Vedran Krajnović, OIB 45528448689, Kuzminečka Ulica 16, 10000 Zagreb</item>
    </izvorni_sadrzaj>
    <derivirana_varijabla naziv="DomainObject.Predmet.OstaliListFormatedWithAdressOIB_1">
      <item>GORDAN ČELIKOVIĆ, MALE PUTINE 12, 10000 Zagreb</item>
      <item>IVAN KRSTANOVIĆ, 8. POŽARINJE 15, 10000 Zagreb</item>
      <item>Davorka Huljev, OIB 34743014377, Miramarska 13/D, 10000 Zagreb</item>
      <item>Dubravko Antonić, OIB 92781625528, Vretenec 23, 10360 Sesvete</item>
      <item>Stjepan Bilić, OIB 01085232535, Ilica 346, 10000 Zagreb</item>
      <item>Josip Bilonić, OIB 48206131453, Boki 5, 10370 Puhovo</item>
      <item>Marko Bjelajac, OIB 03572886385, Matijašec 29, 10000 Zagreb</item>
      <item>Damir Blažinović, OIB 54228238529, Siromajska Cesta 22, 10361 Struga Nartska</item>
      <item>Ivan Brkić, OIB 36145912288, Kralja Zvonimira 17, 34310 Gradac</item>
      <item>Marinko Brkić, OIB 04900687543, Kralja Zvonimira 17, 34310 Gradac</item>
      <item>Dražen Car, OIB 78763799516, Kordunska 9, 10000 Zagreb</item>
      <item>Gordan Čeliković, OIB 91346275353, Borovci 18, 10000 Zagreb</item>
      <item>Marinko Čolak, OIB 43924160222, Stjepana Radića 119, 34310 Gradac</item>
      <item>Ioan Darie, OIB 86457593623</item>
      <item>Velimir Dejanović, OIB 15359050296, Baranovićeva Ulica 12, 10000 Zagreb</item>
      <item>Irena Držaić, OIB 13313590208, Rudolfa Bićanića 20, 10000 Zagreb</item>
      <item>Anto Džalto, OIB 32218075217, Vinka Sedinića 17, 10361 Dumovec</item>
      <item>Ivan Džalto, OIB 81761619819, Ilica 346, 10000 Zagreb</item>
      <item>Jure Džalto, OIB 30890923159, Vugrovečka 77, 10360 Dobrodol</item>
      <item>Vedran Džalto, OIB 15850032354, Mira Barešića 14, 21000 Split</item>
      <item>Ivan Erdelja, OIB 68527001750, Mihovljan 344, 49252 Mihovljan</item>
      <item>Ivan Farkaš, OIB 11262369181, Kralja Zvonimira 12, 31403 Vladislavci</item>
      <item>Branislav Filipović, OIB 81167862221, Šćit 0, Prozor-rama</item>
      <item>Ivan Gereci, OIB 88962988662, Laz Bistrički 46, 49246 Laz Bistrički</item>
      <item>Zlatko Grepo, OIB 39526623368, Josipa Kozarca 57, 31224 Koška</item>
      <item>Tomislav Grepo, OIB 40986687180, Zrinsko Frankopanska 12, 31512 Feričanci</item>
      <item>Tomislav Gudelj, OIB 13054333296, Trg Otokara Keršovanija 8, 10000 Zagreb</item>
      <item>Bojan Horvat, OIB 92393650679, Pavlenski Put 5o, 10000 Zagreb</item>
      <item>Josip Horvat, OIB 24439125142, Krč 39, 42220 Krč</item>
      <item>Viktor Horvat, OIB 28768985379, Sajmišna 50, 49250 Zlatar</item>
      <item>Mato Ivandić, OIB 77136564688, Detkovac 172, 33411 Detkovac</item>
      <item>Mato Ivandić, OIB 77136564688, Detkovac 172, 33411 Detkovac</item>
      <item>Miljenko Ivanušec, OIB 24353874744, Zagrebačka 63, 42220 Ljubešćica</item>
      <item>Mato Jeličić, OIB 69436403725, Kustošijski Venec 80, 10000 Zagreb</item>
      <item>Zlatko Jembrih, OIB 34742636426, Mače 32h, 49250 Mače</item>
      <item>Tado Jukić, OIB 52548758185, Kikićeva 16, 10000 Zagreb</item>
      <item>Franjo Jurić, OIB 40993775827, Andrije Pirnata 2, 44250 Petrinja</item>
      <item>Luka Kandić, OIB 77474096954, Nikole Šubića Zrinskog 10, 31542 Beničanci</item>
      <item>Zvonimir Kaniški, OIB 36556804137, Staromlinska 74, 42000 Gornji Kućan</item>
      <item>Danijela Karadža, OIB 65070174340, Redovka 15, 10000 Zagreb</item>
      <item>Damir Katačić, OIB 26308235284, 3. Pile 12, 10000 Zagreb</item>
      <item>Matija Komljenović, OIB 60950406105, Japjeci 10, 10255 Donji Stupnik</item>
      <item>Ivica Krasko, OIB 97869477343, Stjepana Radića 155, 34310 Gradac</item>
      <item>Nedeljko Krbot, OIB 94557819780, Grana 67a, 42220 Grana</item>
      <item>Branko Kršak, OIB 91751500788, Sveta Helena 93, 10382 Sveta Helena</item>
      <item>Andjelko Kvesić, OIB 41803507944, Ivanićgradska 56, 10000 Zagreb</item>
      <item>Anto Lončar, OIB 24664216966, Josipa Stipana Reljkovića 24, 32281 Ivankovo</item>
      <item>Ivan Magaš, OIB 38561061351, Ferenščica I. 47, 10000 Zagreb</item>
      <item>Krešimir Majdak, OIB 99032133739, Donja Batina 133, 49250 Donja Batina</item>
      <item>Ivica Marasović, OIB 01549404409, Savska Cesta 56, 10000 Zagreb</item>
      <item>Ante Matešić, OIB 40184613069, Kustošijski Venec 80, 10000 Zagreb</item>
      <item>Slavko Miloš, OIB 00667656692, Iii.kozari Put 83, 10000 Zagreb</item>
      <item>Stjepan Nikolić, OIB 94908627843, Ulica Augusta Šenoe 33, 10290 Zaprešić</item>
      <item>Zdenek Opolzer, OIB 82055885044, Viganj 118, 20267 Viganj</item>
      <item>Mato Pačarić, OIB 28682825607, Štrosmajerova 20, 31402 Koritna</item>
      <item>Šimo Pačarić, OIB 31162258450, Štrosmajerova 13, 31402 Koritna</item>
      <item>Stipo Parić, OIB 70913141022, Drage 8, 10000 Zagreb</item>
      <item>Dubravko Pavleković, OIB 62804018402, Tihi Dol 26, 10000 Zagreb</item>
      <item>Dubravko Pokec, OIB 99582714781, Andrije Hebranga 7, 48350 Virje</item>
      <item>Antonijo Pozaić, OIB 78069739653, Franje Horvata Kiša 42, 49250 Zlatar</item>
      <item>Dragutin Proroković, OIB 70304758082, Fausta Vrančića 2, 10000 Zagreb</item>
      <item>Ivica Pušić, OIB 98598974022, Don Mate Šantića 20, 21217 Kaštel Novi</item>
      <item>Marijo Pušić, OIB 41233905945, Ulica A. Gustava Matoša 3, 10360 Sesvete</item>
      <item>Petar Rogina, OIB 63997524913, Vinogradska 44, 49250 Zlatar</item>
      <item>Niko Rončević, OIB 33685622943, Istarska Ulica 29, 48260 Križevci</item>
      <item>Božidar Sakač, OIB 55583194121, Kapela Kalnička 21, 42220 Kapela Kalnička</item>
      <item>Šerif Selimanović, OIB 95239548463, I.kozari Put Xii.odvojak 43, 10000 Zagreb</item>
      <item>Nikola Simić, OIB 66916973868, Nikole Bonifačića 15, 10410 Velika Gorica</item>
      <item>Stevan Simić, OIB 03459360292, Dragutina Domjanića 5, 10410 Velika Gorica</item>
      <item>Zdenka Simić, OIB 29961368203, Dragutina Domjanića 5, 10410 Velika Gorica</item>
      <item>Ramo Stenaklić, OIB 40613705522, Ii.kozari Put Iii.odvojak 2a, 10000 Zagreb</item>
      <item>Dragutin Španić, OIB 60485237828, Kalnička 50, 42220 Ljubešćica</item>
      <item>Antun Tetković, OIB 99206482085, Ante Starčevića 40, 32262 Račinovci</item>
      <item>Hrvoje Tkalec, OIB 80189233253, Zagorska Cesta 37, 10296 Luka</item>
      <item>Srećko Tolić, OIB 72641126749, Vlade Gotovca 9, 10000 Zagreb</item>
      <item>Romeo Tomak-marković, OIB 07028605773, Boševci 12a, 47280 Boševci</item>
      <item>Miljenko Toplak, OIB 06327857077, Donje Makojišće 203, 42220 Donje Makojišće</item>
      <item>Vladimir Tusić, OIB 05404516915, Sjenjak 48, 31000 Osijek</item>
      <item>Igor Valjan, OIB 80754720860, Švica 47, 53220 Švica</item>
      <item>Suzi Vidošić, OIB 71891960080, Drage Gervaisa 23, 10000 Zagreb</item>
      <item>Darko Vladić, OIB 18001113826, Savska 39, 35425 Davor</item>
      <item>Drago Vladić, OIB 50029218206, Ilica 346, 10000 Zagreb</item>
      <item>Ivica Vlašić, OIB 84241473307, Ribnica 175a, 10410 Ribnica</item>
      <item>Blaženka Vukić, OIB 28193063064, Rudopoljska 12, 10000 Zagreb</item>
      <item>Damir Vuradin, OIB 43582143053, Remetinec 230, 42220 Remetinec</item>
      <item>Danijel Vukoja, OIB 08367054640, Kačićeva 56, 35425 Davor</item>
      <item>Ivan Zeljko, OIB 62128946266, Alojzija Stepinca 44, 34310 Gradac</item>
      <item>Anđelko Zvonar, OIB 70192758920, Zagrebačka 84a, 42220 Ljubešćica</item>
      <item>Antonio Žugec, OIB 02507758170, Možđenec 83, 42220 Možđenec</item>
      <item>Igor Žugec, OIB 65955197530, Možđenec 172, 42220 Možđenec</item>
      <item>Matija Žugec, OIB 94249849148, Možđenec 26, 42220 Možđenec</item>
      <item>Ivica Žuti, OIB 73022697913, Možđenec 183a, 42220 Možđenec</item>
      <item>Rajko Bolanča, OIB 64859520014, Ii. Ferenščica Ii. Odvojak 9, 10000 Zagreb</item>
      <item>Goran Dizdar, OIB 01904605580, Kralja Zvonimira 12, 47000 Karlovac</item>
      <item>Ivica Džalto, OIB 09844015675, Vukovarska 8, 22300 Knin</item>
      <item>Drago Filipović, OIB 34215549900, Savska Cesta 101a, 10000 Zagreb</item>
      <item>Ivan Jelić, OIB 66509094385, Janka Leskovara 1, 10000 Zagreb</item>
      <item>Edo Dundov, OIB 82707099489, Vladimira Ruždjaka 9c, 10000 Zagreb</item>
      <item>Dražen Čović, OIB 47069091684, Plješevička 19, 31431 Čepin</item>
      <item>Ivica Bahunek, OIB 98785571764, Ivanovo Polje 8, 42220 Ljubešćica</item>
      <item>Mijo Antunović, OIB 92326507340, Matije Gupca 72, 49210 Zabok</item>
      <item>Ivo Lončar, OIB 72603422183, Ustirama 0, Prozor-rama</item>
      <item>Nikola Vladić, OIB 32815247104, Josipa Pupačića 4, 10000 Zagreb</item>
      <item>Nikola Beljo, OIB 02477699132, Lučica Xxix 5, 23234 Vir</item>
      <item>Dragutin Benković, OIB , Donje Mokojišće 203, 42220 Novi Marof</item>
      <item>ATLAS COPCO d.o.o. za usluge, OIB 80829168312, Slavonska avenija 19, 10000 Zagreb</item>
      <item>ADRIA NORMA d.o.o. za usluge i trgovinu, OIB 80109305109, Ulica grada Vukovara 284/C, 10000 Zagreb</item>
      <item>NEXE BETON d.o.o. za proizvodnju betona, OIB 48358267745, Braće Radića 200, 31500 Našice</item>
      <item>DOKA Hrvatska društvo s ograničenom odgovornošću za proizvodnju, prodaju i iznajmljivanje oplatnih proizvoda i sustava, OIB 25940944046, Radnička cesta 173/g, 10000 Zagreb</item>
      <item>Hrvatski Telekom d.d., OIB 81793146560, Roberta Frangeša Mihanovića 9, 10000 Zagreb</item>
      <item>AGRODUHAN društvo s ograničenom odgovornošću za poljoprivrednu proizvodnju i usluge, OIB 97446273531, Nikole Šubića Zrinskog 30, 33520 Slatina</item>
      <item>PBZ-LEASING, društvo s ograničenom odgovornošću za poslove leasinga, OIB 57270798205, Radnička cesta 44, 10000 Zagreb</item>
      <item>ASTRA INTERNATIONAL, dioničko društvo za vanjsku trgovinu u stečaju, OIB 98560810474, Budmanijeva 5, 10000 Zagreb</item>
      <item>CODEX SORTIUM društvo s ograničenom odgovornošću za pružanje kompleksnih konzalting usluga, OIB 83918065246, Ivana Šibla 9, 10000 Zagreb</item>
      <item>PRIMORJE d.d. (u stečaju), OIB , Vipovska cesta 3, 5270 Ajdovščina</item>
      <item>RH MINISTARSTVO FINANCIJA PU Područni ured Zagreb, OIB 18683136487, Avenija Dubrovnik 32, 10000 Zagreb</item>
      <item>ALLIANZ ZAGREB dioničko društvo za osiguranje, OIB 23759810849, Heinzelova 70, 10000 Zagreb</item>
      <item>GRAD VELIKA GORICA, OIB 75834963344, Trg kralja Tomislava 34, 10410 Velika Gorica</item>
      <item>GRAD KUTINA, OIB 41888874500, Trg kralja Tomislava 12, 44320 Kutina</item>
      <item>INVENTO PRO d.o.o. za projektiranje, OIB 91338031185, Držićeva 81b, 10000 Zagreb</item>
      <item>CROSCO, naftni servisi, d.o.o., OIB 15538072333, Grada Vukovara 18, 10000 Zagreb</item>
      <item>GEOTEHNIKA - KONSOLIDACIJA društvo s ograničenom odgovornošću za konsolidacijske radove, OIB 96552131417, Siget 16B, 10000 Zagreb</item>
      <item>G.V. - PROM društvo s ograničenom odgovornošću za unutarnju, vanjsku trgovinu i usluge, OIB 64880141785, Augusta Šenoe 2, 10450 Jastrebarsko</item>
      <item>BOŽAN d.o.o. za proizvodnju, montažu, održavanje i trgovinu, OIB 66214866918, 3. Kozari put 85, 10000 Zagreb</item>
      <item>VODOOPSKRBA I ODVODNJA društvo s ograničenom odgovornošću za javnu vodoopskrbu i odvodnju, OIB 83416546499, Folnegovićeva 1, 10000 Zagreb</item>
      <item>Igor Pačarić, OIB 99043160937, Štrosmajerova 20, 31402 Koritna</item>
      <item>Vlatko Krajnović, OIB 18327147831, Ulica Branimira Sakača 7, 10000 Zagreb</item>
      <item>Vedran Krajnović, OIB 45528448689, Kuzminečka Ulica 16, 10000 Zagreb</item>
    </derivirana_varijabla>
  </DomainObject.Predmet.OstaliListFormatedWithAdressOIB>
  <DomainObject.Predmet.OstaliListNazivFormated>
    <izvorni_sadrzaj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</izvorni_sadrzaj>
    <derivirana_varijabla naziv="DomainObject.Predmet.OstaliListNazivFormated_1"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</derivirana_varijabla>
  </DomainObject.Predmet.OstaliListNazivFormated>
  <DomainObject.Predmet.OstaliListNazivFormatedOIB>
    <izvorni_sadrzaj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</izvorni_sadrzaj>
    <derivirana_varijabla naziv="DomainObject.Predmet.OstaliListNazivFormatedOIB_1"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>St-417/2015-110</izvorni_sadrzaj>
    <derivirana_varijabla naziv="DomainObject.PoslovniBrojDokumenta_1">St-417/2015-110</derivirana_varijabla>
  </DomainObject.PoslovniBrojDokumenta>
  <DomainObject.Predmet.StrankaIDrugi>
    <izvorni_sadrzaj>GEOTEHNIKA - INŽENJERING d.o.o. i dr.</izvorni_sadrzaj>
    <derivirana_varijabla naziv="DomainObject.Predmet.StrankaIDrugi_1">GEOTEHNIKA - INŽENJERING d.o.o. i dr.</derivirana_varijabla>
  </DomainObject.Predmet.StrankaIDrugi>
  <DomainObject.Predmet.ProtustrankaIDrugi>
    <izvorni_sadrzaj>GEOTEHNIKA - INŽENJERING d.o.o.</izvorni_sadrzaj>
    <derivirana_varijabla naziv="DomainObject.Predmet.ProtustrankaIDrugi_1">GEOTEHNIKA - INŽENJERING d.o.o.</derivirana_varijabla>
  </DomainObject.Predmet.ProtustrankaIDrugi>
  <DomainObject.Predmet.StrankaIDrugiAdressOIB>
    <izvorni_sadrzaj>GEOTEHNIKA - INŽENJERING d.o.o., OIB 44124262642, Gradišćanska 26, 10000 Zagreb i dr.</izvorni_sadrzaj>
    <derivirana_varijabla naziv="DomainObject.Predmet.StrankaIDrugiAdressOIB_1">GEOTEHNIKA - INŽENJERING d.o.o., OIB 44124262642, Gradišćanska 26, 10000 Zagreb i dr.</derivirana_varijabla>
  </DomainObject.Predmet.StrankaIDrugiAdressOIB>
  <DomainObject.Predmet.ProtustrankaIDrugiAdressOIB>
    <izvorni_sadrzaj>GEOTEHNIKA - INŽENJERING d.o.o., OIB 44124262642, Gradišćanska 26, 10000 Zagreb</izvorni_sadrzaj>
    <derivirana_varijabla naziv="DomainObject.Predmet.ProtustrankaIDrugiAdressOIB_1">GEOTEHNIKA - INŽENJERING d.o.o., OIB 44124262642, Gradišćanska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GEOTEHNIKA - INŽENJERING d.o.o.</item>
      <item>GEOTEHNIKA - INŽENJERING d.o.o.</item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Vlatko Krajnović</item>
      <item>Vedran Krajnović</item>
    </izvorni_sadrzaj>
    <derivirana_varijabla naziv="DomainObject.Predmet.SudioniciListNaziv_1">
      <item>GEOTEHNIKA - INŽENJERING d.o.o.</item>
      <item>GEOTEHNIKA - INŽENJERING d.o.o.</item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Vlatko Krajnović</item>
      <item>Vedran Krajnović</item>
    </derivirana_varijabla>
  </DomainObject.Predmet.SudioniciListNaziv>
  <DomainObject.Predmet.SudioniciListAdressOIB>
    <izvorni_sadrzaj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  <item>Davorka Huljev, OIB 34743014377, Miramarska 13/D,10000 Zagreb</item>
      <item>Dubravko Antonić, OIB 92781625528, Vretenec 23,10360 Sesvete</item>
      <item>Stjepan Bilić, OIB 01085232535, Ilica 346,10000 Zagreb</item>
      <item>Josip Bilonić, OIB 48206131453, Boki 5,10370 Puhovo</item>
      <item>Marko Bjelajac, OIB 03572886385, Matijašec 29,10000 Zagreb</item>
      <item>Damir Blažinović, OIB 54228238529, Siromajska Cesta 22,10361 Struga Nartska</item>
      <item>Ivan Brkić, OIB 36145912288, Kralja Zvonimira 17,34310 Gradac</item>
      <item>Marinko Brkić, OIB 04900687543, Kralja Zvonimira 17,34310 Gradac</item>
      <item>Dražen Car, OIB 78763799516, Kordunska 9,10000 Zagreb</item>
      <item>Gordan Čeliković, OIB 91346275353, Borovci 18,10000 Zagreb</item>
      <item>Marinko Čolak, OIB 43924160222, Stjepana Radića 119,34310 Gradac</item>
      <item>Ioan Darie, OIB 86457593623</item>
      <item>Velimir Dejanović, OIB 15359050296, Baranovićeva Ulica 12,10000 Zagreb</item>
      <item>Irena Držaić, OIB 13313590208, Rudolfa Bićanića 20,10000 Zagreb</item>
      <item>Anto Džalto, OIB 32218075217, Vinka Sedinića 17,10361 Dumovec</item>
      <item>Ivan Džalto, OIB 81761619819, Ilica 346,10000 Zagreb</item>
      <item>Jure Džalto, OIB 30890923159, Vugrovečka 77,10360 Dobrodol</item>
      <item>Vedran Džalto, OIB 15850032354, Mira Barešića 14,21000 Split</item>
      <item>Ivan Erdelja, OIB 68527001750, Mihovljan 344,49252 Mihovljan</item>
      <item>Ivan Farkaš, OIB 11262369181, Kralja Zvonimira 12,31403 Vladislavci</item>
      <item>Branislav Filipović, OIB 81167862221, Šćit 0,Prozor-rama</item>
      <item>Ivan Gereci, OIB 88962988662, Laz Bistrički 46,49246 Laz Bistrički</item>
      <item>Zlatko Grepo, OIB 39526623368, Josipa Kozarca 57,31224 Koška</item>
      <item>Tomislav Grepo, OIB 40986687180, Zrinsko Frankopanska 12,31512 Feričanci</item>
      <item>Tomislav Gudelj, OIB 13054333296, Trg Otokara Keršovanija 8,10000 Zagreb</item>
      <item>Bojan Horvat, OIB 92393650679, Pavlenski Put 5o,10000 Zagreb</item>
      <item>Josip Horvat, OIB 24439125142, Krč 39,42220 Krč</item>
      <item>Viktor Horvat, OIB 28768985379, Sajmišna 50,49250 Zlatar</item>
      <item>Mato Ivandić, OIB 77136564688, Detkovac 172,33411 Detkovac</item>
      <item>Mato Ivandić, OIB 77136564688, Detkovac 172,33411 Detkovac</item>
      <item>Miljenko Ivanušec, OIB 24353874744, Zagrebačka 63,42220 Ljubešćica</item>
      <item>Mato Jeličić, OIB 69436403725, Kustošijski Venec 80,10000 Zagreb</item>
      <item>Zlatko Jembrih, OIB 34742636426, Mače 32h,49250 Mače</item>
      <item>Tado Jukić, OIB 52548758185, Kikićeva 16,10000 Zagreb</item>
      <item>Franjo Jurić, OIB 40993775827, Andrije Pirnata 2,44250 Petrinja</item>
      <item>Luka Kandić, OIB 77474096954, Nikole Šubića Zrinskog 10,31542 Beničanci</item>
      <item>Zvonimir Kaniški, OIB 36556804137, Staromlinska 74,42000 Gornji Kućan</item>
      <item>Danijela Karadža, OIB 65070174340, Redovka 15,10000 Zagreb</item>
      <item>Damir Katačić, OIB 26308235284, 3. Pile 12,10000 Zagreb</item>
      <item>Matija Komljenović, OIB 60950406105, Japjeci 10,10255 Donji Stupnik</item>
      <item>Ivica Krasko, OIB 97869477343, Stjepana Radića 155,34310 Gradac</item>
      <item>Nedeljko Krbot, OIB 94557819780, Grana 67a,42220 Grana</item>
      <item>Branko Kršak, OIB 91751500788, Sveta Helena 93,10382 Sveta Helena</item>
      <item>Andjelko Kvesić, OIB 41803507944, Ivanićgradska 56,10000 Zagreb</item>
      <item>Anto Lončar, OIB 24664216966, Josipa Stipana Reljkovića 24,32281 Ivankovo</item>
      <item>Ivan Magaš, OIB 38561061351, Ferenščica I. 47,10000 Zagreb</item>
      <item>Krešimir Majdak, OIB 99032133739, Donja Batina 133,49250 Donja Batina</item>
      <item>Ivica Marasović, OIB 01549404409, Savska Cesta 56,10000 Zagreb</item>
      <item>Ante Matešić, OIB 40184613069, Kustošijski Venec 80,10000 Zagreb</item>
      <item>Slavko Miloš, OIB 00667656692, Iii.kozari Put 83,10000 Zagreb</item>
      <item>Stjepan Nikolić, OIB 94908627843, Ulica Augusta Šenoe 33,10290 Zaprešić</item>
      <item>Zdenek Opolzer, OIB 82055885044, Viganj 118,20267 Viganj</item>
      <item>Mato Pačarić, OIB 28682825607, Štrosmajerova 20,31402 Koritna</item>
      <item>Šimo Pačarić, OIB 31162258450, Štrosmajerova 13,31402 Koritna</item>
      <item>Stipo Parić, OIB 70913141022, Drage 8,10000 Zagreb</item>
      <item>Dubravko Pavleković, OIB 62804018402, Tihi Dol 26,10000 Zagreb</item>
      <item>Dubravko Pokec, OIB 99582714781, Andrije Hebranga 7,48350 Virje</item>
      <item>Antonijo Pozaić, OIB 78069739653, Franje Horvata Kiša 42,49250 Zlatar</item>
      <item>Dragutin Proroković, OIB 70304758082, Fausta Vrančića 2,10000 Zagreb</item>
      <item>Ivica Pušić, OIB 98598974022, Don Mate Šantića 20,21217 Kaštel Novi</item>
      <item>Marijo Pušić, OIB 41233905945, Ulica A. Gustava Matoša 3,10360 Sesvete</item>
      <item>Petar Rogina, OIB 63997524913, Vinogradska 44,49250 Zlatar</item>
      <item>Niko Rončević, OIB 33685622943, Istarska Ulica 29,48260 Križevci</item>
      <item>Božidar Sakač, OIB 55583194121, Kapela Kalnička 21,42220 Kapela Kalnička</item>
      <item>Šerif Selimanović, OIB 95239548463, I.kozari Put Xii.odvojak 43,10000 Zagreb</item>
      <item>Nikola Simić, OIB 66916973868, Nikole Bonifačića 15,10410 Velika Gorica</item>
      <item>Stevan Simić, OIB 03459360292, Dragutina Domjanića 5,10410 Velika Gorica</item>
      <item>Zdenka Simić, OIB 29961368203, Dragutina Domjanića 5,10410 Velika Gorica</item>
      <item>Ramo Stenaklić, OIB 40613705522, Ii.kozari Put Iii.odvojak 2a,10000 Zagreb</item>
      <item>Dragutin Španić, OIB 60485237828, Kalnička 50,42220 Ljubešćica</item>
      <item>Antun Tetković, OIB 99206482085, Ante Starčevića 40,32262 Račinovci</item>
      <item>Hrvoje Tkalec, OIB 80189233253, Zagorska Cesta 37,10296 Luka</item>
      <item>Srećko Tolić, OIB 72641126749, Vlade Gotovca 9,10000 Zagreb</item>
      <item>Romeo Tomak-marković, OIB 07028605773, Boševci 12a,47280 Boševci</item>
      <item>Miljenko Toplak, OIB 06327857077, Donje Makojišće 203,42220 Donje Makojišće</item>
      <item>Vladimir Tusić, OIB 05404516915, Sjenjak 48,31000 Osijek</item>
      <item>Igor Valjan, OIB 80754720860, Švica 47,53220 Švica</item>
      <item>Suzi Vidošić, OIB 71891960080, Drage Gervaisa 23,10000 Zagreb</item>
      <item>Darko Vladić, OIB 18001113826, Savska 39,35425 Davor</item>
      <item>Drago Vladić, OIB 50029218206, Ilica 346,10000 Zagreb</item>
      <item>Ivica Vlašić, OIB 84241473307, Ribnica 175a,10410 Ribnica</item>
      <item>Blaženka Vukić, OIB 28193063064, Rudopoljska 12,10000 Zagreb</item>
      <item>Damir Vuradin, OIB 43582143053, Remetinec 230,42220 Remetinec</item>
      <item>Danijel Vukoja, OIB 08367054640, Kačićeva 56,35425 Davor</item>
      <item>Ivan Zeljko, OIB 62128946266, Alojzija Stepinca 44,34310 Gradac</item>
      <item>Anđelko Zvonar, OIB 70192758920, Zagrebačka 84a,42220 Ljubešćica</item>
      <item>Antonio Žugec, OIB 02507758170, Možđenec 83,42220 Možđenec</item>
      <item>Igor Žugec, OIB 65955197530, Možđenec 172,42220 Možđenec</item>
      <item>Matija Žugec, OIB 94249849148, Možđenec 26,42220 Možđenec</item>
      <item>Ivica Žuti, OIB 73022697913, Možđenec 183a,42220 Možđenec</item>
      <item>Rajko Bolanča, OIB 64859520014, Ii. Ferenščica Ii. Odvojak 9,10000 Zagreb</item>
      <item>Goran Dizdar, OIB 01904605580, Kralja Zvonimira 12,47000 Karlovac</item>
      <item>Ivica Džalto, OIB 09844015675, Vukovarska 8,22300 Knin</item>
      <item>Drago Filipović, OIB 34215549900, Savska Cesta 101a,10000 Zagreb</item>
      <item>Ivan Jelić, OIB 66509094385, Janka Leskovara 1,10000 Zagreb</item>
      <item>Edo Dundov, OIB 82707099489, Vladimira Ruždjaka 9c,10000 Zagreb</item>
      <item>Dražen Čović, OIB 47069091684, Plješevička 19,31431 Čepin</item>
      <item>Ivica Bahunek, OIB 98785571764, Ivanovo Polje 8,42220 Ljubešćica</item>
      <item>Mijo Antunović, OIB 92326507340, Matije Gupca 72,49210 Zabok</item>
      <item>Ivo Lončar, OIB 72603422183, Ustirama 0,Prozor-rama</item>
      <item>Nikola Vladić, OIB 32815247104, Josipa Pupačića 4,10000 Zagreb</item>
      <item>Nikola Beljo, OIB 02477699132, Lučica Xxix 5,23234 Vir</item>
      <item>Dragutin Benković, OIB , Donje Mokojišće 203,42220 Novi Marof</item>
      <item>ATLAS COPCO d.o.o. za usluge, OIB 80829168312, Slavonska avenija 19,10000 Zagreb</item>
      <item>ADRIA NORMA d.o.o. za usluge i trgovinu, OIB 80109305109, Ulica grada Vukovara 284/C,10000 Zagreb</item>
      <item>NEXE BETON d.o.o. za proizvodnju betona, OIB 48358267745, Braće Radića 200,31500 Našice</item>
      <item>DOKA Hrvatska društvo s ograničenom odgovornošću za proizvodnju, prodaju i iznajmljivanje oplatnih proizvoda i sustava, OIB 25940944046, Radnička cesta 173/g,10000 Zagreb</item>
      <item>Hrvatski Telekom d.d., OIB 81793146560, Roberta Frangeša Mihanovića 9,10000 Zagreb</item>
      <item>AGRODUHAN društvo s ograničenom odgovornošću za poljoprivrednu proizvodnju i usluge, OIB 97446273531, Nikole Šubića Zrinskog 30,33520 Slatina</item>
      <item>PBZ-LEASING, društvo s ograničenom odgovornošću za poslove leasinga, OIB 57270798205, Radnička cesta 44,10000 Zagreb</item>
      <item>ASTRA INTERNATIONAL, dioničko društvo za vanjsku trgovinu u stečaju, OIB 98560810474, Budmanijeva 5,10000 Zagreb</item>
      <item>CODEX SORTIUM društvo s ograničenom odgovornošću za pružanje kompleksnih konzalting usluga, OIB 83918065246, Ivana Šibla 9,10000 Zagreb</item>
      <item>PRIMORJE d.d. (u stečaju), OIB , Vipovska cesta 3,5270 Ajdovščina</item>
      <item>RH MINISTARSTVO FINANCIJA PU Područni ured Zagreb, OIB 18683136487, Avenija Dubrovnik 32,10000 Zagreb</item>
      <item>ALLIANZ ZAGREB dioničko društvo za osiguranje, OIB 23759810849, Heinzelova 70,10000 Zagreb</item>
      <item>GRAD VELIKA GORICA, OIB 75834963344, Trg kralja Tomislava 34,10410 Velika Gorica</item>
      <item>GRAD KUTINA, OIB 41888874500, Trg kralja Tomislava 12,44320 Kutina</item>
      <item>INVENTO PRO d.o.o. za projektiranje, OIB 91338031185, Držićeva 81b,10000 Zagreb</item>
      <item>CROSCO, naftni servisi, d.o.o., OIB 15538072333, Grada Vukovara 18,10000 Zagreb</item>
      <item>GEOTEHNIKA - KONSOLIDACIJA društvo s ograničenom odgovornošću za konsolidacijske radove, OIB 96552131417, Siget 16B,10000 Zagreb</item>
      <item>G.V. - PROM društvo s ograničenom odgovornošću za unutarnju, vanjsku trgovinu i usluge, OIB 64880141785, Augusta Šenoe 2,10450 Jastrebarsko</item>
      <item>BOŽAN d.o.o. za proizvodnju, montažu, održavanje i trgovinu, OIB 66214866918, 3. Kozari put 85,10000 Zagreb</item>
      <item>VODOOPSKRBA I ODVODNJA društvo s ograničenom odgovornošću za javnu vodoopskrbu i odvodnju, OIB 83416546499, Folnegovićeva 1,10000 Zagreb</item>
      <item>Igor Pačarić, OIB 99043160937, Štrosmajerova 20,31402 Koritna</item>
      <item>Zavod za vještačenje, profesionalnu rehabilitaciju i zapošljavanje osoba s invaliditetom, OIB 20502470829, Antuna Mihanovića 3,10000 Zagreb</item>
      <item>Ivan Kovač</item>
      <item>MAGNUS TRANS d.o.o. za prijevoz i trgovinu, OIB 82468393068, Selska cesta 90 C ,10000 Zagreb</item>
      <item>Igh Mostar d.o.o., OIB , Bišće polje BB,88000 Mostar</item>
      <item>MONTMONTAŽA-OPREMA društvo s ograničenom odgovornošću za izvođenje investicijskih radova, OIB 06544535948, Samoborska cesta 145,10000 Zagreb</item>
      <item>Vlatko Krajnović, OIB 18327147831, Ulica Branimira Sakača 7,10000 Zagreb</item>
      <item>Vedran Krajnović, OIB 45528448689, Kuzminečka Ulica 16,10000 Zagreb</item>
    </izvorni_sadrzaj>
    <derivirana_varijabla naziv="DomainObject.Predmet.SudioniciListAdressOIB_1"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  <item>Davorka Huljev, OIB 34743014377, Miramarska 13/D,10000 Zagreb</item>
      <item>Dubravko Antonić, OIB 92781625528, Vretenec 23,10360 Sesvete</item>
      <item>Stjepan Bilić, OIB 01085232535, Ilica 346,10000 Zagreb</item>
      <item>Josip Bilonić, OIB 48206131453, Boki 5,10370 Puhovo</item>
      <item>Marko Bjelajac, OIB 03572886385, Matijašec 29,10000 Zagreb</item>
      <item>Damir Blažinović, OIB 54228238529, Siromajska Cesta 22,10361 Struga Nartska</item>
      <item>Ivan Brkić, OIB 36145912288, Kralja Zvonimira 17,34310 Gradac</item>
      <item>Marinko Brkić, OIB 04900687543, Kralja Zvonimira 17,34310 Gradac</item>
      <item>Dražen Car, OIB 78763799516, Kordunska 9,10000 Zagreb</item>
      <item>Gordan Čeliković, OIB 91346275353, Borovci 18,10000 Zagreb</item>
      <item>Marinko Čolak, OIB 43924160222, Stjepana Radića 119,34310 Gradac</item>
      <item>Ioan Darie, OIB 86457593623</item>
      <item>Velimir Dejanović, OIB 15359050296, Baranovićeva Ulica 12,10000 Zagreb</item>
      <item>Irena Držaić, OIB 13313590208, Rudolfa Bićanića 20,10000 Zagreb</item>
      <item>Anto Džalto, OIB 32218075217, Vinka Sedinića 17,10361 Dumovec</item>
      <item>Ivan Džalto, OIB 81761619819, Ilica 346,10000 Zagreb</item>
      <item>Jure Džalto, OIB 30890923159, Vugrovečka 77,10360 Dobrodol</item>
      <item>Vedran Džalto, OIB 15850032354, Mira Barešića 14,21000 Split</item>
      <item>Ivan Erdelja, OIB 68527001750, Mihovljan 344,49252 Mihovljan</item>
      <item>Ivan Farkaš, OIB 11262369181, Kralja Zvonimira 12,31403 Vladislavci</item>
      <item>Branislav Filipović, OIB 81167862221, Šćit 0,Prozor-rama</item>
      <item>Ivan Gereci, OIB 88962988662, Laz Bistrički 46,49246 Laz Bistrički</item>
      <item>Zlatko Grepo, OIB 39526623368, Josipa Kozarca 57,31224 Koška</item>
      <item>Tomislav Grepo, OIB 40986687180, Zrinsko Frankopanska 12,31512 Feričanci</item>
      <item>Tomislav Gudelj, OIB 13054333296, Trg Otokara Keršovanija 8,10000 Zagreb</item>
      <item>Bojan Horvat, OIB 92393650679, Pavlenski Put 5o,10000 Zagreb</item>
      <item>Josip Horvat, OIB 24439125142, Krč 39,42220 Krč</item>
      <item>Viktor Horvat, OIB 28768985379, Sajmišna 50,49250 Zlatar</item>
      <item>Mato Ivandić, OIB 77136564688, Detkovac 172,33411 Detkovac</item>
      <item>Mato Ivandić, OIB 77136564688, Detkovac 172,33411 Detkovac</item>
      <item>Miljenko Ivanušec, OIB 24353874744, Zagrebačka 63,42220 Ljubešćica</item>
      <item>Mato Jeličić, OIB 69436403725, Kustošijski Venec 80,10000 Zagreb</item>
      <item>Zlatko Jembrih, OIB 34742636426, Mače 32h,49250 Mače</item>
      <item>Tado Jukić, OIB 52548758185, Kikićeva 16,10000 Zagreb</item>
      <item>Franjo Jurić, OIB 40993775827, Andrije Pirnata 2,44250 Petrinja</item>
      <item>Luka Kandić, OIB 77474096954, Nikole Šubića Zrinskog 10,31542 Beničanci</item>
      <item>Zvonimir Kaniški, OIB 36556804137, Staromlinska 74,42000 Gornji Kućan</item>
      <item>Danijela Karadža, OIB 65070174340, Redovka 15,10000 Zagreb</item>
      <item>Damir Katačić, OIB 26308235284, 3. Pile 12,10000 Zagreb</item>
      <item>Matija Komljenović, OIB 60950406105, Japjeci 10,10255 Donji Stupnik</item>
      <item>Ivica Krasko, OIB 97869477343, Stjepana Radića 155,34310 Gradac</item>
      <item>Nedeljko Krbot, OIB 94557819780, Grana 67a,42220 Grana</item>
      <item>Branko Kršak, OIB 91751500788, Sveta Helena 93,10382 Sveta Helena</item>
      <item>Andjelko Kvesić, OIB 41803507944, Ivanićgradska 56,10000 Zagreb</item>
      <item>Anto Lončar, OIB 24664216966, Josipa Stipana Reljkovića 24,32281 Ivankovo</item>
      <item>Ivan Magaš, OIB 38561061351, Ferenščica I. 47,10000 Zagreb</item>
      <item>Krešimir Majdak, OIB 99032133739, Donja Batina 133,49250 Donja Batina</item>
      <item>Ivica Marasović, OIB 01549404409, Savska Cesta 56,10000 Zagreb</item>
      <item>Ante Matešić, OIB 40184613069, Kustošijski Venec 80,10000 Zagreb</item>
      <item>Slavko Miloš, OIB 00667656692, Iii.kozari Put 83,10000 Zagreb</item>
      <item>Stjepan Nikolić, OIB 94908627843, Ulica Augusta Šenoe 33,10290 Zaprešić</item>
      <item>Zdenek Opolzer, OIB 82055885044, Viganj 118,20267 Viganj</item>
      <item>Mato Pačarić, OIB 28682825607, Štrosmajerova 20,31402 Koritna</item>
      <item>Šimo Pačarić, OIB 31162258450, Štrosmajerova 13,31402 Koritna</item>
      <item>Stipo Parić, OIB 70913141022, Drage 8,10000 Zagreb</item>
      <item>Dubravko Pavleković, OIB 62804018402, Tihi Dol 26,10000 Zagreb</item>
      <item>Dubravko Pokec, OIB 99582714781, Andrije Hebranga 7,48350 Virje</item>
      <item>Antonijo Pozaić, OIB 78069739653, Franje Horvata Kiša 42,49250 Zlatar</item>
      <item>Dragutin Proroković, OIB 70304758082, Fausta Vrančića 2,10000 Zagreb</item>
      <item>Ivica Pušić, OIB 98598974022, Don Mate Šantića 20,21217 Kaštel Novi</item>
      <item>Marijo Pušić, OIB 41233905945, Ulica A. Gustava Matoša 3,10360 Sesvete</item>
      <item>Petar Rogina, OIB 63997524913, Vinogradska 44,49250 Zlatar</item>
      <item>Niko Rončević, OIB 33685622943, Istarska Ulica 29,48260 Križevci</item>
      <item>Božidar Sakač, OIB 55583194121, Kapela Kalnička 21,42220 Kapela Kalnička</item>
      <item>Šerif Selimanović, OIB 95239548463, I.kozari Put Xii.odvojak 43,10000 Zagreb</item>
      <item>Nikola Simić, OIB 66916973868, Nikole Bonifačića 15,10410 Velika Gorica</item>
      <item>Stevan Simić, OIB 03459360292, Dragutina Domjanića 5,10410 Velika Gorica</item>
      <item>Zdenka Simić, OIB 29961368203, Dragutina Domjanića 5,10410 Velika Gorica</item>
      <item>Ramo Stenaklić, OIB 40613705522, Ii.kozari Put Iii.odvojak 2a,10000 Zagreb</item>
      <item>Dragutin Španić, OIB 60485237828, Kalnička 50,42220 Ljubešćica</item>
      <item>Antun Tetković, OIB 99206482085, Ante Starčevića 40,32262 Račinovci</item>
      <item>Hrvoje Tkalec, OIB 80189233253, Zagorska Cesta 37,10296 Luka</item>
      <item>Srećko Tolić, OIB 72641126749, Vlade Gotovca 9,10000 Zagreb</item>
      <item>Romeo Tomak-marković, OIB 07028605773, Boševci 12a,47280 Boševci</item>
      <item>Miljenko Toplak, OIB 06327857077, Donje Makojišće 203,42220 Donje Makojišće</item>
      <item>Vladimir Tusić, OIB 05404516915, Sjenjak 48,31000 Osijek</item>
      <item>Igor Valjan, OIB 80754720860, Švica 47,53220 Švica</item>
      <item>Suzi Vidošić, OIB 71891960080, Drage Gervaisa 23,10000 Zagreb</item>
      <item>Darko Vladić, OIB 18001113826, Savska 39,35425 Davor</item>
      <item>Drago Vladić, OIB 50029218206, Ilica 346,10000 Zagreb</item>
      <item>Ivica Vlašić, OIB 84241473307, Ribnica 175a,10410 Ribnica</item>
      <item>Blaženka Vukić, OIB 28193063064, Rudopoljska 12,10000 Zagreb</item>
      <item>Damir Vuradin, OIB 43582143053, Remetinec 230,42220 Remetinec</item>
      <item>Danijel Vukoja, OIB 08367054640, Kačićeva 56,35425 Davor</item>
      <item>Ivan Zeljko, OIB 62128946266, Alojzija Stepinca 44,34310 Gradac</item>
      <item>Anđelko Zvonar, OIB 70192758920, Zagrebačka 84a,42220 Ljubešćica</item>
      <item>Antonio Žugec, OIB 02507758170, Možđenec 83,42220 Možđenec</item>
      <item>Igor Žugec, OIB 65955197530, Možđenec 172,42220 Možđenec</item>
      <item>Matija Žugec, OIB 94249849148, Možđenec 26,42220 Možđenec</item>
      <item>Ivica Žuti, OIB 73022697913, Možđenec 183a,42220 Možđenec</item>
      <item>Rajko Bolanča, OIB 64859520014, Ii. Ferenščica Ii. Odvojak 9,10000 Zagreb</item>
      <item>Goran Dizdar, OIB 01904605580, Kralja Zvonimira 12,47000 Karlovac</item>
      <item>Ivica Džalto, OIB 09844015675, Vukovarska 8,22300 Knin</item>
      <item>Drago Filipović, OIB 34215549900, Savska Cesta 101a,10000 Zagreb</item>
      <item>Ivan Jelić, OIB 66509094385, Janka Leskovara 1,10000 Zagreb</item>
      <item>Edo Dundov, OIB 82707099489, Vladimira Ruždjaka 9c,10000 Zagreb</item>
      <item>Dražen Čović, OIB 47069091684, Plješevička 19,31431 Čepin</item>
      <item>Ivica Bahunek, OIB 98785571764, Ivanovo Polje 8,42220 Ljubešćica</item>
      <item>Mijo Antunović, OIB 92326507340, Matije Gupca 72,49210 Zabok</item>
      <item>Ivo Lončar, OIB 72603422183, Ustirama 0,Prozor-rama</item>
      <item>Nikola Vladić, OIB 32815247104, Josipa Pupačića 4,10000 Zagreb</item>
      <item>Nikola Beljo, OIB 02477699132, Lučica Xxix 5,23234 Vir</item>
      <item>Dragutin Benković, OIB , Donje Mokojišće 203,42220 Novi Marof</item>
      <item>ATLAS COPCO d.o.o. za usluge, OIB 80829168312, Slavonska avenija 19,10000 Zagreb</item>
      <item>ADRIA NORMA d.o.o. za usluge i trgovinu, OIB 80109305109, Ulica grada Vukovara 284/C,10000 Zagreb</item>
      <item>NEXE BETON d.o.o. za proizvodnju betona, OIB 48358267745, Braće Radića 200,31500 Našice</item>
      <item>DOKA Hrvatska društvo s ograničenom odgovornošću za proizvodnju, prodaju i iznajmljivanje oplatnih proizvoda i sustava, OIB 25940944046, Radnička cesta 173/g,10000 Zagreb</item>
      <item>Hrvatski Telekom d.d., OIB 81793146560, Roberta Frangeša Mihanovića 9,10000 Zagreb</item>
      <item>AGRODUHAN društvo s ograničenom odgovornošću za poljoprivrednu proizvodnju i usluge, OIB 97446273531, Nikole Šubića Zrinskog 30,33520 Slatina</item>
      <item>PBZ-LEASING, društvo s ograničenom odgovornošću za poslove leasinga, OIB 57270798205, Radnička cesta 44,10000 Zagreb</item>
      <item>ASTRA INTERNATIONAL, dioničko društvo za vanjsku trgovinu u stečaju, OIB 98560810474, Budmanijeva 5,10000 Zagreb</item>
      <item>CODEX SORTIUM društvo s ograničenom odgovornošću za pružanje kompleksnih konzalting usluga, OIB 83918065246, Ivana Šibla 9,10000 Zagreb</item>
      <item>PRIMORJE d.d. (u stečaju), OIB , Vipovska cesta 3,5270 Ajdovščina</item>
      <item>RH MINISTARSTVO FINANCIJA PU Područni ured Zagreb, OIB 18683136487, Avenija Dubrovnik 32,10000 Zagreb</item>
      <item>ALLIANZ ZAGREB dioničko društvo za osiguranje, OIB 23759810849, Heinzelova 70,10000 Zagreb</item>
      <item>GRAD VELIKA GORICA, OIB 75834963344, Trg kralja Tomislava 34,10410 Velika Gorica</item>
      <item>GRAD KUTINA, OIB 41888874500, Trg kralja Tomislava 12,44320 Kutina</item>
      <item>INVENTO PRO d.o.o. za projektiranje, OIB 91338031185, Držićeva 81b,10000 Zagreb</item>
      <item>CROSCO, naftni servisi, d.o.o., OIB 15538072333, Grada Vukovara 18,10000 Zagreb</item>
      <item>GEOTEHNIKA - KONSOLIDACIJA društvo s ograničenom odgovornošću za konsolidacijske radove, OIB 96552131417, Siget 16B,10000 Zagreb</item>
      <item>G.V. - PROM društvo s ograničenom odgovornošću za unutarnju, vanjsku trgovinu i usluge, OIB 64880141785, Augusta Šenoe 2,10450 Jastrebarsko</item>
      <item>BOŽAN d.o.o. za proizvodnju, montažu, održavanje i trgovinu, OIB 66214866918, 3. Kozari put 85,10000 Zagreb</item>
      <item>VODOOPSKRBA I ODVODNJA društvo s ograničenom odgovornošću za javnu vodoopskrbu i odvodnju, OIB 83416546499, Folnegovićeva 1,10000 Zagreb</item>
      <item>Igor Pačarić, OIB 99043160937, Štrosmajerova 20,31402 Koritna</item>
      <item>Zavod za vještačenje, profesionalnu rehabilitaciju i zapošljavanje osoba s invaliditetom, OIB 20502470829, Antuna Mihanovića 3,10000 Zagreb</item>
      <item>Ivan Kovač</item>
      <item>MAGNUS TRANS d.o.o. za prijevoz i trgovinu, OIB 82468393068, Selska cesta 90 C ,10000 Zagreb</item>
      <item>Igh Mostar d.o.o., OIB , Bišće polje BB,88000 Mostar</item>
      <item>MONTMONTAŽA-OPREMA društvo s ograničenom odgovornošću za izvođenje investicijskih radova, OIB 06544535948, Samoborska cesta 145,10000 Zagreb</item>
      <item>Vlatko Krajnović, OIB 18327147831, Ulica Branimira Sakača 7,10000 Zagreb</item>
      <item>Vedran Krajnović, OIB 45528448689, Kuzminečka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44124262642</item>
      <item>, OIB 44124262642</item>
      <item>, OIB null</item>
      <item>, OIB null</item>
      <item>, OIB 34743014377</item>
      <item>, OIB 92781625528</item>
      <item>, OIB 01085232535</item>
      <item>, OIB 48206131453</item>
      <item>, OIB 03572886385</item>
      <item>, OIB 54228238529</item>
      <item>, OIB 36145912288</item>
      <item>, OIB 04900687543</item>
      <item>, OIB 78763799516</item>
      <item>, OIB 91346275353</item>
      <item>, OIB 43924160222</item>
      <item>, OIB 86457593623</item>
      <item>, OIB 15359050296</item>
      <item>, OIB 13313590208</item>
      <item>, OIB 32218075217</item>
      <item>, OIB 81761619819</item>
      <item>, OIB 30890923159</item>
      <item>, OIB 15850032354</item>
      <item>, OIB 68527001750</item>
      <item>, OIB 11262369181</item>
      <item>, OIB 81167862221</item>
      <item>, OIB 88962988662</item>
      <item>, OIB 39526623368</item>
      <item>, OIB 40986687180</item>
      <item>, OIB 13054333296</item>
      <item>, OIB 92393650679</item>
      <item>, OIB 24439125142</item>
      <item>, OIB 28768985379</item>
      <item>, OIB 77136564688</item>
      <item>, OIB 77136564688</item>
      <item>, OIB 24353874744</item>
      <item>, OIB 69436403725</item>
      <item>, OIB 34742636426</item>
      <item>, OIB 52548758185</item>
      <item>, OIB 40993775827</item>
      <item>, OIB 77474096954</item>
      <item>, OIB 36556804137</item>
      <item>, OIB 65070174340</item>
      <item>, OIB 26308235284</item>
      <item>, OIB 60950406105</item>
      <item>, OIB 97869477343</item>
      <item>, OIB 94557819780</item>
      <item>, OIB 91751500788</item>
      <item>, OIB 41803507944</item>
      <item>, OIB 24664216966</item>
      <item>, OIB 38561061351</item>
      <item>, OIB 99032133739</item>
      <item>, OIB 01549404409</item>
      <item>, OIB 40184613069</item>
      <item>, OIB 00667656692</item>
      <item>, OIB 94908627843</item>
      <item>, OIB 82055885044</item>
      <item>, OIB 28682825607</item>
      <item>, OIB 31162258450</item>
      <item>, OIB 70913141022</item>
      <item>, OIB 62804018402</item>
      <item>, OIB 99582714781</item>
      <item>, OIB 78069739653</item>
      <item>, OIB 70304758082</item>
      <item>, OIB 98598974022</item>
      <item>, OIB 41233905945</item>
      <item>, OIB 63997524913</item>
      <item>, OIB 33685622943</item>
      <item>, OIB 55583194121</item>
      <item>, OIB 95239548463</item>
      <item>, OIB 66916973868</item>
      <item>, OIB 03459360292</item>
      <item>, OIB 29961368203</item>
      <item>, OIB 40613705522</item>
      <item>, OIB 60485237828</item>
      <item>, OIB 99206482085</item>
      <item>, OIB 80189233253</item>
      <item>, OIB 72641126749</item>
      <item>, OIB 07028605773</item>
      <item>, OIB 06327857077</item>
      <item>, OIB 05404516915</item>
      <item>, OIB 80754720860</item>
      <item>, OIB 71891960080</item>
      <item>, OIB 18001113826</item>
      <item>, OIB 50029218206</item>
      <item>, OIB 84241473307</item>
      <item>, OIB 28193063064</item>
      <item>, OIB 43582143053</item>
      <item>, OIB 08367054640</item>
      <item>, OIB 62128946266</item>
      <item>, OIB 70192758920</item>
      <item>, OIB 02507758170</item>
      <item>, OIB 65955197530</item>
      <item>, OIB 94249849148</item>
      <item>, OIB 73022697913</item>
      <item>, OIB 64859520014</item>
      <item>, OIB 01904605580</item>
      <item>, OIB 09844015675</item>
      <item>, OIB 34215549900</item>
      <item>, OIB 66509094385</item>
      <item>, OIB 82707099489</item>
      <item>, OIB 47069091684</item>
      <item>, OIB 98785571764</item>
      <item>, OIB 92326507340</item>
      <item>, OIB 72603422183</item>
      <item>, OIB 32815247104</item>
      <item>, OIB 02477699132</item>
      <item>, OIB </item>
      <item>, OIB 80829168312</item>
      <item>, OIB 80109305109</item>
      <item>, OIB 48358267745</item>
      <item>, OIB 25940944046</item>
      <item>, OIB 81793146560</item>
      <item>, OIB 97446273531</item>
      <item>, OIB 57270798205</item>
      <item>, OIB 98560810474</item>
      <item>, OIB 83918065246</item>
      <item>, OIB </item>
      <item>, OIB 18683136487</item>
      <item>, OIB 23759810849</item>
      <item>, OIB 75834963344</item>
      <item>, OIB 41888874500</item>
      <item>, OIB 91338031185</item>
      <item>, OIB 15538072333</item>
      <item>, OIB 96552131417</item>
      <item>, OIB 64880141785</item>
      <item>, OIB 66214866918</item>
      <item>, OIB 83416546499</item>
      <item>, OIB 99043160937</item>
      <item>, OIB 20502470829</item>
      <item>, OIB null</item>
      <item>, OIB 82468393068</item>
      <item>, OIB </item>
      <item>, OIB 06544535948</item>
      <item>, OIB 18327147831</item>
      <item>, OIB 45528448689</item>
    </izvorni_sadrzaj>
    <derivirana_varijabla naziv="DomainObject.Predmet.SudioniciListNazivOIB_1">
      <item>, OIB 44124262642</item>
      <item>, OIB 44124262642</item>
      <item>, OIB null</item>
      <item>, OIB null</item>
      <item>, OIB 34743014377</item>
      <item>, OIB 92781625528</item>
      <item>, OIB 01085232535</item>
      <item>, OIB 48206131453</item>
      <item>, OIB 03572886385</item>
      <item>, OIB 54228238529</item>
      <item>, OIB 36145912288</item>
      <item>, OIB 04900687543</item>
      <item>, OIB 78763799516</item>
      <item>, OIB 91346275353</item>
      <item>, OIB 43924160222</item>
      <item>, OIB 86457593623</item>
      <item>, OIB 15359050296</item>
      <item>, OIB 13313590208</item>
      <item>, OIB 32218075217</item>
      <item>, OIB 81761619819</item>
      <item>, OIB 30890923159</item>
      <item>, OIB 15850032354</item>
      <item>, OIB 68527001750</item>
      <item>, OIB 11262369181</item>
      <item>, OIB 81167862221</item>
      <item>, OIB 88962988662</item>
      <item>, OIB 39526623368</item>
      <item>, OIB 40986687180</item>
      <item>, OIB 13054333296</item>
      <item>, OIB 92393650679</item>
      <item>, OIB 24439125142</item>
      <item>, OIB 28768985379</item>
      <item>, OIB 77136564688</item>
      <item>, OIB 77136564688</item>
      <item>, OIB 24353874744</item>
      <item>, OIB 69436403725</item>
      <item>, OIB 34742636426</item>
      <item>, OIB 52548758185</item>
      <item>, OIB 40993775827</item>
      <item>, OIB 77474096954</item>
      <item>, OIB 36556804137</item>
      <item>, OIB 65070174340</item>
      <item>, OIB 26308235284</item>
      <item>, OIB 60950406105</item>
      <item>, OIB 97869477343</item>
      <item>, OIB 94557819780</item>
      <item>, OIB 91751500788</item>
      <item>, OIB 41803507944</item>
      <item>, OIB 24664216966</item>
      <item>, OIB 38561061351</item>
      <item>, OIB 99032133739</item>
      <item>, OIB 01549404409</item>
      <item>, OIB 40184613069</item>
      <item>, OIB 00667656692</item>
      <item>, OIB 94908627843</item>
      <item>, OIB 82055885044</item>
      <item>, OIB 28682825607</item>
      <item>, OIB 31162258450</item>
      <item>, OIB 70913141022</item>
      <item>, OIB 62804018402</item>
      <item>, OIB 99582714781</item>
      <item>, OIB 78069739653</item>
      <item>, OIB 70304758082</item>
      <item>, OIB 98598974022</item>
      <item>, OIB 41233905945</item>
      <item>, OIB 63997524913</item>
      <item>, OIB 33685622943</item>
      <item>, OIB 55583194121</item>
      <item>, OIB 95239548463</item>
      <item>, OIB 66916973868</item>
      <item>, OIB 03459360292</item>
      <item>, OIB 29961368203</item>
      <item>, OIB 40613705522</item>
      <item>, OIB 60485237828</item>
      <item>, OIB 99206482085</item>
      <item>, OIB 80189233253</item>
      <item>, OIB 72641126749</item>
      <item>, OIB 07028605773</item>
      <item>, OIB 06327857077</item>
      <item>, OIB 05404516915</item>
      <item>, OIB 80754720860</item>
      <item>, OIB 71891960080</item>
      <item>, OIB 18001113826</item>
      <item>, OIB 50029218206</item>
      <item>, OIB 84241473307</item>
      <item>, OIB 28193063064</item>
      <item>, OIB 43582143053</item>
      <item>, OIB 08367054640</item>
      <item>, OIB 62128946266</item>
      <item>, OIB 70192758920</item>
      <item>, OIB 02507758170</item>
      <item>, OIB 65955197530</item>
      <item>, OIB 94249849148</item>
      <item>, OIB 73022697913</item>
      <item>, OIB 64859520014</item>
      <item>, OIB 01904605580</item>
      <item>, OIB 09844015675</item>
      <item>, OIB 34215549900</item>
      <item>, OIB 66509094385</item>
      <item>, OIB 82707099489</item>
      <item>, OIB 47069091684</item>
      <item>, OIB 98785571764</item>
      <item>, OIB 92326507340</item>
      <item>, OIB 72603422183</item>
      <item>, OIB 32815247104</item>
      <item>, OIB 02477699132</item>
      <item>, OIB </item>
      <item>, OIB 80829168312</item>
      <item>, OIB 80109305109</item>
      <item>, OIB 48358267745</item>
      <item>, OIB 25940944046</item>
      <item>, OIB 81793146560</item>
      <item>, OIB 97446273531</item>
      <item>, OIB 57270798205</item>
      <item>, OIB 98560810474</item>
      <item>, OIB 83918065246</item>
      <item>, OIB </item>
      <item>, OIB 18683136487</item>
      <item>, OIB 23759810849</item>
      <item>, OIB 75834963344</item>
      <item>, OIB 41888874500</item>
      <item>, OIB 91338031185</item>
      <item>, OIB 15538072333</item>
      <item>, OIB 96552131417</item>
      <item>, OIB 64880141785</item>
      <item>, OIB 66214866918</item>
      <item>, OIB 83416546499</item>
      <item>, OIB 99043160937</item>
      <item>, OIB 20502470829</item>
      <item>, OIB null</item>
      <item>, OIB 82468393068</item>
      <item>, OIB </item>
      <item>, OIB 06544535948</item>
      <item>, OIB 18327147831</item>
      <item>, OIB 45528448689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304</properties:Words>
  <properties:Characters>1456</properties:Characters>
  <properties:Lines>56</properties:Lines>
  <properties:Paragraphs>26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1853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2017-01-16T10:01:00Z</dcterms:created>
  <dc:creator>BISERKA</dc:creator>
  <cp:lastModifiedBy>Valentina Kranjčić</cp:lastModifiedBy>
  <cp:lastPrinted>2017-01-16T10:15:00Z</cp:lastPrinted>
  <dcterms:modified xmlns:xsi="http://www.w3.org/2001/XMLSchema-instance" xsi:type="dcterms:W3CDTF">2017-01-16T10:18:00Z</dcterms:modified>
  <cp:revision>7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St-417/2015-110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