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d35a" w14:paraId="63ad35a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9D0586">
        <w:t>521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9D0586">
        <w:t>I</w:t>
      </w:r>
      <w:r w:rsidR="009D0586" w:rsidRPr="009D0586">
        <w:t>RENA j.d.o.o. za krojačke djelatnosti</w:t>
      </w:r>
      <w:r w:rsidR="009F1C9E">
        <w:t xml:space="preserve">, </w:t>
      </w:r>
      <w:r w:rsidR="009D0586">
        <w:t>Cerić, Stjepana Radića 50</w:t>
      </w:r>
      <w:r w:rsidR="00935FE4">
        <w:t xml:space="preserve">, </w:t>
      </w:r>
      <w:r w:rsidR="005953D8">
        <w:t xml:space="preserve">MBS </w:t>
      </w:r>
      <w:r w:rsidR="009D0586" w:rsidRPr="009D0586">
        <w:t>030129363</w:t>
      </w:r>
      <w:r w:rsidR="005953D8">
        <w:t xml:space="preserve">, OIB </w:t>
      </w:r>
      <w:r w:rsidR="009D0586" w:rsidRPr="009D0586">
        <w:t>33985034517</w:t>
      </w:r>
      <w:r w:rsidR="0072710A">
        <w:t xml:space="preserve">, </w:t>
      </w:r>
      <w:r w:rsidR="003B4C28">
        <w:t xml:space="preserve">dana </w:t>
      </w:r>
      <w:r w:rsidR="009F1C9E">
        <w:t>08</w:t>
      </w:r>
      <w:r w:rsidR="00015125">
        <w:t xml:space="preserve">. </w:t>
      </w:r>
      <w:r w:rsidR="0066402D">
        <w:t>lipnja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9D0586">
        <w:t xml:space="preserve">Nada Čuljak, Vinkovci, Bana Jelačića 23, OIB: 57641781128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D0586">
        <w:t>521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D0586">
        <w:t>I</w:t>
      </w:r>
      <w:r w:rsidR="009D0586" w:rsidRPr="009D0586">
        <w:t>RENA j.d.o.o. za krojačke djelatnosti</w:t>
      </w:r>
      <w:r w:rsidR="009D0586">
        <w:t xml:space="preserve">, Cerić, Stjepana Radića 50, MBS </w:t>
      </w:r>
      <w:r w:rsidR="009D0586" w:rsidRPr="009D0586">
        <w:t>030129363</w:t>
      </w:r>
      <w:r w:rsidR="009D0586">
        <w:t xml:space="preserve">, OIB </w:t>
      </w:r>
      <w:r w:rsidR="009D0586" w:rsidRPr="009D0586">
        <w:t>33985034517</w:t>
      </w:r>
      <w:r w:rsidR="009D0586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847E3C">
        <w:t xml:space="preserve">Nada Čuljak, Vinkovci, Bana Jelačića 23, OIB: 57641781128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847E3C">
        <w:t xml:space="preserve">Nada Čuljak, Vinkovci, Bana Jelačića 23, OIB: 57641781128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847E3C">
        <w:t xml:space="preserve">Nada Čuljak, Vinkovci, Bana Jelačića 23, OIB: 57641781128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9D0586">
        <w:t>521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847E3C">
        <w:t>Nada Čuljak, Vinkovci, Bana Jelačića 23, OIB: 57641781128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F1C9E">
        <w:t>08</w:t>
      </w:r>
      <w:r w:rsidR="005E5D90">
        <w:t xml:space="preserve"> </w:t>
      </w:r>
      <w:r w:rsidR="00A66093">
        <w:t xml:space="preserve">. </w:t>
      </w:r>
      <w:r w:rsidR="0066402D">
        <w:t>lipnja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F1C9E" w:rsidP="0066402D" w:rsidR="005953D8">
      <w:pPr>
        <w:numPr>
          <w:ilvl w:val="0"/>
          <w:numId w:val="6"/>
        </w:numPr>
        <w:jc w:val="both"/>
      </w:pPr>
      <w:r w:rsidRPr="009F1C9E">
        <w:t xml:space="preserve"> </w:t>
      </w:r>
      <w:r w:rsidR="00847E3C">
        <w:t xml:space="preserve">Nada Čuljak, Vinkovci, Bana Jelačića 23,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F1C9E">
        <w:t>8</w:t>
      </w:r>
      <w:r w:rsidR="00A66093">
        <w:t>/</w:t>
      </w:r>
      <w:r w:rsidR="0066402D">
        <w:t>7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B04" w:rsidR="00320B04">
      <w:r>
        <w:separator/>
      </w:r>
    </w:p>
  </w:endnote>
  <w:endnote w:id="0" w:type="continuationSeparator">
    <w:p w:rsidRDefault="00320B04" w:rsidR="0032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B04" w:rsidR="00320B04">
      <w:r>
        <w:separator/>
      </w:r>
    </w:p>
  </w:footnote>
  <w:footnote w:id="0" w:type="continuationSeparator">
    <w:p w:rsidRDefault="00320B04" w:rsidR="00320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D4B02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0B04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47E3C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D0586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4184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41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4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41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4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D7D87-03D5-4FAC-87AE-04F2D6414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2472</properties:Characters>
  <properties:Lines>88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2017-06-08T11:23:00Z</dcterms:created>
  <dc:creator>hermanj</dc:creator>
  <cp:lastModifiedBy>Snježana Markotić Jurić</cp:lastModifiedBy>
  <cp:lastPrinted>2017-06-08T11:22:00Z</cp:lastPrinted>
  <dcterms:modified xmlns:xsi="http://www.w3.org/2001/XMLSchema-instance" xsi:type="dcterms:W3CDTF">2017-06-08T11:24:00Z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