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7e52" w14:paraId="3697e52" w:rsidRDefault="00811D4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1D48" w:rsidP="00811D48" w:rsidR="00AE649C">
      <w:pPr>
        <w:pStyle w:val="NormaleSPIS"/>
        <w:spacing w:after="0"/>
      </w:pPr>
      <w:r>
        <w:t xml:space="preserve">         Republika Hrvatska</w:t>
      </w:r>
    </w:p>
    <w:p w:rsidRDefault="00811D48" w:rsidP="00811D48" w:rsidR="00811D48">
      <w:pPr>
        <w:pStyle w:val="NormaleSPIS"/>
        <w:spacing w:after="0"/>
      </w:pPr>
      <w:r>
        <w:t xml:space="preserve">      Trgovački sud u Bjelovaru</w:t>
      </w:r>
    </w:p>
    <w:p w:rsidRDefault="00811D48" w:rsidP="00811D48" w:rsidR="00811D48">
      <w:pPr>
        <w:pStyle w:val="NormaleSPIS"/>
      </w:pPr>
      <w:r>
        <w:t>Bjelovar, Šetalište dr.I.Lebovića 42.</w:t>
      </w:r>
    </w:p>
    <w:p w:rsidRDefault="00811D48" w:rsidP="00811D48" w:rsidR="00811D48">
      <w:pPr>
        <w:pStyle w:val="NormaleSPIS"/>
        <w:jc w:val="right"/>
      </w:pPr>
      <w:r>
        <w:t xml:space="preserve">  Poslovni broj:7 St-405/2017-63</w:t>
      </w:r>
    </w:p>
    <w:p w:rsidRDefault="00811D48" w:rsidP="00811D48" w:rsidR="00811D48">
      <w:pPr>
        <w:jc w:val="center"/>
      </w:pPr>
      <w:r>
        <w:t>R E P U B L I K A   H R V A T S K A</w:t>
      </w:r>
    </w:p>
    <w:p w:rsidRDefault="00811D48" w:rsidP="00811D48" w:rsidR="00811D48">
      <w:pPr>
        <w:jc w:val="center"/>
      </w:pPr>
      <w:r>
        <w:t>R J E Š E N J E</w:t>
      </w:r>
    </w:p>
    <w:p w:rsidRDefault="00811D48" w:rsidP="00811D48" w:rsidR="00811D48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ELEKTROMETAL d.d. za izvođenje instalatersko montažerskih radova, proizvodnju vatrootpornih elemenata, distribuciju plina te inženjering izgradnju investicijskih objekata u stečaju iz Bjelovara, Ferde Rusana 21, OIB 45669853088</w:t>
      </w:r>
      <w:r>
        <w:rPr>
          <w:rFonts w:hAnsi="Arial" w:ascii="Arial"/>
        </w:rPr>
        <w:t>,</w:t>
      </w:r>
      <w:r>
        <w:t xml:space="preserve"> 14. prosinca 2017.</w:t>
      </w:r>
    </w:p>
    <w:p w:rsidRDefault="00811D48" w:rsidP="00811D48" w:rsidR="00811D48">
      <w:pPr>
        <w:jc w:val="center"/>
      </w:pPr>
      <w:r>
        <w:t>r i j e š i o   j e</w:t>
      </w:r>
      <w:r>
        <w:rPr>
          <w:b/>
        </w:rPr>
        <w:t xml:space="preserve"> </w:t>
      </w:r>
      <w:r>
        <w:t xml:space="preserve">                                </w:t>
      </w:r>
      <w:r>
        <w:rPr>
          <w:b/>
        </w:rPr>
        <w:t xml:space="preserve">                                            </w:t>
      </w:r>
    </w:p>
    <w:p w:rsidRDefault="00811D48" w:rsidP="00811D48" w:rsidR="00811D48">
      <w:pPr>
        <w:jc w:val="both"/>
      </w:pPr>
      <w:r>
        <w:rPr>
          <w:b/>
        </w:rPr>
        <w:t>I. Utvrđene su tražbine vjerovnika prvog višeg isplatnog reda u kunama:</w:t>
      </w:r>
    </w:p>
    <w:tbl>
      <w:tblPr>
        <w:tblW w:type="dxa" w:w="11196"/>
        <w:jc w:val="right"/>
        <w:tblInd w:type="dxa" w:w="-7199"/>
        <w:tblLayout w:type="fixed"/>
        <w:tblLook w:val="04A0" w:noVBand="1" w:noHBand="0" w:lastColumn="0" w:firstColumn="1" w:lastRow="0" w:firstRow="1"/>
      </w:tblPr>
      <w:tblGrid>
        <w:gridCol w:w="2552"/>
        <w:gridCol w:w="6376"/>
        <w:gridCol w:w="2268"/>
      </w:tblGrid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ANDIĆ ALEN , OIB: 98204470751 SLAVKA KOLARA 2 ,43270 Veliki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Grđevac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 xml:space="preserve">6.376,67 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ANDRIĆ JADRANKO , OIB: 75605800886 STAROGRADSKA 39 ,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ANTOLIĆ ŽELJKO , OIB: 55593549164 CIGLENA 84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13.900,00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BABEC DANIJELA , OIB: 47595066358 KALNIČKA 5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2.660,39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BABIĆ ANA , OIB: 60087396156 , VRLIKA 10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7.200,00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BABIĆ IVAN , OIB:42958267867 , BREZINE 56 , 10344 FRKAŠEVAC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BABIĆ SLAVKO , OIB: 59345784639 PRVOMAJSKA 12 ,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10.500,00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BAČIĆ KRUNOSLAV , OIB: 37074354820 KRALJEVAC 56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BAČIĆ TOMISLAV , OIB: 62015086248 STJEPANA RADIĆA 27 ,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Predavac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BAJIĆ MILIVOJ , OIB: 85653182165 ZVIJERCI 47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BAKALE HRVOJE , OIB: 55502677450 Poljane 6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BALAŽINEC DAMIR , OIB: 97059745129 VELIKI POGANEC 2B , 48312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Rasinja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29.454,95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BALAŽINEC SLAVKO , OIB: 42461774201 VELIKI POGANAC 2B , 48312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Rasinja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BARANAŠIĆ TOMISLAV , OIB: 14915244137 , ĐURE SUDETE 16A 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BARBARIĆ ANTO , OIB: 60028898730 TUK 85 , 43212 ROVIŠĆE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13.186,77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BARBIR PREDRAG , OIB: 45479043326 , OSIJEČKA 59 A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6.200,00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BARIŠIĆ ANTE , OIB: 46515722695 MOSLAVAČKA 8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2.550,00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BARIŠIĆ IVICA , OIB: 76608622938 MOSLAVAČKA 8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BARIŠIĆ KRISTIJAN , OIB: 10168236279 , NOVA PLOŠČICA 172 , 43284 Hercegovac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29.024,51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20.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BARIŠIĆ LJUPKO , OIB: 90121471067 , UNSKA 1,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8.450,00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BARTOLOVIĆ DANIJEL , OIB: 63972629661 PODRAVSKA 40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8.000,00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BARTOLOVIĆ MILAN , OIB: 91332339657 PODRAVSKA 40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1.215,02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BARUŠIĆ ZDRAVKO , OIB: 13279473230 Kolodvorska 14 , 43270 Veliki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Grđevac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9.200,00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BAŠIĆ IVICA , OIB: 07199085133 , RAVNEŠ 60, 43274 Severin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BEDEKOVIĆ DARIO , OIB: 11280746076 , PAVLA RADIĆA 1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BEDEKOVIĆ MARKO , OIB: 26349599894 VINOGRADSKA BR.15 , 43227 Šandrovac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BEGOVIĆ SINIŠA , OIB: 50566176825 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PR.J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>. DALMATINCA 11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6.650,00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BELAMARIĆ RADOSLAV , OIB: 26604423391 STROSSMAJEROVA 8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BELINIĆ GORAN , OIB: 83116300301 , FORTUNAT PINTARIĆ 7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BELJAN ANDRIJA , OIB: 32789568033 ĐURĐEVAČKA CESTA 130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31.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BENKOVIĆ KRUNOSLAV , OIB: 53943198834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Novoseljani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bb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BERAK GORAN , OIB: 67930475739 , MILKE TRNINE 7 A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4.350,00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BEŠVIR DUŠANKA , OIB: 04136469937 , GALOVAC 265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BILJAN ŽELJKO , OIB: 90312082716 , CVIJETNA 5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10.400,00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BJEKIĆ BRANKO , OIB: 75778501621 I.G.KOVAČIĆA 1A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6.150,00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BJELAJAC NATALIJA , OIB: 45298061099 DRAVSKA 18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BLAŽEK VLASTA , OIB: 91363342597 , IVANA GUNDULIĆA 2/3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BLAŽEKOVIĆ DARKO , OIB: 67916818318 KLOKOČEVAC 231 ,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Predavac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9.500,00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BLAŽEVIĆ MATEO , OIB:99454765031 , GORNJE PLAVNICE BR.37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BLAŽIČKO MARIJAN , OIB: 63803591078 GRGURA KARLOVČANA 29 ,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BLJAIĆ IVICA , OIB: 18740680422 NOVOSELJANSKA 72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9.500,00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42.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BOBETIĆ STJEPAN , OIB: 38346563455 , TINA UJEVIĆA 3 ,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BOGAT ROBERT , OIB: 50623358992 , TUK 140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BOGDAN DARIO , OIB: 54116544665 TROJSTVENA 69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48.162,64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BOGOVIĆ DALIBOR , OIB: 10972243074 , STARA RAČA 130A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Rača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BOGOVIĆ MILE , OIB:09515959559 , REŠKOVCI  28 , 43211 PREDAVAC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BOROVAC MIROSLAV , OIB: 52589120951 EUGENA KOLONIĆA 9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BOROVEC DALIBOR , OIB: 85013369724 STANČIĆI 69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44.416,32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BOROVEC DRAŽEN , OIB: 06295212659 , STANČIĆI 69 ,43000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6.900,00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50.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BOSANAC JADRANKA , OIB: 62066848031 SEVERIN 124 , 43274 Severin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64.361,77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51.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BOSORIĆ MLADEN , OIB: 60772674384 PODRAVSKA 11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52.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BOTA TOMO , OIB: 59592658450 , IVANA MAŽURANIĆA 4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53.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BRČIN NEDELJKO , OIB: 19738805265 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odv.Đure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Sudete 22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54.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BREZIĆ DANIJEL , OIB: 08515416432 , MIJE BOBETKA 80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55.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BRKIĆ DARKO , OIB: 54569553339 , GORNJI KRIŽ 8 , 43202 Zrinski Topolovac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23.138,05</w:t>
            </w:r>
          </w:p>
        </w:tc>
      </w:tr>
      <w:tr w:rsidTr="00811D48" w:rsidR="00811D48">
        <w:trPr>
          <w:cantSplit/>
          <w:trHeight w:val="15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56.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BRNAD NEDIĆ DOLORES , OIB: 56323122890 MATIJE GUPCA 56 , 35220 Slavonski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Šamac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57.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BRUNEC MIROSLAV , OIB: 48720942522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P.MIŠKINE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19 a ,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58.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BUČAN BOŽA , OIB: 34331762515 , ULICA BEČ BB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59.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BUČEK VLADIMIR , OIB: 68988530074 , ROVIŠĆE 158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63.004,53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60.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BUJAN IVAN , OIB: 38972341466 , TRG STANKA VRAZA 2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61.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BUŠETINČAN ZORAN , OIB: 85013823738 DARUVARSKA 144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5.350,40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62.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BUTUŽIN BRANKO , OIB: 61639345106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J.HAULIKA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19 A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39.738,94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63.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CAPAN DANIJEL , OIB: 49976233229 DRLJANOVAC 66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Rača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64.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CINDRIĆ MARIO , OIB: 16675281117 STAROPLAVNIČKI PR 13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4.350,00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65.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CIRKVENAC BRANKO , OIB: 18088550674 NOVOSELJANSKA 177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6.900,00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66.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COHA DRAŽEN , OIB: 41256973430 , PETRA HEKTOROVIĆA 18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11.000,00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67.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COHA ŽELJKO , OIB: 42265411124 , IVANA ZAJCA 17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68.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CRNKOVIĆ PETAR , OIB: 01476957101 , MALE SREDICE 27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58.278,22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69.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ČALIĆ BRANKO , OIB: 35426825710 , Kaštel Dežanov.14 , 43506 Dežanovac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70.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ČEPELJA MILAN , OIB: 14058912529 , ILOČKA 53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53.340,34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71.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ČIČAK DARKO , OIB: 60147827751 , TUK 38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43.566,91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72.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ČOKLO BRANKO , OIB: 85956502804 DEMETROVA 4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73.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ČOKOR IVAN , OIB: 68592211396 , HREBINEČKA CEST 77 , 10370 Dugo Selo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74.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ČOLIG KRUNOSLAV , OIB: 75134054627 LADISLAVA KIŠA 2 , 10340 Vrbovec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19.705,78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75.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ČULJAK TOMISLAV , OIB: 85124414380 BILOGORSKA 1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76.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ČURIĆ MARKO , OIB: 84279545401 VIDIKOVAC 62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99.066,26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77.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ĆUJIĆ NENAD , OIB: 40829683622 , LJ. Posavskog 28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2.550,00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78.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ĆUSTIĆ TOMISLAV ,OIB: 33943972852 VRBICA 3 , 43226 Veliko Trojstvo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79.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DAUTANAC KRISTIJAN , OIB: 94434958418 , STARA PLOŠČICA 90 , 43232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Berek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27.861,03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80.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DAUTANAC MATIJA , OIB: 18334502493 STARA PLOŠČICA 159 , 43232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Berek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7.200,00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81.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DAUTANEC ROMAN , OIB: 35073170920 STAROGRADSKA 82 ,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82.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DIVJAK KRISTIJAN , OIB: 72464449443 Glogovac, Cvjetna 38 ,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83.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DOLENEC JOSIP , OIB: 73283179140 LJUDEVITA GAJA 43 , 48323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Hlebine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84.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DOMITROVIĆ ZDRAVKO , OIB: 34580197920 , MALI ŠANDROVAC 42, 43227 Šandrovac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85.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DRAGAŠEVIĆ KRISTINA , OIB: 02357783402 , BILOGORSKA 103 ,      43203 Kapela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21.136,81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86.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DRMIĆ RUŽA , OIB: 40061046379 VIDIKOVAC 7A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58.312,44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87.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DUBRAVAC DUBRAVKO , OIB: 35069136786 , BARANJSKA 14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53.362,00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88.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DUKIĆ IVAN , OIB: 68628399563 , TOMAŠ 75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10.400,00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89.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DŽAJA MIRKO , OIB: 06209637082 DUBOVEČKI BREG 82 ,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90.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ĐUNĐEK VESNA , OIB: 72812432103 ANDRIJE MOHOROVIČIĆA 51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47.002,82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91.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ĐURAS MARIJAN , OIB: 29437809736 DEŽANOVAC 251 , 43506 Dežanovac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41.809,00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92.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ĐURIĆ MLADEN , OIB: 34024614199       A. STEPINCA 20a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93.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EGREĐIJA ANTE ,OIB: 19569995643 KRALJA TVRTKA 6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45.414,32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94.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ERHATIĆ TOMISLAV , OIB: 54668197121 JARAK 54 , 43227 Šandrovac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95.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FABIJAN FRANJO , OIB: 73385300123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Polum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27 , 43271 Velika Pisanica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96.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FILIĆ NENAD , OIB: 52616785920 , FRANA GALOVIĆA 9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43.138,57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97.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FILJAR STJEPAN , OIB: 36161438084 GRGURA KARLOVČANA 8 ,              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98.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FINEK MIROSLAV , OIB: 93493797858 BJELOVARSKA 262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7.950,00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99.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FRANČIĆ VANJA , OIB: 15678336094 CVJETNA 4 ,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100.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FRANJČIĆ VALENTINO , OIB: 17273356672 , DIOŠ 34 , 43505 Končanica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101.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FRELIH NENAD , OIB: 10757326510 VINOGRADSKA 24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43.697,62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102.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FRELIH STANISLAV , OIB: 51041018116 VINOGRADSKA 24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4.300,00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103.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FUČEK GORDAN , OIB: 52008226722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A.ŠENOE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24 , 48350 Đurđevac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48.265,94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104.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FUMIĆ DEJAN , OIB: 12192552045 MOSTARI 105 , 10342 Dubrava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51.761,74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105.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GADANAC IVAN , OIB: 38823591831 ZVIJERCI 148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53.136,05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106.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GALIĆ IVANA , OIB: 19446633575 RUŽINOVAČKA BR.39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23.250,04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107.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GAŠLJEVIĆ DEJAN , OIB: 38296497736 OSIJEČKA 45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5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108.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GAŠPARIĆ TATJANA , OIB: 40473857801 VIJENAC 66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49.468,59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109.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GAŠPAROV DENIS , OIB:13308726801 MIJE BOBETKA BR.35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110.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GAŠPAROV ŽELJKO , OIB: 08409469569 ŽDRALOVI-KRALJA TOMISLAVA ,  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15.962,25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111.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GAŠPAROVIĆ TIHOMIR , OIB: 90873994194 , SAJMIŠNA 35 , 43272 NOVA RAČA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14.334,61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112.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GAVRANOVIĆ IVO  , OIB: 77732546539 GUDOVAC 53A , 43251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Gudovac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113.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GERM ŽELJKO , OIB: 13097891987 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Borinka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18 , 43203 Kapela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28.760,56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114.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GIRTŠAL VANJA , OIB: 32830125157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M.KRIŽEVČANINA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6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40.779,42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115.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GLATKI KAROLINA , OIB: 78758859082 BLAGOJE BERSE PR1/14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116.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GLATKI TIHOMIR , OIB: 72065438483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B.BERSE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>-PRILAZ I 14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10.000,00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117.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GLAVICA ROBERT , OIB: 54214223103 KOPRIVNIČKA 25 ,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118.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GLODIĆ MILAN , OIB: 17787051974 RUNJANINA JOSIPA 64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119.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GORENJAK ANTONIO , OIB: 98556511924 ZAGREBAČKA 10 , 43227 Šandrovac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120.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GOSARIĆ DRAGAN , OIB: 61663261986 VLADIMIRA NAZORA 10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121.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GRBAŠIĆ NADA , OIB: 98436764507 GAREŠNIČKA 42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11.500,00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122.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GREGORIĆ NINOSLAV , OIB: 89892286350 , ISTARSKA 7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6.200,00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123.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GRGIĆ MARKO , OIB: 83775318268 MIROSLAVA KRLEŽE 210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124.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GRGIĆ TOMISLAV , OIB:13881721599 NOVI SKUCANI 43 B , 43203 KAPELA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125.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GRGIĆ ZDRAVKO , OIB: 69143999256 MEĐURAČA 77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Rača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126.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GRUJIĆ RAJKO , OIB: 50788386358 , Kralja Zvonimira 7,  43541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Sirač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127.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GRZELJA GORAN , OIB: 25343187285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G.KARLOVČANA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2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45.132,56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128.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HAJDINJAK ĐURO , OIB: 11758398323 ĐURE BASARIČEKA 25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59.240,68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129.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HEGED MARIJA , OIB: 64346614779 ŽELJKA MARKOVIĆA 60B ,               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57.520,73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130.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HEMZAČEK DRAŽEN , OIB: 40069378660 30.svibnja 10 , 34552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Badljevina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5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131.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HERAK-FICNAR VEDRANA , OIB: 49796556781 , VELIKE SREDICE 79 , 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78.210,95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132.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HERMAN BRANKO , OIB: 46171122182 MLINOVAC 34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70.527,99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133.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HLEBEC RATIMIR , OIB: 44248794145 KRIŽEVAČKA CESTA 46B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8.400,00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134.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HLUDA DARIO , OIB: 92514568194 KOBASIČARI 38 ,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Predavac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135.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HOLEČEK ALEN , OIB: 47325057548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Šibovac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41 a , 43541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Sirač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2.550,00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136.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HOLI MILOVAN , OIB: 83539865017 IVANA CANKARA 2B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137.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HOLIČEK IVAN , OIB: 82591616208 MLINOVAC 58A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14.258,02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138.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HOLIČEK MATO , OIB: 18270569206 MLINOVAC 45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50.243,87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139.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HORAK IRKA , OIB: 99744773812 52.SAM.BATALJUN 10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140.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HORAK MIŠO , OIB: 13156947106 GAREŠNIČKA 23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141.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HORVAT ANTONIO , OIB:46907292240 NOVOSELJANSKA 82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142.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HORVAT DRAŽEN , OIB: 87387689034 ĐURĐEVAČKA CESTA 103 ,              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75.864,94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143.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HORVAT FILIP , OIB:49222719821 ĐURĐEVAČKA CESTA BR.103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144.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HORVAT JASNA , OIB: 41744533995 ĐURĐEVAČKA 103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22.705,28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145.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HORVAT KRISTIJAN , OIB: 24764978845 PAVELINSKA CESTA 4 C, 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146.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HORVAT TOMISLAV , OIB: 78690459687 BRANIMIR MARKOVIĆ 14 ,               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70.835,95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147.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HORVAT VLADIMIR , OIB: 04541843842 DOLJANI 171A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148.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HORVAT ZLATA , OIB: 10557045362 VIDIKOVAC 48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149.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HORVAT ŽELJKO , OIB: 28212807395 NOVOSELJANSKA 82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36.635,03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150.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HORVATIĆ DARKO , OIB: 35396228974 ĐURĐIC 112 , 43231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Ivanska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53.101,95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151.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HRANIĆ BORIS , OIB: 45076135452 JOSIPA PUPAČIĆA 8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14.000,00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152.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HRENIĆ VEDRAN , OIB: 77414894494 MATIJE GUPCA 65 , 48321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Peteranec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153.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HRŠAK ZLATAN , OIB: 81772415243 GUDOVAC 111 , 43251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Gudovac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154.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HUDEČEK RANKO , OIB: 67761998857 ,  T.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Lujanca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45 , 34552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Badljevina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155.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HUM ANTONIJO , OIB: 33131648319 FRANA GALOVIĆA 14 A ,                  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156.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HUSNJAK MARIJAN , OIB: 35516757198 MIŠULINOVAC 203 , 43226 Veliko Trojstvo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61.989,69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157.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HUTEN IVICA , OIB: 05971124451 KENĐELOVAC 25 , 48214 Sveti Ivan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Žabno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4.850,00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158.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ILEKOVIĆ DRAŽEN , OIB: 79695260617 , Klokočevac 127,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159.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ILIĆ MILAN , OIB: 21494911982 CETINOVAČKA 9 , 10040 Zagreb-Dubrava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35.732,93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160.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IVANKOVIĆ IGOR , OIB: 87250638025 BULINAC 84 A , 43273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Bulinac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161.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IVANKOVIĆ MILAN , OIB: 80090981247 BULINAC BB , 43273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Bulinac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7.200,00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162.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IVANOVIĆ FRANJO , OIB: 61100717001 EUGENA KUMIČIĆA 79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163.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JAIĆ GORAN , OIB: 20523337276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V.BOTINOVAC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36 B ,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164.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JAKOPOVIĆ ZORAN , OIB: 27572451063 OROVAC 135 , 43274 Severin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165.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JAKOVLJEVIĆ MILOVAN , OIB: 31679299605 , PRGOMELJE 263 ,          43252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Prgomelje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34.911,76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166.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JALŽABETIĆ NIKOLA , OIB: 03527179745 BILOGORSKA 47 , 43226 Veliko Trojstvo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8.000,00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167.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JANČEK TOMISLAV , OIB: 11797602916 FRANTE BURIANA 14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42.603,84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168.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JANDIK LIBOR , OIB:16392679178 KONČANICA 177 , 43505 KONČANICA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12.920,08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169.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JANOTA DALIBOR , OIB: 92602303728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T.G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>. MASARIJKA 67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7.700,00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170.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JANTOLEK MIRJANA , OIB: 83746117643 MARKA MARULIĆA 7 ,43000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95.926,16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171.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JEKIĆ PREDRAG , OIB: 82457363161 JURJA HAULIKA 7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6.200,00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172.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JELAK IVAN , OIB:05787446201 , GORNJI KRIŽ 44 , 43202 ZRINSKI TOPOLOVAC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173.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JELIČIĆ DARIO , OIB: 78917635078 , ĐURE SUDETE 19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174.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JELIČIĆ KRISTIJAN , OIB: 83681345872 KRALJEVAC 304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175.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JELIČIĆ SLAVKO , OIB: 51519218104 ĐURE SUDETE 19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9.200,00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176.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JELIČIĆ TOMISLAV , OIB: 68260964315 ĐURE SUDETE 19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177.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JELIĆ NIKOLA , OIB: 64356455329 DOMANKUŠ 66 , 43212 ROVIŠĆE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12.067,42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178.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JUKIĆ VLADO , OIB: 06539266199 NEVINAC 72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Rača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33.914,04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179.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JUNKOVIĆ MARIJAN , OIB: 28872002524 I.V.Trnskog 14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9.200,00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180.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JURENEC ROBERT , OIB: 45935644003 BRAČE RADIĆA 99 ,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50.277,62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181.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JURIĆ ZORAN , OIB: 64715574298 , JOSIPA FILIPOVIĆA 8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31.469,68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182.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JURIŠEK TIHOMIR , OIB: 55380430423 BANA JELAČIĆA 18 , 48350 Đurđevac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183.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JURIŠIĆ MIROSLAV , OIB:17019835543 Alojzija Stepinca 19,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70.999,02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184.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KADEŽABEK IVICA , OIB: 92351634677 JEZERSKA 12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4.300,00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185.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KADOIĆ DARIO , OIB: 55385740886 VELIKA PISANICA 484 , 43271 Velika Pisanica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38.955,97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186.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KALINIĆ MARIO , OIB: 87874425013 PODRAVSKA 22 ,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187.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KANEŠIĆ LJERKA , OIB: 55016211433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F.GASSMANNA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5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45.356,86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188.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KANJKA FRANCIKA , OIB: 47810203939 JURJA DALMATINCA 5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36.869,68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189.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KANJKA MARIO , OIB: 51544579496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J.DALMATINCA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5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190.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KARAN KRISTINA , OIB: 91233251005 GRGURA KARLOVČANA 8 ,              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37.508,88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191.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KARDUM IVICA , OIB: 35112001826 ZAGREBAČKA 11 , 43227 Šandrovac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192.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KARDUM JOSIP , OIB: 87730092523 DOLJANI 40 , 43227 Šandrovac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193.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KARPIŠEK ZDRAVKO , OIB: 85785033203 ZAGREBAČKA 22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9.400,00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194.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KASAL ALOJZ , OIB: 78854344796 RUĐERA BOŠKOVIĆA 11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195.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KASAŠ ŽELJKO , OIB: 67685358046 , PERE BIŠKUPA 51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196.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KELAVA IVAN , OIB: 81643482831 KRIŽEVAČKA CESTA 9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37.766,80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197.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KEVDŽIJA DANKO , OIB: 72396177886 FRANCA PREŠERNA 27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198.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KLIGL MLADEN , OIB: 12934126559 Končanica 62 , 43505 Končanica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199.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KLIMEK DARIO , OIB: 81114616381 KLOKOČEVAC 50 ,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Predavac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200.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KLIMEK DARKO , OIB: 21524372509 ,      S. RADIĆA 71 ,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Predavac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201.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KLIMEK DRAGUTIN , OIB: 06971546597 N.Š.ZRINSKOG 32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13.000,00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202.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KNOK JOSIP , OIB: 49081486359 , GORNJE PLAVNICE 226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203.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KOČI VLADO , OIB: 20414621602 , SLAVIK 40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204.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KOLAK MARKO , OIB:01603185733 S.S.KRANJČEVIĆA BR.3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205.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KOLAR JOSIP , OIB: 30555501068 BULINAC 180 , 43273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Bulinac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206.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KOLARIĆ DAMIR , OIB: 87030694851 BILOGORSKA 31 , 43227 Šandrovac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207.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KOLARIĆ DRAGO , OIB: 28513899048 NOVE PLAVNICE 121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10.500,00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208.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KOMLENAC BOŠKO , OIB: 34380443570 Donji Borki 87A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209.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KORUGA MILORAD ,OIB: 39768330569 , Ž. MARKOVIĆA 58 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14.843,32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210.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KOSAR DAMIR , OIB: 24461540341 , PERE BIŠKUPA 90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211.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KOŠNJAR DARIO , OIB:25590280481 RUJANSKIH ŽRTAVA 99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212.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KOTEVSKI IRENA , OIB: 08755809500 ĆIRILA I METODA 31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2.500,00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213.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KOTEVSKI TONČI , OIB: 51854378392 ĆIRILA I METODA BB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214.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KOTURAK TIHOMIR , OIB: 35564789440 PERE BIŠKUPA 23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9.250,00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215.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KOVAČ MAJA , OIB: 22416749606 , DON FRANE BULIĆA 18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53.688,65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216.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KOVAČEVIĆ MARTINA , OIB: 46687843276 , PETRA BIŠKUPA VENE BR.2i , 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16.741,80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217.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KOVAČIĆ SLOBODAN , OIB.53753604525 PRGOMELJE BR.46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7.900,00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218.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KOVAČIĆ STANISLAV , OIB: 86020888837 , MAGLENČA 68 , 43226 Veliko Trojstvo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219.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KOVAČIĆ ŽELJKO , OIB: 01285730099 FRANA SUPILA 1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7.700,00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220.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KOVAČIĆ ŽELJKO , OIB: 34316832298 MALA MASLENJAČA 31 , 43532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Đulovac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221.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KOZIĆ DEJAN ,  OIB: 78235904284 BARUTANSKA 11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37.011,75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222.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KOZIĆ MARIO , OIB: 24953793621 BARUTANSKA 11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9.500,00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223.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KOZIĆ TIHOMIR , OIB: 06553414252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Barutanska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15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42.084,72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224.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KRALJ ALEN , OIB:41958094762 , HR. BRANITELJA BR.59 B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225.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KRALJIĆ SINIŠA , OIB: 13732961428 VINOGRADSKA 23 , 43227 Šandrovac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9.500,00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226.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KRALJIĆ STJEPAN , OIB: 10903798527 MATIJE GUPCA 50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61.059,18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227.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KRANJČEC KREŠIMIR , OIB: 64723356215 TRG E. KUMIČIĆA 7/1 ,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228.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KRČELIĆ JASNA , OIB: 35292026150 STARI PAVLJANI 20C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45.463,51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229.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KRIVANEK DRAGAN , OIB: 15342940089 RAJIĆI 84 , 43252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Prgomelje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230.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KRNJOL ANTUN , OIB: 86258466981 LAMINAC 103 , 43246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Štefanje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231.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KRUNIĆ IVAN , OIB: 13877797336 OROVAC 100 , 43274 Severin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232.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KRUPA DRAŽEN , OIB: 95086576598 BJELOVARSKA 153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53.824,01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233.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KRVAR ŽELJKO , OIB: 65880099686 BILOGORSKA 83 , 43203 Kapela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7.200,00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234.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KUFNER IVAN , OIB: 26937190163 , TRG P.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KREŠIM.IV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4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235.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KUFNER ŽELJKO , OIB: 80048642023 JOSIPA RUNJANINA 33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236.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KUJAVEC IGOR , OIB: 16926863123 ,  TUK 7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237.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KULDT IVICA , OIB: 92846189618 JULIJEV PARK 11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238.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KULDT VLADO , OIB: 64108170252 KRALJA TOMISLAVA 54 , 34552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Badljevina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45.793,65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239.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KUNŠTEK MARTINA , OIB:01634237770  SAVSKA 11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31.795,52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240.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KURTAK SLAVEN , OIB: 18905617556 BJELOVARSKA 42 , 43227 Šandrovac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241.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KUŠEC VLADIMIR , OIB: 81196549167 GUDOVAČKA CESTA 8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242.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KUŠT LIDIJA , OIB: 92713720195 , KRALJA TOMISLAVA 62 , 48350 Đurđevac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5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243.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KUTANJAC IVAN , OIB:84438706930 VINOGRADSKA CESTA BR 2A , 43226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V.TROJSTVO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244.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KUTLEŠA IVAN , OIB: 84963732681 JEZERSKA 3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36.239,80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245.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LANC JOSIP , OIB: 15168762116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Dar.Brestovac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97 , 43505 Končanica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246.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LAPAŠ ĐURO , OIB: 42969419084 , STARA RAČA 92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Rača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247.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LAZIĆ DARKO , OIB: 68149725328 LJUDEVITA JONKEA 45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248.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LAZIĆ RANKA , OIB: 86894970789 SRIJEMSKA 3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57.028,36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249.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LEDINSKI IVAN , OIB: 52534118154 IVANA VOLODERA 9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250.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LEPUR ANTE , OIB: 91000936093 KLOKOČEVAC 59 ,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Predavac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10.500,00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251.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LERENC MARIJA , OIB: 47424682824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G.KARLOVČANA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27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27.630,16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252.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LEŠ DARKO , OIB: 64267724585 KREŠIMIROV TRG 1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12.000,00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253.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LIBER JAROMIR , OIB: 73847434340 Končanica 457 , 43505 Končanica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254.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LJELJAK ANTUN , OIB: 23677377847 IVANA GREGURIĆA 19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34.203,20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255.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LJEVAR DAMIR , OIB:29878015243 MIŠULINOVAC 144 , 43226 VELIKO TROJSTVO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256.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LONČAR JOVICA , OIB: 10716566477 OBROVNICA 72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257.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LONČAR MARIJAN , OIB: 41539984436 ŽABJAK 18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10.500,00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258.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LONČAR MARIO , OIB: 92750874645 DAUTAN 18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Rača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259.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LONČARIĆ FRANJO , OIB: 41524853284 IVANA MAŽURANIĆA 101 , 43231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Ivanska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260.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LUČIĆ DRAGAN , OIB: 80847689776 108.PUKA 7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5.100,00</w:t>
            </w:r>
          </w:p>
        </w:tc>
      </w:tr>
      <w:tr w:rsidTr="00811D48" w:rsidR="00811D48">
        <w:trPr>
          <w:cantSplit/>
          <w:trHeight w:val="15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261.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MADUNA IVAN , OIB: 50967463352 ALOJZA VULINCA 5 , 43240 Čazma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56.166,15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262.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MADUNA KARLO , OIB: 77196592267 ALOJZA VULINCA 5 , 43240 Čazma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263.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MADUNIĆ TOMISLAV , OIB: 26712020449 JOSIPA LANGA 8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264.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MAJDAK MARIN , OIB: 27540576017 NEVINAC 45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Rača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265.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MALČIĆ IVAN , OIB: 01513696759 OBROVNICA 37a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266.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MANDIĆ MIHAEL , OIB: 22796885102 HRSOVO 108 , 48214 Sveti Ivan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Žabno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267.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MANJKAZ MARIJAN , OIB: 68478549147 BEDENIK 147 , 43273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Bulinac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8.750,00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268.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MAREŠ FRANJO , OIB: 37937026895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Rimljanska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27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269.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MARIĆ DAVORKA , OIB: 90479251970 IVANA GORANA KOVAČIĆA 23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47.820,24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270.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MARIĆ DRAGICA , OIB: 43818055341 Garešnička 119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271.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MARINIĆ ROBERT , OIB: 91207342500 MATIJE GUPCA 95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6.200,00</w:t>
            </w:r>
          </w:p>
        </w:tc>
      </w:tr>
      <w:tr w:rsidTr="00811D48" w:rsidR="00811D48">
        <w:trPr>
          <w:cantSplit/>
          <w:trHeight w:val="15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272.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MARKANOVIĆ ANTONIO , OIB: 84423600969 , JOZE KLJAKOVIĆA 18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7.200,00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273.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MARKANOVIĆ IVICA , OIB: 67319635636 ĐURE SUDETE 34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5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274.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MARKOVINOVIĆ ZVONIMIR , OIB: 70779567490 MIJE ŠIMEKA 38 ,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6.900,00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275.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MARUŠIĆ JOZO , OIB: 18451834435 MATIJE DIVKOVIĆA 4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276.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MATIJEVIĆ IVICA , OIB: 14506507253 Grgura Ninskog 4 a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7.900,00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277.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MATINA SAŠA , OIB: 75396382636 LJUDEVITA GAJA 65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24.748,82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278.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MEDAKOVIĆ ZORAN , OIB: 61281997901 DOBRIŠE CESARIĆA 13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6.900,00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279.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MEDVED DRAŽEN , OIB: 38023461452 NEVINAC 111 ,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Rača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280.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MEDVED VITOMIR , OIB: 93248255634 MATIJE GUPCA 44 , 43270 Veliki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Grđevac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281.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MEĐAN MARIO , OIB: 41075540554 STJEPANA RADIĆA 44 ,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282.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MEĐERAL SVJETLANA , OIB: 13092339796 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B.MARKOVIĆA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10C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44.383,43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283.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MELKUS DAMIR , OIB: 53568435136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Grigora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Viteza 39 , 34550 Pakrac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2.550,00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284.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MIHAC DALIBOR , OIB: 93536892508 STAROGRADSKA 263 ,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2.550,00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285.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MIHOKOVIĆ MARIJAN , OIB: 27990274128 , MAĐER BLAŽA 170 , 48325 Novigrad Podravski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286.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MIHOLIĆ ERWIN , OIB: 17617533279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A.KAČIĆ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>-MIOŠIĆ 22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54.827,25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287.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MILEK MLADEN , OIB: 67783091343 VINOGRADSKA CESTA 44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10.750,00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288.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MILOBARA ŽELJKO , OIB: 83266733651 Dežanovac 331 , 43506 Dežanovac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289.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MILOŠEVIĆ GOJK0 , OIB: 47614976697 STJEPANA RADIĆA 32E ,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105.115,26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290.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MILOŠEVIĆ ROBERT , OIB: 46280520352 SIROVA KATALENA 29 , 48350 Đurđevac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6.150,00</w:t>
            </w:r>
          </w:p>
        </w:tc>
      </w:tr>
      <w:tr w:rsidTr="00811D48" w:rsidR="00811D48">
        <w:trPr>
          <w:cantSplit/>
          <w:trHeight w:val="15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291.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MILOVAC ZLATKO , OIB: 37047282227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F.PINTARIĆA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BR.18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61.432,76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292.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MIRKOVIĆ EMILIJA , OIB: 61294303849 GORNJE PLAVNICE 106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31.952,12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293.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MIRT ZDRAVKO , OIB: 23583368588 POTOK 41 , 43232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Berek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294.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MOHAR ANDREJ , OIB: 71063347355 MALE SEREDICE 40 F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295.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MRAZ DAVOR , OIB: 71738114169 BJELOVARSKA CESTA ,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296.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MRSIN BRANKO , OIB: 70718387557 KRSTE FRANKOPANA 66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297.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MUŽINA DAMIR , OIB: 09179872737 GORNJI KRIŽ 55 , 43202 Zrinski Topolovac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298.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NEMČEVIĆ DOMINKO , OIB: 98596789681 , LJUBE BABIĆA 21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299.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NEMČIĆ MARIN , OIB: 56625358491 FERDE RUSANA 1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6.891,91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300.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NJEGOVAC VLADO , OIB: 97522095029 Tome Bakača 32 A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301.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NOVAK DAMIR , OIB: 12862772597 VRBICA 9 ,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302.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NOVOSEL MARIO , OIB: 85523920070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P.PRERADOVIĆA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59/2 ,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303.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OBAJDIN JURICA , OIB: 59044417326 MAŽURANIĆEVA 71 ,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57.342,76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304.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OBROVAC MARIO , OIB: 00520579666 NOVA DIKLENICA 41 , 43203 Kapela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305.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OBROVAC SLAVKO , OIB: 41886515172 MIJE BOBETKA 21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37.879,74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306.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OLTRA JAN , OIB:84562511755 IVANA VOLODERA BR.16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307.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OROZ LJUBOMIR , OIB: 45835271884 MOSNA 8 ,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12.200,00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308.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OŽEG VJEKOSLAV , OIB: 12059416749 DIOŠ 59 , 43505 Končanica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309.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OŽEG ZDRAVKO , OIB: 85313739865 DIOŠ 95 , 43505 Končanica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52.026,85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310.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OŽEGOVIĆ MARIO , OIB: 85819430804 MIJE ŠIMEKA BR.9 ,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311.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PALATINUŠ BRANKO , OIB: 70274697466 GUDOVAC 183 , 43251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Gudovac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312.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PALIĆ IVICA , OIB: 88153637510 , FERDE RUSANA 4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52.415,91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313.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PALIĆ JOSIP , OIB: 60944625757 ,   Crkvena 16 A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46.769,18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314.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PAŠALIĆ ŽELJKO , OIB: 91178250714 MIROSLAVA KRLEŽE 75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315.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PAVEŠIĆ DANIEL , OIB: 64006600720 LJUDEVITA GAJA 17 , 48323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Hlebine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316.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PAVEŠIĆ MARIO , OIB: 25055200149 MATAČIĆEVA 8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317.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PAVLEK ANTONIO , OIB: 89734040549 NOVA PLOŠČICA 160 , 43285 VELIKA TRNOVITICA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318.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PAVLOVIĆ GORAN , OIB: 32476573634 ŽDRALOVSKA 3 ,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10.000,00</w:t>
            </w:r>
          </w:p>
        </w:tc>
      </w:tr>
      <w:tr w:rsidTr="00811D48" w:rsidR="00811D48">
        <w:trPr>
          <w:cantSplit/>
          <w:trHeight w:val="15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319.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PAVO JOSIP , OIB:09904602470 STAROPLAVNIČKI PRILAZ BR.107 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320.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PEIĆ NIKOLA , OIB: 57818365049 , HR. BRANITELJA BR.15 , 34552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Badljevina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51.633,41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321.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PERINAC MLADEN , OIB: 51081324755 , 1. SVIBNJA 7 , 43203 Kapela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3.015,20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323.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PEROVIĆ DALIBOR OIB: 15386970156 SASOVAC 62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Rača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10.000,00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324.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PETJERA ALEN OIB: 96269752697 Duga Ulica 7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325.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PETJERA TAMARA OIB: 93076710854 DUGA ULICA 40,DOLJAN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326.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PETREKOVIĆ TOMISLAV OIB: 74462458628 DOLJANI 30 43227 Šandrovac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27.936,02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327.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PETROVIĆ DRAŽEN OIB: 73339436245 VIJENAC 124 C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328.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PETRŽALEK STJEPAN OIB: 06439189376 Končanica 328 43505 Končanica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329.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PIJUKO ŽELJKO OIB: 72431408262 SLAVE RAŠKAJ 20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330.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PINTAR TIHOMIR OIB: 15087894707 GORNJE PLAVNICE 181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331.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PLESKALT DAVOR OIB: 64878773338 NOVE PLAVNICE 137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47.946,96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332.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PLESKALT ZLATKO OIB: 97937593289 NOVE PLAVNICE 9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333.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PLEŠKO DAMIR OIB: 71500088696 BJELOVARSKA 19 43227 Šandrovac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14.040,32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334.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POFEK DRAŽEN OIB: 35125562848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J.RUNJANINA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BR.56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8.000,00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335.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POLANČEC SLAVKO OIB:88142651820 ĐURE SUDETE BR.23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10.200,00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336.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POLJANAC MARIO OIB: 40864659410 BREZOVLJANI 231 48214 Sveti Ivan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Žabno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337.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POLJANAC SAŠA OIB: 23770797043 NOVE PLAVNICE 43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56.414,73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338.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POLJANAC TOMISLAV OIB: 67025019690 TUK 51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339.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POLJANAC VJEKOSLAV OIB: 02408260375 TUK 51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340.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POPOVIĆ RADOVAN OIB: 77579258862 BEREK 149 43232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Berek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341.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POSAVAC IVAN OIB: 89519972213 SEVERIN 183 43274 Severin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342.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POSAVAC ŠTEFAN OIB: 13811310094 SEVERIN 73 A,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343.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POSAVEC DRAŽEN OIB: 61304961197 GALOVAC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57.534,32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344.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PRANJIĆ PAVAO OIB: 29393894599 GORNJE PLAVNICE 22B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345.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PRANJIĆ VINKO OIB: 81135697361 STAROPLAVNIČKA 22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346.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PREDAVEC ZLATKO OIB: 13625642909 CIGLENA 124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347.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PRIBANIĆ IVICA OIB: 40278973029 SVIBANJSKA 82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46.732,58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348.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PROHASKA VEDRAN OIB: 42604823581 BJELOVARSKA 4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6.900,00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349.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PULIĆ ŽELJKO OIB: 17650072006 KRALJA ZVONIMIRA 6 43541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Sirač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54.371,72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350.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PULJIĆ ROBERT OIB: 21621473006 ORLOVAC 46 43293 Veliki Zdenci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351.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PURKOVIĆ TOMISLAV OIB: 17943196619 NA.K.KREŠIMIRA IV/26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352.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RABATIĆ NEDELJKO OIB: 16483374612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STAROPL.PRILAZ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50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52.646,21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353.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RADAKOVIĆ VALENTINO OIB: 61712836951 A. G. MATOŠA 1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10.764,35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354.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RADNIĆ GORAN OIB: 51262380358 IVANA DONČEVIĆA 15A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7.900,00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355.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RADOŠ DANIJEL OIB: 61208880862 J. MAKANCA 5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356.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RADOŠ IVAN OIB: 94509375888 J. MAKANCA 5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39.571,33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357.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RADOVIĆ IGOR OIB: 84583603322 MATOŠEV TRG 12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7.200,00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358.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RAJČEVIĆ MARKO OIB: 25869454023 ZLENINSKA 39 10340 Vrbovec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359.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RAJČEVIĆ VEDRAN OIB: 06751287789 ZLENINSKA BR.39 10340 Vrbovec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360.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RAJČEVIĆ ŽELJKO OIB: 52754934745 CRKVENA 18 35221 Slavonski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Šamac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361.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RAJIĆ GORAN OIB: 76186508610 RAJIĆ 63 43252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Prgomelje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362.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RAKAČIĆ SNJEŽANA OIB: 55365903498 EUGENA KUMIČIĆA 30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363.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RAKIĆ MIODRAG OIB: 20221835745 MATE LOVRAKA 2A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55.551,48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364.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RAŠTIGORAC GORAN OIB: 45220279429 JULIJA MAKANCA 8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365.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RATKOVIĆ JOSIP OIB: 86315547997 Franjevačka 11 b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7.200,00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366.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REIZEL JOSIP OIB: 81955860051 Mala Maslenjača 15 43531 Veliki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Bastaji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367.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RELIĆ ALEKSANDAR OIB: 59055831014 VELIKO VUKOVJE 90 43282 Veliko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Vukovje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52.524,07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368.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REŠKOVAC DANIJEL OIB: 29201612935 REŠKOVCI 7 43211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Predavac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369.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ROĐAK KRISTIJAN OIB: 71960011307 G. KARLOVČANA 29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40.876,83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370.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ROĐAK RUŽA OIB: 42920886235 GRGURA KARLOVČANA 29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8.200,00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371.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ROŽEK DRAŽEN OIB: 45641123542 VELIKE SREDICE 72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39.275,97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372.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SABLJAK TOMISLAV OIB:15707157409 BREZOVAC 24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373.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SABOLIĆ DRAŽEN OIB: 53570999543 STARI SKUCANI 72 43203 Kapela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374.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SABOLOVIĆ ZVONIMIR OIB: 21295172019 NOVOSELJANI 11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6.900,00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375.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SAKAČ FRANJO OIB: 39549427392 KRALJEVAC 268 43212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Rovišće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49.812,01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376.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SAKAL JOSIP OIB: 55280910424 KOLODVORSKA 7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57.003,04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377.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SEVER TOMISLAV OIB: 08912101057 LADINEC 38A 48214 Sveti Ivan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Žabno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56.472,54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378.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SMJEŠNJAK MATIJA OIB: 47968552760 G. KARLOVČANA 6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6.900,00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379.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SREBRENOVIĆ ZORAN OIB: 74090018687 STARČEVLJANI 30 43203 Kapela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380.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SREBRENOVIĆ ŽELJKO OIB: 48634948196 STARČEVLJANI 30 43203 Kapela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59.338,37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381.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SRUK SLAVEN OIB: 93244134760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A.M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>. RELJKOVIĆA 18/1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5.166,78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382.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STANJA MIROSLAV OIB: 18208712939 Dar. Brestovac 185 43505 Končanica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2.550,00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383.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STJEPANOVIĆ GORAN OIB: 46405375898 BOSILJEVO 11 43240 Čazma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384.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STOILJKOVIĆ DAVOR OIB: 09058753969 ŠKOLSKA 5, HEREŠIN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385.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STOPFER RIKARD OIB: 16195002557 KARELA ZAHRADNIKA 26 10000 Zagreb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386.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SUDAR DRAGAN OIB: 64773529736 GUDOVAČKA 22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48.328,43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387.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SUTNJAK DANIJEL OIB: 83267273760 MIRKA BOGOVIĆA 6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388.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ŠALIĆ IVICA OIB: 03136095086 VELIKE SREDICE 159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47.572,02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389.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ŠANTEKOVIĆ IVAN OIB: 93976727390 KOKINAC 54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42.133,26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390.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ŠANTEKOVIĆ MIŠKO OIB: 64429708752 KOKINAC 54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63.054,91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391.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ŠEPOVAL ANTONELA OIB: 13470260877 DRINSKIH MUČENICA 6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7.200,00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392.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ŠIBARIĆ MATIJA OIB: 01330897792 A.K.MIOŠIĆA 12 A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393.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ŠILOBODEC DANIJELA OIB: 67036754704 ANTE STARČEVIĆA 25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394.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ŠIMUNIĆ IVAN OIB: 69957327103 VINODOLSKA 104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395.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ŠIMUNOVIĆ ZLATKO OIB: 72041488483 KRIŽEVAČKA CESTA 19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64.317,19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396.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ŠLOGAR DARIO OIB: 13402200554 BATINJANI 225 43532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Đulovac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397.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ŠMINTIĆ BOJAN OIB: 73810238118 GORNJE SREDICE 36 43203 Kapela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8.400,00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398.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ŠMINTIĆ LEON OIB: 15449549790 GORNJE SREDICE BR.36 43203 Kapela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399.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ŠPEHAR IVANKA OIB: 75210120218 KALNIČKA 24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400.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ŠPOLJARIĆ DAVOR OIB: 33917671115 Slavonska cesta 47b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70.167,62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401.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ŠPOLJARIĆ ŠTEFICA OIB: 81950001065 MIŠULINOVAC 16 43226 Veliko Trojstvo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22.234,00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402.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ŠTARGL DANIJEL OIB: 28846376511 PROKLJUVANI 71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403.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ŠTEFANEC ZORAN OIB: 16251055640 TRG K. TOMISLAVA 2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404.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ŠTEFOV ZDRAVKO OIB:26277087357 VIROVSKA 58 48325 NOVIGRAD PODRAVSKI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4.000,00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405.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ŠTIH DARKO OIB: 09839504873 DOLJANI 73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56.363,47</w:t>
            </w:r>
          </w:p>
        </w:tc>
      </w:tr>
      <w:tr w:rsidTr="00811D48" w:rsidR="00811D48">
        <w:trPr>
          <w:cantSplit/>
          <w:trHeight w:val="15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406.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ŠUFLAJ-BRADIĆ MIRJANA OIB.95922153482 MATICE HRVATSKE 14 D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407.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ŠULJA SRETEN OIB: 31600829168 Kupališna 2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750,00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408.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ŠUNJIĆ TOMISLAV OIB: 20614085941 BEREK 153 43232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Berek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409.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ŠUŠENJ JOSIP OIB: 66592043246 STAROGRADSKA 30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60.292,10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410.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ŠVIGIR MARICA OIB: 94914583132 LAMINAC 262 43246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Štefanje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50.549,49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411.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ŠVIGIR VJEKOSLAV OIB: 51251906358 LAMINAC 262 43246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Štefanje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37.760,10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412.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TADIĆ MILORAD OIB: 82749614875 GORNJE PLAVNICE 133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413.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TALAN JOSIP OIB: 24096739146 DEŽANOVAC 71 43506 DEŽANOVAC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414.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TINODI DANIJELA OIB: 34802024867 NOVI GLOG 55 48214 Sveti Ivan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Žabno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415.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TOMAŠEK BOHOUŠ OIB: 17300290831 KONČANICA 232 43505 Končanica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61.513,45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416.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TOMLJENOVIĆ DANIJELA OIB: 95375416146 MLINOVAC 50a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417.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TOMLJENOVIĆ ŽELJKO OIB: 80546176245 MLINOVAC 50A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80.254,93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418.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TOŠ ŠPEHAR JACINTA OIB: 98004396113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K.TOMISLAVA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BR.3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419.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TRUMBETIĆ KRUNOSLAV OIB: 96754133306 LJUDEVIT SELO 1C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7.530,60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420.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TUČEK SAŠA OIB: 38073450932 MATIJE GUPCA 159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6.900,00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421.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TUĐA DRAGAN OIB: 23044773835 NARTA 209 43247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Narta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422.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TURKOVIĆ NIKOLA OIB: 81506912056 ANTE KOVAČIĆA 54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40.189,09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423.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TUTIĆ LUKA OIB: 74786302976 Borova Kosa 18 43532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Đulovac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424.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VALENT IGOR OIB:58050379601 ČAKOVEČKA 78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425.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VARAT ŽELJKO OIB: 05203437575 VLADIMIRA NAZORA 56 34550 Pakrac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9.250,00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426.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VARGIĆ JOSIP OIB: 64701565180 KOZAREVAC RAČANS.41 43272 Nova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Rača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427.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VARJAČIĆ IGOR OIB: 15792470562 BILOGORSKA 68 43203 Kapela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35.443,86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428.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VEČERIĆ MARKO OIB: 46876737347 ILOČKA 35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429.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VEDRIŠ ŽELJKO OIB: 46392850940 BABOTOK 8 43203 Kapela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430.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VELTRUSKI DAMIR OIB:15656520048 P.P.NJEGOŠA BR.1 43500 DARUAVR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431.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VICKOV JOSIP OIB: 25098252332 VIJENAC 108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57.742,09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432.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VIDOVIĆ MARIJAN OIB: 60103085548 P. MIŠKINE 11 A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199.297,82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433.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VILENICA DAMIR OIB: 17684914376 PERE BIŠKUPA 18 A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38.929,75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434.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VINKOVIĆ VIDO OIB: 47435297567 NOVI SKUCANI 54 b 43203 Kapela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54.682,92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435.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VITEZ DARKO OIB: 42454682069 MILKE TRNINE 19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51.749,66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436.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VLAJNIĆ MILUTIN OIB: 29792181849 STANČIĆI 20 43252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Prgomelje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437.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VLAJNIĆ NIKOLA OIB: 24135380400 STANČIĆI 20 43252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Prgomelje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5.400,00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438.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P="007E5165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val="hr-HR"/>
              </w:rPr>
              <w:t>VLAŠIĆ NENAD OIB: 90226445296 SEVERIN 96 A 43274 Severin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439.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VLATKOVIĆ NADA OIB: 00012819665 FRANJEVAČKA 11/2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12.000,00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440.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VOJTA MARIJAN OIB: 56322722005 Gornji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Sređani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98A 43506 Dežanovac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441.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VRABELJ KRISTIJAN OIB: 30632221212 MLINARSKA 52 A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442.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VRABELJ ZORAN OIB: 47163835047 VINOGRADSKA 21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6.150,00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443.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VRANIĆ ALICA OIB: 78286060374 NARTA 237 b 43247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Narta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32.578,41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444.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VRANIĆ MARIO OIB: 83336602811 NARTA 237B 43247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Narta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51.282,19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445.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VRBAN DANIJEL OIB: 13554324983 KRIŽEVAČKA CESTA 10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446.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VREČIĆ GORAN OIB: 98149580896 PRGOMELJE 105 43252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Prgomelje</w:t>
            </w:r>
            <w:proofErr w:type="spellEnd"/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1.127,25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447.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VRHOVSKI NENAD OIB: 49113049343 MATE LOVRAKA 9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448.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VUČKOVIĆ IVICA OIB:42294826775 MATICE HRVATSKE 1A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50.754,73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449.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VUJIĆ GORAN OIB: 82706746650 PETRA PRERADOVIĆA 59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53.264,17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450.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VUKELIĆ DAMIR OIB: 16701910841 VINOGRADSKA II/60 43226 Veliko Trojstvo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29.940,71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451.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VUKO MILAN OIB: 01134252593 OSVALDA TOTHA 8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452.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VUKOJA ANKICA OIB: 33495945741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I.MAŽURANIĆA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2 B 43500 Daruvar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15.235,08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453.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VUKOJA IVAN OIB: 54656150539 I MAŽURANIĆA 2 B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170.408,00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454.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VUKOVIĆ ZORAN OIB: 59800611420 VIDIKOVAC 165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455.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ZADRAVEC MARKO OIB: 62363590402 VELIKA MUČNA 116A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456.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ZADRAVEC MATIJA OIB: 39661133565 VELIKA MUČNA 116A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457.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ZENKIĆ IGOR OIB: 43314677832 ŽELJKA MARKOVIĆA 35 43000 Bjelovar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458.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ZEZULA ŽELJKO OIB: 81694056881 ANDRIJE HEBRANGA 55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12.200,00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lastRenderedPageBreak/>
              <w:t>459.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ZOUNAR DAMIR OIB: 43285319744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Dabrovac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 5 43500 Daruvar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460.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ZVONAREK ALEN OIB: 30871081285 VARAŽDINSKA 165 48000 Koprivnica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8.000,00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461.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ZVONAREK KRISTINA OIB: 02407179638 VARAŽDINSKA 165 48000 Koprivnica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1.800,00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462.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ŽABIĆ MLADEN OIB:93297320493 STARA PLOŠČICA BR.75 43232 BEREK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463.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 xml:space="preserve">ŽAGER ADOLF OIB: 29508030715 BULINAC 65 43273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hr-HR"/>
              </w:rPr>
              <w:t>Bulinac</w:t>
            </w:r>
            <w:proofErr w:type="spellEnd"/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119.313,89</w:t>
            </w:r>
          </w:p>
        </w:tc>
      </w:tr>
      <w:tr w:rsidTr="00811D48" w:rsidR="00811D48">
        <w:trPr>
          <w:cantSplit/>
          <w:trHeight w:val="905"/>
          <w:jc w:val="right"/>
        </w:trPr>
        <w:tc>
          <w:tcPr>
            <w:tcW w:type="dxa" w:w="2552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464.</w:t>
            </w:r>
          </w:p>
        </w:tc>
        <w:tc>
          <w:tcPr>
            <w:tcW w:type="dxa" w:w="6376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ŽANIĆ DRAGAN OIB: 63128625530 PRESPA 56 43000 Bjelovar</w:t>
            </w:r>
          </w:p>
        </w:tc>
        <w:tc>
          <w:tcPr>
            <w:tcW w:type="dxa" w:w="2268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3.600,00</w:t>
            </w:r>
          </w:p>
        </w:tc>
      </w:tr>
      <w:tr w:rsidTr="00811D48" w:rsidR="00811D48">
        <w:trPr>
          <w:cantSplit/>
          <w:trHeight w:val="1205"/>
          <w:jc w:val="right"/>
        </w:trPr>
        <w:tc>
          <w:tcPr>
            <w:tcW w:type="dxa" w:w="2552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jc w:val="center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465.</w:t>
            </w:r>
          </w:p>
        </w:tc>
        <w:tc>
          <w:tcPr>
            <w:tcW w:type="dxa" w:w="6376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pStyle w:val="Stiltablice2"/>
              <w:spacing w:lineRule="auto" w:line="276"/>
              <w:ind w:left="993"/>
              <w:rPr>
                <w:lang w:val="hr-HR"/>
              </w:rPr>
            </w:pPr>
            <w:r>
              <w:rPr>
                <w:rFonts w:hAnsi="Times New Roman" w:ascii="Times New Roman"/>
                <w:sz w:val="24"/>
                <w:szCs w:val="24"/>
                <w:lang w:val="hr-HR"/>
              </w:rPr>
              <w:t>ŽEĐA MARIJAN OIB: 73519604637 ZR. TOPOLOVAC 232 43202 Zrinski Topolovac</w:t>
            </w:r>
          </w:p>
        </w:tc>
        <w:tc>
          <w:tcPr>
            <w:tcW w:type="dxa" w:w="2268"/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811D48" w:rsidR="00811D48">
            <w:pPr>
              <w:spacing w:lineRule="auto" w:line="276"/>
              <w:ind w:left="993"/>
              <w:jc w:val="right"/>
              <w:rPr>
                <w:lang w:val="en-US"/>
              </w:rPr>
            </w:pPr>
            <w:r>
              <w:rPr>
                <w:rFonts w:cs="Arial Unicode MS" w:eastAsia="Arial Unicode MS"/>
                <w:b/>
                <w:bCs/>
                <w:color w:val="000000"/>
                <w:lang w:val="en-US"/>
              </w:rPr>
              <w:t>14.500,00</w:t>
            </w:r>
          </w:p>
        </w:tc>
      </w:tr>
    </w:tbl>
    <w:p w:rsidRDefault="00811D48" w:rsidP="00811D48" w:rsidR="00811D48">
      <w:pPr>
        <w:ind w:left="993"/>
        <w:rPr>
          <w:szCs w:val="20"/>
        </w:rPr>
      </w:pPr>
    </w:p>
    <w:p w:rsidRDefault="00811D48" w:rsidP="00811D48" w:rsidR="00811D48">
      <w:pPr>
        <w:pStyle w:val="Standardno"/>
        <w:rPr>
          <w:lang w:val="hr-HR"/>
        </w:rPr>
      </w:pPr>
    </w:p>
    <w:p w:rsidRDefault="00811D48" w:rsidP="00811D48" w:rsidR="00811D48">
      <w:pPr>
        <w:jc w:val="both"/>
        <w:rPr>
          <w:b/>
        </w:rPr>
      </w:pPr>
      <w:proofErr w:type="spellStart"/>
      <w:r>
        <w:rPr>
          <w:b/>
        </w:rPr>
        <w:t>II.Utvrđene</w:t>
      </w:r>
      <w:proofErr w:type="spellEnd"/>
      <w:r>
        <w:rPr>
          <w:b/>
        </w:rPr>
        <w:t xml:space="preserve"> su tražbine vjerovnika drugog višeg isplatnog reda u kunama: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 xml:space="preserve">DORMA AUSTRIA </w:t>
      </w:r>
      <w:proofErr w:type="spellStart"/>
      <w:r>
        <w:rPr>
          <w:rFonts w:cs="Times New Roman" w:hAnsi="Times New Roman" w:ascii="Times New Roman"/>
          <w:sz w:val="24"/>
          <w:szCs w:val="24"/>
        </w:rPr>
        <w:t>Gmbh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OIB : 74371423180 , </w:t>
      </w:r>
      <w:proofErr w:type="spellStart"/>
      <w:r>
        <w:rPr>
          <w:rFonts w:cs="Times New Roman" w:hAnsi="Times New Roman" w:ascii="Times New Roman"/>
          <w:sz w:val="24"/>
          <w:szCs w:val="24"/>
        </w:rPr>
        <w:t>Pebering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Strass 22 ,                173.102,19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Eugendorf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Austria                                                                                                     </w:t>
      </w:r>
    </w:p>
    <w:p w:rsidRDefault="00811D48" w:rsidP="00811D48" w:rsidR="00811D48">
      <w:pPr>
        <w:jc w:val="both"/>
        <w:rPr>
          <w:rFonts w:cs="Times New Roman"/>
          <w:szCs w:val="20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HRVATSKE ŠUME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>. ,  OIB : 69693144506 ,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Ljudevita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Farkaša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Vukotinovića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 , Zagreb                                                                 43.146,76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3.GRAD KOPRIVNICA , OIB : 62112914641 , </w:t>
      </w:r>
      <w:proofErr w:type="spellStart"/>
      <w:r>
        <w:rPr>
          <w:rFonts w:cs="Times New Roman" w:hAnsi="Times New Roman" w:ascii="Times New Roman"/>
          <w:sz w:val="24"/>
          <w:szCs w:val="24"/>
        </w:rPr>
        <w:t>Zrinski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1 ,                                 102.810,99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Koprivnica</w:t>
      </w:r>
      <w:proofErr w:type="spellEnd"/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4.ZAGREBAČKA BANKA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92963223473 ,                                      62.563.336,64                    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J. </w:t>
      </w:r>
      <w:proofErr w:type="spellStart"/>
      <w:r>
        <w:rPr>
          <w:rFonts w:cs="Times New Roman" w:hAnsi="Times New Roman" w:ascii="Times New Roman"/>
          <w:sz w:val="24"/>
          <w:szCs w:val="24"/>
        </w:rPr>
        <w:t>Jelačića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10 , 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5.OPREMA-PIT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57676913636 , </w:t>
      </w:r>
      <w:proofErr w:type="spellStart"/>
      <w:r>
        <w:rPr>
          <w:rFonts w:cs="Times New Roman" w:hAnsi="Times New Roman" w:ascii="Times New Roman"/>
          <w:sz w:val="24"/>
          <w:szCs w:val="24"/>
        </w:rPr>
        <w:t>Križevačka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23 ,                                  24.509,93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Ludbreg</w:t>
      </w:r>
      <w:proofErr w:type="spellEnd"/>
    </w:p>
    <w:p w:rsidRDefault="00811D48" w:rsidP="00811D48" w:rsidR="00811D48">
      <w:pPr>
        <w:pStyle w:val="Standardno"/>
        <w:rPr>
          <w:rFonts w:cs="Times New Roman" w:hAnsi="Times New Roman" w:ascii="Times New Roman"/>
          <w:b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6.TEHNOMARKET PANČEVO , POR. BR. 101053888 , </w:t>
      </w:r>
      <w:proofErr w:type="spellStart"/>
      <w:r>
        <w:rPr>
          <w:rFonts w:cs="Times New Roman" w:hAnsi="Times New Roman" w:ascii="Times New Roman"/>
          <w:sz w:val="24"/>
          <w:szCs w:val="24"/>
        </w:rPr>
        <w:t>Skadarsaka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73 ,             120.666,88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Pančevo</w:t>
      </w:r>
      <w:proofErr w:type="spellEnd"/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7.GRADNJA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77971360833 , </w:t>
      </w:r>
      <w:proofErr w:type="spellStart"/>
      <w:r>
        <w:rPr>
          <w:rFonts w:cs="Times New Roman" w:hAnsi="Times New Roman" w:ascii="Times New Roman"/>
          <w:sz w:val="24"/>
          <w:szCs w:val="24"/>
        </w:rPr>
        <w:t>Ribarska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 , Osijek                                  15.549,34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8.RADNIK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21846792292 , </w:t>
      </w:r>
      <w:proofErr w:type="spellStart"/>
      <w:r>
        <w:rPr>
          <w:rFonts w:cs="Times New Roman" w:hAnsi="Times New Roman" w:ascii="Times New Roman"/>
          <w:sz w:val="24"/>
          <w:szCs w:val="24"/>
        </w:rPr>
        <w:t>Ulica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kralja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Tomislava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45 , </w:t>
      </w:r>
      <w:proofErr w:type="spellStart"/>
      <w:r>
        <w:rPr>
          <w:rFonts w:cs="Times New Roman" w:hAnsi="Times New Roman" w:ascii="Times New Roman"/>
          <w:sz w:val="24"/>
          <w:szCs w:val="24"/>
        </w:rPr>
        <w:t>Križevci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59.856,69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ROTOMETAL PROMET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42362921136 , </w:t>
      </w:r>
      <w:proofErr w:type="spellStart"/>
      <w:r>
        <w:rPr>
          <w:rFonts w:cs="Times New Roman" w:hAnsi="Times New Roman" w:ascii="Times New Roman"/>
          <w:sz w:val="24"/>
          <w:szCs w:val="24"/>
        </w:rPr>
        <w:t>Svetonedeljska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19 ,            5.797,89                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Samobor</w:t>
      </w:r>
      <w:proofErr w:type="spellEnd"/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10.HP-HRVATSKA POŠTA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87311810356 , </w:t>
      </w:r>
      <w:proofErr w:type="spellStart"/>
      <w:r>
        <w:rPr>
          <w:rFonts w:cs="Times New Roman" w:hAnsi="Times New Roman" w:ascii="Times New Roman"/>
          <w:sz w:val="24"/>
          <w:szCs w:val="24"/>
        </w:rPr>
        <w:t>Jurišićeva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13 ,                      6.462,97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11.VODOVOD-OSIJEK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43654507669    </w:t>
      </w:r>
      <w:proofErr w:type="spellStart"/>
      <w:r>
        <w:rPr>
          <w:rFonts w:cs="Times New Roman" w:hAnsi="Times New Roman" w:ascii="Times New Roman"/>
          <w:sz w:val="24"/>
          <w:szCs w:val="24"/>
        </w:rPr>
        <w:t>Poljski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put 1 ,                        25.736,29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Osijek                  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12.INGRA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Zagreb , OIB : 14049708426 , Alexandra von </w:t>
      </w:r>
      <w:proofErr w:type="spellStart"/>
      <w:r>
        <w:rPr>
          <w:rFonts w:cs="Times New Roman" w:hAnsi="Times New Roman" w:ascii="Times New Roman"/>
          <w:sz w:val="24"/>
          <w:szCs w:val="24"/>
        </w:rPr>
        <w:t>Humboldta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4b,           13.517,50 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13.HRVATSKE VODE , VGO </w:t>
      </w:r>
      <w:proofErr w:type="spellStart"/>
      <w:r>
        <w:rPr>
          <w:rFonts w:cs="Times New Roman" w:hAnsi="Times New Roman" w:ascii="Times New Roman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Muru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gornju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Dravu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                               </w:t>
      </w:r>
      <w:r w:rsidR="00C63E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13.836,25 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OIB : 28921383001 , </w:t>
      </w:r>
      <w:proofErr w:type="spellStart"/>
      <w:r>
        <w:rPr>
          <w:rFonts w:cs="Times New Roman" w:hAnsi="Times New Roman" w:ascii="Times New Roman"/>
          <w:sz w:val="24"/>
          <w:szCs w:val="24"/>
        </w:rPr>
        <w:t>Međimurska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26b , </w:t>
      </w:r>
      <w:proofErr w:type="spellStart"/>
      <w:r>
        <w:rPr>
          <w:rFonts w:cs="Times New Roman" w:hAnsi="Times New Roman" w:ascii="Times New Roman"/>
          <w:sz w:val="24"/>
          <w:szCs w:val="24"/>
        </w:rPr>
        <w:t>Varaždin</w:t>
      </w:r>
      <w:proofErr w:type="spellEnd"/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14.GRAD BJELOVAR , OIB : 18970641692 , </w:t>
      </w:r>
      <w:proofErr w:type="spellStart"/>
      <w:r>
        <w:rPr>
          <w:rFonts w:cs="Times New Roman" w:hAnsi="Times New Roman" w:ascii="Times New Roman"/>
          <w:sz w:val="24"/>
          <w:szCs w:val="24"/>
        </w:rPr>
        <w:t>Trg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E. </w:t>
      </w:r>
      <w:proofErr w:type="spellStart"/>
      <w:r>
        <w:rPr>
          <w:rFonts w:cs="Times New Roman" w:hAnsi="Times New Roman" w:ascii="Times New Roman"/>
          <w:sz w:val="24"/>
          <w:szCs w:val="24"/>
        </w:rPr>
        <w:t>Kvaternika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2 ,                      382.489,27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  <w:highlight w:val="lightGray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Bjelovar</w:t>
      </w:r>
      <w:proofErr w:type="spellEnd"/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15.Fond </w:t>
      </w:r>
      <w:proofErr w:type="spellStart"/>
      <w:r>
        <w:rPr>
          <w:rFonts w:cs="Times New Roman" w:hAnsi="Times New Roman" w:ascii="Times New Roman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zaštitu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okoliša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energetsku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učinkovitost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                                                    774,28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OIB : 85828625994 , </w:t>
      </w:r>
      <w:proofErr w:type="spellStart"/>
      <w:r>
        <w:rPr>
          <w:rFonts w:cs="Times New Roman" w:hAnsi="Times New Roman" w:ascii="Times New Roman"/>
          <w:sz w:val="24"/>
          <w:szCs w:val="24"/>
        </w:rPr>
        <w:t>Radnička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cesta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80 , 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16.HRVATSKE VODE , OIB : 28921383001 , </w:t>
      </w:r>
      <w:proofErr w:type="spellStart"/>
      <w:r>
        <w:rPr>
          <w:rFonts w:cs="Times New Roman" w:hAnsi="Times New Roman" w:ascii="Times New Roman"/>
          <w:sz w:val="24"/>
          <w:szCs w:val="24"/>
        </w:rPr>
        <w:t>Ulica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grada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Vukovara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220 ,             62.194,69 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  <w:highlight w:val="lightGray"/>
        </w:rPr>
      </w:pPr>
      <w:r>
        <w:rPr>
          <w:rFonts w:cs="Times New Roman" w:hAnsi="Times New Roman" w:ascii="Times New Roman"/>
          <w:sz w:val="24"/>
          <w:szCs w:val="24"/>
        </w:rPr>
        <w:t>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HEP-ELEKTRA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43965974818 , Zagreb ,                                  </w:t>
      </w:r>
      <w:r w:rsidR="00C63E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162.401,49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b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Ul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Grada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Vukovara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37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b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18. FINANCIJSKA AGENCIJA , OIB: 85821130368 ,                                                1.309,75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Ul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Grada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Vukovara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70 , 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19.</w:t>
      </w:r>
      <w:r>
        <w:rPr>
          <w:rFonts w:cs="Times New Roman"/>
          <w:b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SKDD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64406809162 , </w:t>
      </w:r>
      <w:proofErr w:type="spellStart"/>
      <w:r>
        <w:rPr>
          <w:rFonts w:cs="Times New Roman" w:hAnsi="Times New Roman" w:ascii="Times New Roman"/>
          <w:sz w:val="24"/>
          <w:szCs w:val="24"/>
        </w:rPr>
        <w:t>Heizelova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62A , Zagreb                                   49.555,62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20. DARKOM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51300447787 , </w:t>
      </w:r>
      <w:proofErr w:type="spellStart"/>
      <w:r>
        <w:rPr>
          <w:rFonts w:cs="Times New Roman" w:hAnsi="Times New Roman" w:ascii="Times New Roman"/>
          <w:sz w:val="24"/>
          <w:szCs w:val="24"/>
        </w:rPr>
        <w:t>Josipa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Kozarca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19 , Daruvar                  57.057,75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21.</w:t>
      </w:r>
      <w:r>
        <w:rPr>
          <w:rFonts w:cs="Times New Roman"/>
          <w:b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ZAGREBAČKI HOLDING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>. , OIB : 85584865987 ,                                       3.005,05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Ul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Grada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Vukovara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41 , 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22.ADRIA-ELECTRONIC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>. , OIB : 37923512390 ,                                              7.987,50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Gimnazijske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stube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 , Rijeka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23.DARKOM VODOVOD I ODVODNJA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>. , OIB : 07093287411 ,                       347,85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  <w:highlight w:val="lightGray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Josipa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Kozarca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19 , Daruvar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24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IVAN HOLIČEK , OIB : 82591616208 , </w:t>
      </w:r>
      <w:proofErr w:type="spellStart"/>
      <w:r>
        <w:rPr>
          <w:rFonts w:cs="Times New Roman" w:hAnsi="Times New Roman" w:ascii="Times New Roman"/>
          <w:sz w:val="24"/>
          <w:szCs w:val="24"/>
        </w:rPr>
        <w:t>Mlinovac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58A , </w:t>
      </w:r>
      <w:proofErr w:type="spellStart"/>
      <w:r>
        <w:rPr>
          <w:rFonts w:cs="Times New Roman" w:hAnsi="Times New Roman" w:ascii="Times New Roman"/>
          <w:sz w:val="24"/>
          <w:szCs w:val="24"/>
        </w:rPr>
        <w:t>Bjelovar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5.207,42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25.ZAGREBAČKA BURZA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84368186611 , 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Lučića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2a ,               87.489,81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b/>
          <w:sz w:val="24"/>
          <w:szCs w:val="24"/>
          <w:highlight w:val="lightGray"/>
        </w:rPr>
      </w:pPr>
      <w:r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11D48" w:rsidP="00811D48" w:rsidR="00811D48">
      <w:pPr>
        <w:pStyle w:val="Standardno"/>
        <w:rPr>
          <w:rFonts w:cs="Times New Roman" w:hAnsi="Times New Roman" w:ascii="Times New Roman"/>
          <w:b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26.HEP ELEKTRA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43965974818 , </w:t>
      </w:r>
      <w:proofErr w:type="spellStart"/>
      <w:r>
        <w:rPr>
          <w:rFonts w:cs="Times New Roman" w:hAnsi="Times New Roman" w:ascii="Times New Roman"/>
          <w:sz w:val="24"/>
          <w:szCs w:val="24"/>
        </w:rPr>
        <w:t>Gundulićeva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32 , Zagreb                2.306,04 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HEP ELEKTRA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43965974818 , </w:t>
      </w:r>
      <w:proofErr w:type="spellStart"/>
      <w:r>
        <w:rPr>
          <w:rFonts w:cs="Times New Roman" w:hAnsi="Times New Roman" w:ascii="Times New Roman"/>
          <w:sz w:val="24"/>
          <w:szCs w:val="24"/>
        </w:rPr>
        <w:t>Ul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Grada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Vukovara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37 ,                 1.847,65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  <w:highlight w:val="lightGray"/>
        </w:rPr>
      </w:pPr>
      <w:r>
        <w:rPr>
          <w:rFonts w:cs="Times New Roman" w:hAnsi="Times New Roman" w:ascii="Times New Roman"/>
          <w:sz w:val="24"/>
          <w:szCs w:val="24"/>
        </w:rPr>
        <w:t>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28.HRVATSKI TELEKOM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81793146560 , R. F. </w:t>
      </w:r>
      <w:proofErr w:type="spellStart"/>
      <w:r>
        <w:rPr>
          <w:rFonts w:cs="Times New Roman" w:hAnsi="Times New Roman" w:ascii="Times New Roman"/>
          <w:sz w:val="24"/>
          <w:szCs w:val="24"/>
        </w:rPr>
        <w:t>Mihanovića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9 ,           13.727,04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/>
          <w:b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GRAD DARUVAR , OIB : 35688993528 , </w:t>
      </w:r>
      <w:proofErr w:type="spellStart"/>
      <w:r>
        <w:rPr>
          <w:rFonts w:cs="Times New Roman" w:hAnsi="Times New Roman" w:ascii="Times New Roman"/>
          <w:sz w:val="24"/>
          <w:szCs w:val="24"/>
        </w:rPr>
        <w:t>Trg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kralja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Tomislava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14 ,                 11.988,77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Daruvar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30.REPUBLIKA HRVATSKA, </w:t>
      </w:r>
      <w:proofErr w:type="spellStart"/>
      <w:r>
        <w:rPr>
          <w:rFonts w:cs="Times New Roman" w:hAnsi="Times New Roman" w:ascii="Times New Roman"/>
          <w:sz w:val="24"/>
          <w:szCs w:val="24"/>
        </w:rPr>
        <w:t>Ministarstvo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financija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Porezna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uprava</w:t>
      </w:r>
      <w:proofErr w:type="spellEnd"/>
      <w:r>
        <w:rPr>
          <w:rFonts w:cs="Times New Roman" w:hAnsi="Times New Roman" w:ascii="Times New Roman"/>
          <w:sz w:val="24"/>
          <w:szCs w:val="24"/>
        </w:rPr>
        <w:t>,              1.358.493,03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Područni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ured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Bjelovar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</w:t>
      </w:r>
      <w:proofErr w:type="spellStart"/>
      <w:r>
        <w:rPr>
          <w:rFonts w:cs="Times New Roman" w:hAnsi="Times New Roman" w:ascii="Times New Roman"/>
          <w:sz w:val="24"/>
          <w:szCs w:val="24"/>
        </w:rPr>
        <w:t>po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ŽDO u </w:t>
      </w:r>
      <w:proofErr w:type="spellStart"/>
      <w:r>
        <w:rPr>
          <w:rFonts w:cs="Times New Roman" w:hAnsi="Times New Roman" w:ascii="Times New Roman"/>
          <w:sz w:val="24"/>
          <w:szCs w:val="24"/>
        </w:rPr>
        <w:t>Bjelovaru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 :52634338587, 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Boškovićeva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 , 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b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C63E97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HRVATSKE VODE , OIB : 28921383001 , </w:t>
      </w:r>
      <w:proofErr w:type="spellStart"/>
      <w:r>
        <w:rPr>
          <w:rFonts w:cs="Times New Roman" w:hAnsi="Times New Roman" w:ascii="Times New Roman"/>
          <w:sz w:val="24"/>
          <w:szCs w:val="24"/>
        </w:rPr>
        <w:t>Ulica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grada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Vukovara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220 ,    </w:t>
      </w:r>
      <w:r w:rsidR="00C63E97">
        <w:rPr>
          <w:rFonts w:cs="Times New Roman" w:hAnsi="Times New Roman" w:ascii="Times New Roman"/>
          <w:sz w:val="24"/>
          <w:szCs w:val="24"/>
        </w:rPr>
        <w:t xml:space="preserve">           </w:t>
      </w:r>
      <w:r>
        <w:rPr>
          <w:rFonts w:cs="Times New Roman" w:hAnsi="Times New Roman" w:ascii="Times New Roman"/>
          <w:sz w:val="24"/>
          <w:szCs w:val="24"/>
        </w:rPr>
        <w:t xml:space="preserve"> 2.908,44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32.</w:t>
      </w:r>
      <w:r>
        <w:rPr>
          <w:rFonts w:cs="Times New Roman"/>
          <w:b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KOMUNALAC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27962400486 , </w:t>
      </w:r>
      <w:proofErr w:type="spellStart"/>
      <w:r>
        <w:rPr>
          <w:rFonts w:cs="Times New Roman" w:hAnsi="Times New Roman" w:ascii="Times New Roman"/>
          <w:sz w:val="24"/>
          <w:szCs w:val="24"/>
        </w:rPr>
        <w:t>Ferde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Livadića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14A ,                     19.915,02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Bjelovar</w:t>
      </w:r>
      <w:proofErr w:type="spellEnd"/>
      <w:r>
        <w:rPr>
          <w:rFonts w:cs="Times New Roman" w:hAnsi="Times New Roman" w:ascii="Times New Roman"/>
          <w:sz w:val="24"/>
          <w:szCs w:val="24"/>
        </w:rPr>
        <w:tab/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33.MEDIKOL GRUPA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84702528940, </w:t>
      </w:r>
      <w:proofErr w:type="spellStart"/>
      <w:r>
        <w:rPr>
          <w:rFonts w:cs="Times New Roman" w:hAnsi="Times New Roman" w:ascii="Times New Roman"/>
          <w:sz w:val="24"/>
          <w:szCs w:val="24"/>
        </w:rPr>
        <w:t>Mandlova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7, Zagreb        </w:t>
      </w:r>
      <w:r w:rsidR="00C63E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3.486.261,36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34.</w:t>
      </w:r>
      <w:r>
        <w:rPr>
          <w:rFonts w:cs="Times New Roman"/>
          <w:b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INSTITUT IGH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79766124714 , </w:t>
      </w:r>
      <w:proofErr w:type="spellStart"/>
      <w:r>
        <w:rPr>
          <w:rFonts w:cs="Times New Roman" w:hAnsi="Times New Roman" w:ascii="Times New Roman"/>
          <w:sz w:val="24"/>
          <w:szCs w:val="24"/>
        </w:rPr>
        <w:t>Janka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Rakuše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 , Zagreb                  12.956,23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35.PLINACRO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69401829750, </w:t>
      </w:r>
      <w:proofErr w:type="spellStart"/>
      <w:r>
        <w:rPr>
          <w:rFonts w:cs="Times New Roman" w:hAnsi="Times New Roman" w:ascii="Times New Roman"/>
          <w:sz w:val="24"/>
          <w:szCs w:val="24"/>
        </w:rPr>
        <w:t>Savska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cesta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88A , Zagreb             16.061.078,10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36.HRT, OIB : 68419124305, </w:t>
      </w:r>
      <w:proofErr w:type="spellStart"/>
      <w:r>
        <w:rPr>
          <w:rFonts w:cs="Times New Roman" w:hAnsi="Times New Roman" w:ascii="Times New Roman"/>
          <w:sz w:val="24"/>
          <w:szCs w:val="24"/>
        </w:rPr>
        <w:t>Prisavlje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3, Zagreb                                                       77.751,83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37.GRAD ZAGREB , OIB : 61817894937 , </w:t>
      </w:r>
      <w:proofErr w:type="spellStart"/>
      <w:r>
        <w:rPr>
          <w:rFonts w:cs="Times New Roman" w:hAnsi="Times New Roman" w:ascii="Times New Roman"/>
          <w:sz w:val="24"/>
          <w:szCs w:val="24"/>
        </w:rPr>
        <w:t>Trg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S. </w:t>
      </w:r>
      <w:proofErr w:type="spellStart"/>
      <w:r>
        <w:rPr>
          <w:rFonts w:cs="Times New Roman" w:hAnsi="Times New Roman" w:ascii="Times New Roman"/>
          <w:sz w:val="24"/>
          <w:szCs w:val="24"/>
        </w:rPr>
        <w:t>Radića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 , Zagreb                         8.041,71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38. GRADSKA PLINARA ZAGREB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>. , OIB : 74364571096 ,                         490.348,28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Radnička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cesta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 , 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39.</w:t>
      </w:r>
      <w:r>
        <w:rPr>
          <w:rFonts w:cs="Times New Roman"/>
          <w:b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RH, </w:t>
      </w:r>
      <w:proofErr w:type="spellStart"/>
      <w:r>
        <w:rPr>
          <w:rFonts w:cs="Times New Roman" w:hAnsi="Times New Roman" w:ascii="Times New Roman"/>
          <w:sz w:val="24"/>
          <w:szCs w:val="24"/>
        </w:rPr>
        <w:t>Ministarstvo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državne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OIB : 95555881478 ,                                      2.503,39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Ulica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Dežmana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10 , 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40.HINA – </w:t>
      </w:r>
      <w:proofErr w:type="spellStart"/>
      <w:r>
        <w:rPr>
          <w:rFonts w:cs="Times New Roman" w:hAnsi="Times New Roman" w:ascii="Times New Roman"/>
          <w:sz w:val="24"/>
          <w:szCs w:val="24"/>
        </w:rPr>
        <w:t>Hrvatska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izvještajna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agencija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 : 41387373932,                                       750,00 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  <w:highlight w:val="lightGray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Maruličev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16, 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41.CROATIA OSIGURANJE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26187994862 , </w:t>
      </w:r>
      <w:proofErr w:type="spellStart"/>
      <w:r>
        <w:rPr>
          <w:rFonts w:cs="Times New Roman" w:hAnsi="Times New Roman" w:ascii="Times New Roman"/>
          <w:sz w:val="24"/>
          <w:szCs w:val="24"/>
        </w:rPr>
        <w:t>Vatroslava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Jagića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33 ,     22.877,96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42.HEP- Operator distr. </w:t>
      </w:r>
      <w:proofErr w:type="spellStart"/>
      <w:r>
        <w:rPr>
          <w:rFonts w:cs="Times New Roman" w:hAnsi="Times New Roman" w:ascii="Times New Roman"/>
          <w:sz w:val="24"/>
          <w:szCs w:val="24"/>
        </w:rPr>
        <w:t>Sustava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>. , ELEKTRA KRIŽ ,                                             497,71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OIB : 46830600751 , </w:t>
      </w:r>
      <w:proofErr w:type="spellStart"/>
      <w:r>
        <w:rPr>
          <w:rFonts w:cs="Times New Roman" w:hAnsi="Times New Roman" w:ascii="Times New Roman"/>
          <w:sz w:val="24"/>
          <w:szCs w:val="24"/>
        </w:rPr>
        <w:t>Trg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Križa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7 , </w:t>
      </w:r>
      <w:proofErr w:type="spellStart"/>
      <w:r>
        <w:rPr>
          <w:rFonts w:cs="Times New Roman" w:hAnsi="Times New Roman" w:ascii="Times New Roman"/>
          <w:sz w:val="24"/>
          <w:szCs w:val="24"/>
        </w:rPr>
        <w:t>Križ</w:t>
      </w:r>
      <w:proofErr w:type="spellEnd"/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43.STANKO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63803307141 , </w:t>
      </w:r>
      <w:proofErr w:type="spellStart"/>
      <w:r>
        <w:rPr>
          <w:rFonts w:cs="Times New Roman" w:hAnsi="Times New Roman" w:ascii="Times New Roman"/>
          <w:sz w:val="24"/>
          <w:szCs w:val="24"/>
        </w:rPr>
        <w:t>Vladimira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Dvoržaka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22 , </w:t>
      </w:r>
      <w:proofErr w:type="spellStart"/>
      <w:r>
        <w:rPr>
          <w:rFonts w:cs="Times New Roman" w:hAnsi="Times New Roman" w:ascii="Times New Roman"/>
          <w:sz w:val="24"/>
          <w:szCs w:val="24"/>
        </w:rPr>
        <w:t>Bjelovar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63E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74.425,00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44.B2 KAPITAL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57509775367 , </w:t>
      </w:r>
      <w:proofErr w:type="spellStart"/>
      <w:r>
        <w:rPr>
          <w:rFonts w:cs="Times New Roman" w:hAnsi="Times New Roman" w:ascii="Times New Roman"/>
          <w:sz w:val="24"/>
          <w:szCs w:val="24"/>
        </w:rPr>
        <w:t>Radnička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41 , Zagreb                    8.799.894,48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45.METALNA OPREMA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62633446044 , </w:t>
      </w:r>
      <w:proofErr w:type="spellStart"/>
      <w:r>
        <w:rPr>
          <w:rFonts w:cs="Times New Roman" w:hAnsi="Times New Roman" w:ascii="Times New Roman"/>
          <w:sz w:val="24"/>
          <w:szCs w:val="24"/>
        </w:rPr>
        <w:t>Kapetana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Knežića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20 ,    11.320.709,61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Senj</w:t>
      </w:r>
      <w:proofErr w:type="spellEnd"/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46.</w:t>
      </w:r>
      <w:r>
        <w:rPr>
          <w:rFonts w:hAnsi="Times New Roman" w:ascii="Times New Roman"/>
          <w:b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SAPA BUILDING SYSTEMS GmbH , OIB : 05491625039 ,                              48.778,79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Wallerseestrase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49 , 5201 </w:t>
      </w:r>
      <w:proofErr w:type="spellStart"/>
      <w:r>
        <w:rPr>
          <w:rFonts w:cs="Times New Roman" w:hAnsi="Times New Roman" w:ascii="Times New Roman"/>
          <w:sz w:val="24"/>
          <w:szCs w:val="24"/>
        </w:rPr>
        <w:t>Seekirchen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</w:t>
      </w:r>
      <w:proofErr w:type="spellStart"/>
      <w:r>
        <w:rPr>
          <w:rFonts w:cs="Times New Roman" w:hAnsi="Times New Roman" w:ascii="Times New Roman"/>
          <w:sz w:val="24"/>
          <w:szCs w:val="24"/>
        </w:rPr>
        <w:t>Republika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Austrija</w:t>
      </w:r>
      <w:proofErr w:type="spellEnd"/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47.ERSTE &amp; STEIERMARKISCHE BANK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>. , OIB : 23057039320 ,            35.827.941,51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Jadranski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 a , Rijeka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48.NOVOGRADNJA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masa , OIB : 65188854530 ,            984.898,86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proofErr w:type="spellStart"/>
      <w:r>
        <w:rPr>
          <w:rFonts w:cs="Times New Roman" w:hAnsi="Times New Roman" w:ascii="Times New Roman"/>
          <w:sz w:val="24"/>
          <w:szCs w:val="24"/>
        </w:rPr>
        <w:t>Mažuranića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2d , Daruvar</w:t>
      </w:r>
    </w:p>
    <w:p w:rsidRDefault="00811D48" w:rsidP="00811D48" w:rsidR="00811D48">
      <w:pPr>
        <w:jc w:val="both"/>
        <w:rPr>
          <w:rFonts w:cs="Times New Roman"/>
          <w:b/>
          <w:szCs w:val="20"/>
        </w:rPr>
      </w:pPr>
    </w:p>
    <w:p w:rsidRDefault="00811D48" w:rsidP="00811D48" w:rsidR="00811D48">
      <w:pPr>
        <w:jc w:val="both"/>
        <w:rPr>
          <w:b/>
        </w:rPr>
      </w:pPr>
      <w:proofErr w:type="spellStart"/>
      <w:r>
        <w:rPr>
          <w:b/>
        </w:rPr>
        <w:t>III.Osporene</w:t>
      </w:r>
      <w:proofErr w:type="spellEnd"/>
      <w:r>
        <w:rPr>
          <w:b/>
        </w:rPr>
        <w:t xml:space="preserve"> tražbine vjerovnika drugog višeg isplatnog reda u kunama: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 xml:space="preserve">DORMA AUSTRIA </w:t>
      </w:r>
      <w:proofErr w:type="spellStart"/>
      <w:r>
        <w:rPr>
          <w:rFonts w:cs="Times New Roman" w:hAnsi="Times New Roman" w:ascii="Times New Roman"/>
          <w:sz w:val="24"/>
          <w:szCs w:val="24"/>
        </w:rPr>
        <w:t>Gmbh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OIB : 74371423180 , </w:t>
      </w:r>
      <w:proofErr w:type="spellStart"/>
      <w:r>
        <w:rPr>
          <w:rFonts w:cs="Times New Roman" w:hAnsi="Times New Roman" w:ascii="Times New Roman"/>
          <w:sz w:val="24"/>
          <w:szCs w:val="24"/>
        </w:rPr>
        <w:t>Pebering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Strass 22 ,                383.549,26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Eugendorf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Austria                                                                                                    </w:t>
      </w:r>
    </w:p>
    <w:p w:rsidRDefault="00811D48" w:rsidP="00811D48" w:rsidR="00811D48">
      <w:pPr>
        <w:jc w:val="both"/>
        <w:rPr>
          <w:rFonts w:cs="Times New Roman"/>
          <w:szCs w:val="20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HRVATSKE ŠUME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>. ,  OIB : 69693144506 ,                                                   42.830,45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Ljudevita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Farkaša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Vukotinovića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 , Zagreb                                                                        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3.GRAD KOPRIVNICA , OIB : 62112914641 , </w:t>
      </w:r>
      <w:proofErr w:type="spellStart"/>
      <w:r>
        <w:rPr>
          <w:rFonts w:cs="Times New Roman" w:hAnsi="Times New Roman" w:ascii="Times New Roman"/>
          <w:sz w:val="24"/>
          <w:szCs w:val="24"/>
        </w:rPr>
        <w:t>Zrinski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1 ,                                   38.079,72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Koprivnica</w:t>
      </w:r>
      <w:proofErr w:type="spellEnd"/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4.ZAGREBAČKA BANKA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92963223473 ,                                             63.106,50                   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J. </w:t>
      </w:r>
      <w:proofErr w:type="spellStart"/>
      <w:r>
        <w:rPr>
          <w:rFonts w:cs="Times New Roman" w:hAnsi="Times New Roman" w:ascii="Times New Roman"/>
          <w:sz w:val="24"/>
          <w:szCs w:val="24"/>
        </w:rPr>
        <w:t>Jelačića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10 , Zagreb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5.OPREMA-PIT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57676913636 , </w:t>
      </w:r>
      <w:proofErr w:type="spellStart"/>
      <w:r>
        <w:rPr>
          <w:rFonts w:cs="Times New Roman" w:hAnsi="Times New Roman" w:ascii="Times New Roman"/>
          <w:sz w:val="24"/>
          <w:szCs w:val="24"/>
        </w:rPr>
        <w:t>Križevačka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23 ,                                114.379,71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Ludbreg</w:t>
      </w:r>
      <w:proofErr w:type="spellEnd"/>
    </w:p>
    <w:p w:rsidRDefault="00811D48" w:rsidP="00811D48" w:rsidR="00811D48">
      <w:pPr>
        <w:pStyle w:val="Standardno"/>
        <w:rPr>
          <w:rFonts w:cs="Times New Roman" w:hAnsi="Times New Roman" w:ascii="Times New Roman"/>
          <w:b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6.TEHNOMARKET PANČEVO , POR. BR. 101053888 , </w:t>
      </w:r>
      <w:proofErr w:type="spellStart"/>
      <w:r>
        <w:rPr>
          <w:rFonts w:cs="Times New Roman" w:hAnsi="Times New Roman" w:ascii="Times New Roman"/>
          <w:sz w:val="24"/>
          <w:szCs w:val="24"/>
        </w:rPr>
        <w:t>Skadarsaka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73 ,             407.211,80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Pančevo</w:t>
      </w:r>
      <w:proofErr w:type="spellEnd"/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7.GRADNJA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77971360833 , </w:t>
      </w:r>
      <w:proofErr w:type="spellStart"/>
      <w:r>
        <w:rPr>
          <w:rFonts w:cs="Times New Roman" w:hAnsi="Times New Roman" w:ascii="Times New Roman"/>
          <w:sz w:val="24"/>
          <w:szCs w:val="24"/>
        </w:rPr>
        <w:t>Ribarska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 , Osijek                                  19.090,65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8.RADNIK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21846792292 , </w:t>
      </w:r>
      <w:proofErr w:type="spellStart"/>
      <w:r>
        <w:rPr>
          <w:rFonts w:cs="Times New Roman" w:hAnsi="Times New Roman" w:ascii="Times New Roman"/>
          <w:sz w:val="24"/>
          <w:szCs w:val="24"/>
        </w:rPr>
        <w:t>Ulica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kralja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Tomislava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45 , </w:t>
      </w:r>
      <w:proofErr w:type="spellStart"/>
      <w:r>
        <w:rPr>
          <w:rFonts w:cs="Times New Roman" w:hAnsi="Times New Roman" w:ascii="Times New Roman"/>
          <w:sz w:val="24"/>
          <w:szCs w:val="24"/>
        </w:rPr>
        <w:t>Križevci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14.423,92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ROTOMETAL PROMET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42362921136 , </w:t>
      </w:r>
      <w:proofErr w:type="spellStart"/>
      <w:r>
        <w:rPr>
          <w:rFonts w:cs="Times New Roman" w:hAnsi="Times New Roman" w:ascii="Times New Roman"/>
          <w:sz w:val="24"/>
          <w:szCs w:val="24"/>
        </w:rPr>
        <w:t>Svetonedeljska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19 ,           13.554,51                </w:t>
      </w:r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Samobor</w:t>
      </w:r>
      <w:proofErr w:type="spellEnd"/>
    </w:p>
    <w:p w:rsidRDefault="00811D48" w:rsidP="00811D48" w:rsidR="00811D48">
      <w:pPr>
        <w:pStyle w:val="Standardno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10.ERSTE &amp; STEIERMARKISCHE S-LEASING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>. ,                                         24.113,93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OIB : 46550671661 , </w:t>
      </w:r>
      <w:proofErr w:type="spellStart"/>
      <w:r>
        <w:rPr>
          <w:rFonts w:cs="Times New Roman" w:hAnsi="Times New Roman" w:ascii="Times New Roman"/>
          <w:sz w:val="24"/>
          <w:szCs w:val="24"/>
        </w:rPr>
        <w:t>Zelinska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 , Zagreb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SCHRACK TECHNIK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 : 36365310424, </w:t>
      </w:r>
      <w:proofErr w:type="spellStart"/>
      <w:r>
        <w:rPr>
          <w:rFonts w:cs="Times New Roman" w:hAnsi="Times New Roman" w:ascii="Times New Roman"/>
          <w:sz w:val="24"/>
          <w:szCs w:val="24"/>
        </w:rPr>
        <w:t>Zavrtnica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17 ,                   3.303.797,80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12.KUKEC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 : 75414599885, Nova </w:t>
      </w:r>
      <w:proofErr w:type="spellStart"/>
      <w:r>
        <w:rPr>
          <w:rFonts w:cs="Times New Roman" w:hAnsi="Times New Roman" w:ascii="Times New Roman"/>
          <w:sz w:val="24"/>
          <w:szCs w:val="24"/>
        </w:rPr>
        <w:t>ind.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Cesta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6, 10310 </w:t>
      </w:r>
      <w:proofErr w:type="spellStart"/>
      <w:r>
        <w:rPr>
          <w:rFonts w:cs="Times New Roman" w:hAnsi="Times New Roman" w:ascii="Times New Roman"/>
          <w:sz w:val="24"/>
          <w:szCs w:val="24"/>
        </w:rPr>
        <w:t>Ivanić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Grad       211.108,19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13.SEGRAD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OIB : 98837779824, </w:t>
      </w:r>
      <w:proofErr w:type="spellStart"/>
      <w:r>
        <w:rPr>
          <w:rFonts w:cs="Times New Roman" w:hAnsi="Times New Roman" w:ascii="Times New Roman"/>
          <w:sz w:val="24"/>
          <w:szCs w:val="24"/>
        </w:rPr>
        <w:t>Radnička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63, 48350 </w:t>
      </w:r>
      <w:proofErr w:type="spellStart"/>
      <w:r>
        <w:rPr>
          <w:rFonts w:cs="Times New Roman" w:hAnsi="Times New Roman" w:ascii="Times New Roman"/>
          <w:sz w:val="24"/>
          <w:szCs w:val="24"/>
        </w:rPr>
        <w:t>Đurđevac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3.961,97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14.INDUSTROOPREMA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01291306683 , C.M.P. </w:t>
      </w:r>
      <w:proofErr w:type="spellStart"/>
      <w:r>
        <w:rPr>
          <w:rFonts w:cs="Times New Roman" w:hAnsi="Times New Roman" w:ascii="Times New Roman"/>
          <w:sz w:val="24"/>
          <w:szCs w:val="24"/>
        </w:rPr>
        <w:t>Obrtnička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1 ,           24.038,38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  <w:highlight w:val="lightGray"/>
        </w:rPr>
      </w:pPr>
      <w:r>
        <w:rPr>
          <w:rFonts w:cs="Times New Roman" w:hAnsi="Times New Roman" w:ascii="Times New Roman"/>
          <w:sz w:val="24"/>
          <w:szCs w:val="24"/>
        </w:rPr>
        <w:t>Zagreb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15.INA-INDUSTRIJA NAFTE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>. , OIB : 27759560625,                                       272.410,03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Avenija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V. </w:t>
      </w:r>
      <w:proofErr w:type="spellStart"/>
      <w:r>
        <w:rPr>
          <w:rFonts w:cs="Times New Roman" w:hAnsi="Times New Roman" w:ascii="Times New Roman"/>
          <w:sz w:val="24"/>
          <w:szCs w:val="24"/>
        </w:rPr>
        <w:t>Holjevca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10 , Zagreb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16.ELEKTROKOVINA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,OIB : 31397555146, </w:t>
      </w:r>
      <w:proofErr w:type="spellStart"/>
      <w:r>
        <w:rPr>
          <w:rFonts w:cs="Times New Roman" w:hAnsi="Times New Roman" w:ascii="Times New Roman"/>
          <w:sz w:val="24"/>
          <w:szCs w:val="24"/>
        </w:rPr>
        <w:t>Stara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cesta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32 ,                         72.570,00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Hrvatski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Leskovac</w:t>
      </w:r>
      <w:proofErr w:type="spellEnd"/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17.ZAGREBINSPEKT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82752153530 , </w:t>
      </w:r>
      <w:proofErr w:type="spellStart"/>
      <w:r>
        <w:rPr>
          <w:rFonts w:cs="Times New Roman" w:hAnsi="Times New Roman" w:ascii="Times New Roman"/>
          <w:sz w:val="24"/>
          <w:szCs w:val="24"/>
        </w:rPr>
        <w:t>Draškovićeva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29, Zagreb      364.843,30  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18.ACO GRAĐEVINSKI ELEMENTI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25074288719 ,                       569.387,32 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Radnička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cesta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177 , Zagreb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NEXE GRADNJA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37671722350 , </w:t>
      </w:r>
      <w:proofErr w:type="spellStart"/>
      <w:r>
        <w:rPr>
          <w:rFonts w:cs="Times New Roman" w:hAnsi="Times New Roman" w:ascii="Times New Roman"/>
          <w:sz w:val="24"/>
          <w:szCs w:val="24"/>
        </w:rPr>
        <w:t>Braće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Radića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24 , </w:t>
      </w:r>
      <w:proofErr w:type="spellStart"/>
      <w:r>
        <w:rPr>
          <w:rFonts w:cs="Times New Roman" w:hAnsi="Times New Roman" w:ascii="Times New Roman"/>
          <w:sz w:val="24"/>
          <w:szCs w:val="24"/>
        </w:rPr>
        <w:t>Našice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57.706,52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20.</w:t>
      </w:r>
      <w:r>
        <w:rPr>
          <w:rFonts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STUBLIĆ IMPEX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39388757533 , </w:t>
      </w:r>
      <w:proofErr w:type="spellStart"/>
      <w:r>
        <w:rPr>
          <w:rFonts w:cs="Times New Roman" w:hAnsi="Times New Roman" w:ascii="Times New Roman"/>
          <w:sz w:val="24"/>
          <w:szCs w:val="24"/>
        </w:rPr>
        <w:t>Dugoselska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16 , </w:t>
      </w:r>
      <w:proofErr w:type="spellStart"/>
      <w:r>
        <w:rPr>
          <w:rFonts w:cs="Times New Roman" w:hAnsi="Times New Roman" w:ascii="Times New Roman"/>
          <w:sz w:val="24"/>
          <w:szCs w:val="24"/>
        </w:rPr>
        <w:t>Sesvete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87.380,03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21.RAJKO ĆORIĆ , </w:t>
      </w:r>
      <w:proofErr w:type="spellStart"/>
      <w:r>
        <w:rPr>
          <w:rFonts w:cs="Times New Roman" w:hAnsi="Times New Roman" w:ascii="Times New Roman"/>
          <w:sz w:val="24"/>
          <w:szCs w:val="24"/>
        </w:rPr>
        <w:t>vl.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Obrta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RAJKO , </w:t>
      </w:r>
      <w:proofErr w:type="spellStart"/>
      <w:r>
        <w:rPr>
          <w:rFonts w:cs="Times New Roman" w:hAnsi="Times New Roman" w:ascii="Times New Roman"/>
          <w:sz w:val="24"/>
          <w:szCs w:val="24"/>
        </w:rPr>
        <w:t>Zagrebačka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17 , Daruvar                              57.967,14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22.</w:t>
      </w:r>
      <w:r>
        <w:rPr>
          <w:rFonts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 xml:space="preserve">ROMONT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30461667075 , </w:t>
      </w:r>
      <w:proofErr w:type="spellStart"/>
      <w:r>
        <w:rPr>
          <w:rFonts w:cs="Times New Roman" w:hAnsi="Times New Roman" w:ascii="Times New Roman"/>
          <w:sz w:val="24"/>
          <w:szCs w:val="24"/>
        </w:rPr>
        <w:t>Dračevac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11 , Split                               46.764,45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23.LINDNER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79035851010 , </w:t>
      </w:r>
      <w:proofErr w:type="spellStart"/>
      <w:r>
        <w:rPr>
          <w:rFonts w:cs="Times New Roman" w:hAnsi="Times New Roman" w:ascii="Times New Roman"/>
          <w:sz w:val="24"/>
          <w:szCs w:val="24"/>
        </w:rPr>
        <w:t>Malešnica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 , Zagreb   </w:t>
      </w:r>
      <w:r w:rsidR="00C63E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59.340,00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24.WIENER </w:t>
      </w:r>
      <w:proofErr w:type="spellStart"/>
      <w:r>
        <w:rPr>
          <w:rFonts w:cs="Times New Roman" w:hAnsi="Times New Roman" w:ascii="Times New Roman"/>
          <w:sz w:val="24"/>
          <w:szCs w:val="24"/>
        </w:rPr>
        <w:t>osiguranje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Vienna  Insurance Group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>. ,                                                4.736,21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OIB : 52848403362 , </w:t>
      </w:r>
      <w:proofErr w:type="spellStart"/>
      <w:r>
        <w:rPr>
          <w:rFonts w:cs="Times New Roman" w:hAnsi="Times New Roman" w:ascii="Times New Roman"/>
          <w:sz w:val="24"/>
          <w:szCs w:val="24"/>
        </w:rPr>
        <w:t>Slovenska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ulica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24 , Zagreb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25.SAN MET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70493028862 , </w:t>
      </w:r>
      <w:proofErr w:type="spellStart"/>
      <w:r>
        <w:rPr>
          <w:rFonts w:cs="Times New Roman" w:hAnsi="Times New Roman" w:ascii="Times New Roman"/>
          <w:sz w:val="24"/>
          <w:szCs w:val="24"/>
        </w:rPr>
        <w:t>Josipa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Jelačića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23 , Daruvar                  305.132,56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26.ELEKTROINSTALACIJE I AUTOMATIKA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50824784691 ,  </w:t>
      </w:r>
      <w:r w:rsidR="00C63E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279.634,00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Daruvarski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Brestovac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58 , </w:t>
      </w:r>
      <w:proofErr w:type="spellStart"/>
      <w:r>
        <w:rPr>
          <w:rFonts w:cs="Times New Roman" w:hAnsi="Times New Roman" w:ascii="Times New Roman"/>
          <w:sz w:val="24"/>
          <w:szCs w:val="24"/>
        </w:rPr>
        <w:t>Končanica</w:t>
      </w:r>
      <w:proofErr w:type="spellEnd"/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27.</w:t>
      </w:r>
      <w:r>
        <w:rPr>
          <w:rFonts w:cs="Times New Roman"/>
          <w:b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VAMACO M.V.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25840795861 , </w:t>
      </w:r>
      <w:proofErr w:type="spellStart"/>
      <w:r>
        <w:rPr>
          <w:rFonts w:cs="Times New Roman" w:hAnsi="Times New Roman" w:ascii="Times New Roman"/>
          <w:sz w:val="24"/>
          <w:szCs w:val="24"/>
        </w:rPr>
        <w:t>Draškovićeva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54 , Zagreb          375.012,41</w:t>
      </w: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</w:p>
    <w:p w:rsidRDefault="00811D48" w:rsidP="00811D48" w:rsidR="00811D48">
      <w:pPr>
        <w:pStyle w:val="Stiltablice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28.BRODOMERKUR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, OIB : 33956120458 , </w:t>
      </w:r>
      <w:proofErr w:type="spellStart"/>
      <w:r>
        <w:rPr>
          <w:rFonts w:cs="Times New Roman" w:hAnsi="Times New Roman" w:ascii="Times New Roman"/>
          <w:sz w:val="24"/>
          <w:szCs w:val="24"/>
        </w:rPr>
        <w:t>Poljička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cesta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35 , Split              348.341,55</w:t>
      </w:r>
    </w:p>
    <w:p w:rsidRDefault="00811D48" w:rsidP="00811D48" w:rsidR="00811D48">
      <w:pPr>
        <w:jc w:val="both"/>
        <w:rPr>
          <w:rFonts w:cs="Times New Roman"/>
          <w:szCs w:val="20"/>
        </w:rPr>
      </w:pPr>
    </w:p>
    <w:p w:rsidRDefault="00811D48" w:rsidP="00811D48" w:rsidR="00811D48">
      <w:pPr>
        <w:jc w:val="both"/>
      </w:pPr>
    </w:p>
    <w:p w:rsidRDefault="00811D48" w:rsidP="00C63E97" w:rsidR="00811D48">
      <w:pPr>
        <w:spacing w:after="0"/>
        <w:jc w:val="both"/>
      </w:pPr>
      <w:r>
        <w:rPr>
          <w:b/>
        </w:rPr>
        <w:lastRenderedPageBreak/>
        <w:t>Stečajni vjerovnici čije su tražbine osporene u iznosu navedenom u točki III. izreke ovog rješenja i razvrstane u drugi viši isplatni red osporenih tražbina, upućuju se radi utvrđivanja osnovanosti osporene tražbine navedene u točki III. izreke ovog rješenja, pokrenuti parnicu u roku 8 dana od dana pravomoćnosti rješenja o upućivanju na ovu parnicu, odnosno primitka drugostupanjske odluke, protiv stečajnog dužnika ELEKTROMETAL d.d. u stečaju iz  Bjelovara,</w:t>
      </w:r>
      <w:r>
        <w:t xml:space="preserve"> </w:t>
      </w:r>
      <w:r>
        <w:rPr>
          <w:b/>
        </w:rPr>
        <w:t xml:space="preserve">jer će se u protivnom smatrati da je ovaj vjerovnik odustao od prava na vođenje ove parnice. </w:t>
      </w:r>
      <w:r>
        <w:t xml:space="preserve">                                     </w:t>
      </w:r>
    </w:p>
    <w:p w:rsidRDefault="00811D48" w:rsidP="00C63E97" w:rsidR="00811D48">
      <w:pPr>
        <w:spacing w:after="0"/>
      </w:pPr>
      <w:r>
        <w:t xml:space="preserve">                                                                                   </w:t>
      </w:r>
    </w:p>
    <w:p w:rsidRDefault="00811D48" w:rsidP="00C63E97" w:rsidR="00811D48">
      <w:pPr>
        <w:pStyle w:val="Naslov1"/>
        <w:jc w:val="center"/>
      </w:pPr>
      <w:r w:rsidRPr="00C63E97">
        <w:rPr>
          <w:b w:val="false"/>
          <w:sz w:val="24"/>
          <w:szCs w:val="24"/>
        </w:rPr>
        <w:t>Obrazloženje</w:t>
      </w:r>
    </w:p>
    <w:p w:rsidRDefault="00811D48" w:rsidP="00811D48" w:rsidR="00811D48">
      <w:pPr>
        <w:ind w:firstLine="720"/>
        <w:jc w:val="both"/>
      </w:pPr>
      <w:r>
        <w:t>Na ispitnom ročištu koje je održano dana 14. prosinca 2017. godine ispitane su sve prijavljene tražbine prema svojim iznosima i redu.</w:t>
      </w:r>
    </w:p>
    <w:p w:rsidRDefault="00811D48" w:rsidP="00811D48" w:rsidR="00811D48">
      <w:pPr>
        <w:jc w:val="both"/>
      </w:pPr>
      <w:r>
        <w:tab/>
        <w:t>Sudac je sukladno čl.264.Stečajnog zakona sastavio tablicu ispitanih tražbina u kojoj tablici su za svaku prijavljenu tražbinu, uneseni podaci o tome u kojem iznosu je ta tražbina utvrđena ili osporena prema svom iznosu i redu.</w:t>
      </w:r>
    </w:p>
    <w:p w:rsidRDefault="00811D48" w:rsidP="00811D48" w:rsidR="00811D48">
      <w:pPr>
        <w:jc w:val="both"/>
      </w:pPr>
      <w:r>
        <w:tab/>
        <w:t>Tražbine navedene u točki I. i II. izreke ovog rješenja stečajni upravitelj nije osporio, a niti je to učinio tko od nazočnih stečajnih vjerovnika, pa se te tražbine temeljem čl.265.st.1.Stečajnog zakona smatraju utvrđenim, zbog čega je riješeno kao u točki I. i II. izreke ovog rješenja.</w:t>
      </w:r>
    </w:p>
    <w:p w:rsidRDefault="00811D48" w:rsidP="00811D48" w:rsidR="00811D48">
      <w:pPr>
        <w:pStyle w:val="Standardno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  <w:r>
        <w:tab/>
      </w: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DORMA AUSTRIA </w:t>
      </w:r>
      <w:proofErr w:type="spellStart"/>
      <w:r>
        <w:rPr>
          <w:rFonts w:cs="Times New Roman" w:hAnsi="Times New Roman" w:ascii="Times New Roman"/>
          <w:sz w:val="24"/>
          <w:szCs w:val="24"/>
        </w:rPr>
        <w:t>Gmbh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OIB: 74371423180, </w:t>
      </w:r>
      <w:proofErr w:type="spellStart"/>
      <w:r>
        <w:rPr>
          <w:rFonts w:cs="Times New Roman" w:hAnsi="Times New Roman" w:ascii="Times New Roman"/>
          <w:sz w:val="24"/>
          <w:szCs w:val="24"/>
        </w:rPr>
        <w:t>Pebering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Strass 22, </w:t>
      </w:r>
      <w:proofErr w:type="spellStart"/>
      <w:r>
        <w:rPr>
          <w:rFonts w:cs="Times New Roman" w:hAnsi="Times New Roman" w:ascii="Times New Roman"/>
          <w:sz w:val="24"/>
          <w:szCs w:val="24"/>
        </w:rPr>
        <w:t>Eugendorf</w:t>
      </w:r>
      <w:proofErr w:type="spellEnd"/>
      <w:r>
        <w:rPr>
          <w:rFonts w:cs="Times New Roman" w:hAnsi="Times New Roman" w:ascii="Times New Roman"/>
          <w:sz w:val="24"/>
          <w:szCs w:val="24"/>
        </w:rPr>
        <w:t>, Austria</w:t>
      </w:r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, tražbinu u iznosu od 383.549,26 kuna, jer za taj iznos prijavljena tražbina premašuje iznos priznate i utvrđene tražbine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-13/2016.</w:t>
      </w:r>
    </w:p>
    <w:p w:rsidRDefault="00811D48" w:rsidP="00811D48" w:rsidR="00811D48">
      <w:pPr>
        <w:pStyle w:val="Standardno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HRVATSKE ŠUME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OIB: 69693144506, </w:t>
      </w:r>
      <w:proofErr w:type="spellStart"/>
      <w:r>
        <w:rPr>
          <w:rFonts w:cs="Times New Roman" w:hAnsi="Times New Roman" w:ascii="Times New Roman"/>
          <w:sz w:val="24"/>
          <w:szCs w:val="24"/>
        </w:rPr>
        <w:t>Ljudevita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Farkaša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Vukotinovića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2, Zagreb, </w:t>
      </w:r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tražbinu u iznosu od 42.830,45 kuna, zbog toga jer je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-13/2016, ovaj vjerovnik upisan u suvlasništvo kao dioničar u visini ove osporene tražbine.</w:t>
      </w:r>
    </w:p>
    <w:p w:rsidRDefault="00811D48" w:rsidP="00811D48" w:rsidR="00811D48">
      <w:pPr>
        <w:pStyle w:val="Standardno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GRAD KOPRIVNICA, OIB: 62112914641, </w:t>
      </w:r>
      <w:proofErr w:type="spellStart"/>
      <w:r>
        <w:rPr>
          <w:rFonts w:cs="Times New Roman" w:hAnsi="Times New Roman" w:ascii="Times New Roman"/>
          <w:sz w:val="24"/>
          <w:szCs w:val="24"/>
        </w:rPr>
        <w:t>Zrinski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1, </w:t>
      </w:r>
      <w:proofErr w:type="spellStart"/>
      <w:r>
        <w:rPr>
          <w:rFonts w:cs="Times New Roman" w:hAnsi="Times New Roman" w:ascii="Times New Roman"/>
          <w:sz w:val="24"/>
          <w:szCs w:val="24"/>
        </w:rPr>
        <w:t>Koprivnica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tražbinu u iznosu od 38.079,72 kuna, zbog toga jer je nastupila zastara potraživanja tog iznosa.  </w:t>
      </w: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ZAGREBAČKA BANKA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92963223473, </w:t>
      </w:r>
      <w:proofErr w:type="spellStart"/>
      <w:r>
        <w:rPr>
          <w:rFonts w:cs="Times New Roman" w:hAnsi="Times New Roman" w:ascii="Times New Roman"/>
          <w:sz w:val="24"/>
          <w:szCs w:val="24"/>
        </w:rPr>
        <w:t>Trg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J. </w:t>
      </w:r>
      <w:proofErr w:type="spellStart"/>
      <w:r>
        <w:rPr>
          <w:rFonts w:cs="Times New Roman" w:hAnsi="Times New Roman" w:ascii="Times New Roman"/>
          <w:sz w:val="24"/>
          <w:szCs w:val="24"/>
        </w:rPr>
        <w:t>Jelačića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10, Zagreb, </w:t>
      </w:r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tražbinu u iznosu od 63.106,50 kuna, zbog toga jer je krivo zbrojena kamata.</w:t>
      </w:r>
    </w:p>
    <w:p w:rsidRDefault="00811D48" w:rsidP="00811D48" w:rsidR="00811D48">
      <w:pPr>
        <w:pStyle w:val="Standardno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OPREMA-PIT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57676913636, </w:t>
      </w:r>
      <w:proofErr w:type="spellStart"/>
      <w:r>
        <w:rPr>
          <w:rFonts w:cs="Times New Roman" w:hAnsi="Times New Roman" w:ascii="Times New Roman"/>
          <w:sz w:val="24"/>
          <w:szCs w:val="24"/>
        </w:rPr>
        <w:t>Križevačka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23, </w:t>
      </w:r>
      <w:proofErr w:type="spellStart"/>
      <w:r>
        <w:rPr>
          <w:rFonts w:cs="Times New Roman" w:hAnsi="Times New Roman" w:ascii="Times New Roman"/>
          <w:sz w:val="24"/>
          <w:szCs w:val="24"/>
        </w:rPr>
        <w:t>Ludbreg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 tražbinu u iznosu od 114.379,71 kuna, jer je taj iznos otpisan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 postupku koji se prethodno vodio </w:t>
      </w:r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lastRenderedPageBreak/>
        <w:t xml:space="preserve">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-13/2016. </w:t>
      </w: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TEHNOMARKET PANČEVO, POR. BR. 101053888, </w:t>
      </w:r>
      <w:proofErr w:type="spellStart"/>
      <w:r>
        <w:rPr>
          <w:rFonts w:cs="Times New Roman" w:hAnsi="Times New Roman" w:ascii="Times New Roman"/>
          <w:sz w:val="24"/>
          <w:szCs w:val="24"/>
        </w:rPr>
        <w:t>Skadarsaka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73, </w:t>
      </w:r>
      <w:proofErr w:type="spellStart"/>
      <w:r>
        <w:rPr>
          <w:rFonts w:cs="Times New Roman" w:hAnsi="Times New Roman" w:ascii="Times New Roman"/>
          <w:sz w:val="24"/>
          <w:szCs w:val="24"/>
        </w:rPr>
        <w:t>Pančevo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tražbinu u iznosu od 407.211,80 kuna, jer za taj iznos prijavljena tražbina premašuje iznos priznate i utvrđene tražbine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-13/2016.</w:t>
      </w:r>
    </w:p>
    <w:p w:rsidRDefault="00811D48" w:rsidP="00811D48" w:rsidR="00811D48">
      <w:pPr>
        <w:pStyle w:val="Standardno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GRADNJA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77971360833 , </w:t>
      </w:r>
      <w:proofErr w:type="spellStart"/>
      <w:r>
        <w:rPr>
          <w:rFonts w:cs="Times New Roman" w:hAnsi="Times New Roman" w:ascii="Times New Roman"/>
          <w:sz w:val="24"/>
          <w:szCs w:val="24"/>
        </w:rPr>
        <w:t>Ribarska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1, Osijek, </w:t>
      </w:r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tražbinu u iznosu od 19.090,65 kuna, zbog toga jer je račun za ovo potraživanje izdan nakon otvaranja stečaja dana 10.10.2017. godine.</w:t>
      </w: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  </w:t>
      </w: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RADNIK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21846792292, </w:t>
      </w:r>
      <w:proofErr w:type="spellStart"/>
      <w:r>
        <w:rPr>
          <w:rFonts w:cs="Times New Roman" w:hAnsi="Times New Roman" w:ascii="Times New Roman"/>
          <w:sz w:val="24"/>
          <w:szCs w:val="24"/>
        </w:rPr>
        <w:t>Ulica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kralja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Tomislava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45, </w:t>
      </w:r>
      <w:proofErr w:type="spellStart"/>
      <w:r>
        <w:rPr>
          <w:rFonts w:cs="Times New Roman" w:hAnsi="Times New Roman" w:ascii="Times New Roman"/>
          <w:sz w:val="24"/>
          <w:szCs w:val="24"/>
        </w:rPr>
        <w:t>Križevci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tražbinu u iznosu od 14.423,92 kuna, zbog toga jer je istekao jamstveni rok.</w:t>
      </w: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ROTOMETAL PROMET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42362921136, </w:t>
      </w:r>
      <w:proofErr w:type="spellStart"/>
      <w:r>
        <w:rPr>
          <w:rFonts w:cs="Times New Roman" w:hAnsi="Times New Roman" w:ascii="Times New Roman"/>
          <w:sz w:val="24"/>
          <w:szCs w:val="24"/>
        </w:rPr>
        <w:t>Svetonedeljska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19, </w:t>
      </w:r>
      <w:proofErr w:type="spellStart"/>
      <w:r>
        <w:rPr>
          <w:rFonts w:cs="Times New Roman" w:hAnsi="Times New Roman" w:ascii="Times New Roman"/>
          <w:sz w:val="24"/>
          <w:szCs w:val="24"/>
        </w:rPr>
        <w:t>Samobor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tražbinu u iznosu od 13.554,51 kuna, jer za taj iznos prijavljena tražbina premašuje iznos priznate i utvrđene tražbine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-13/2016.</w:t>
      </w: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ERSTE &amp; STEIERMARKISCHE S-LEASING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46550671661, </w:t>
      </w:r>
      <w:proofErr w:type="spellStart"/>
      <w:r>
        <w:rPr>
          <w:rFonts w:cs="Times New Roman" w:hAnsi="Times New Roman" w:ascii="Times New Roman"/>
          <w:sz w:val="24"/>
          <w:szCs w:val="24"/>
        </w:rPr>
        <w:t>Zelinska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3, Zagreb, 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tražbinu u iznosu od 24.113,93 kuna, jer je taj iznos otpisan u 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-13/2016.</w:t>
      </w: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SCHRACK TECHNIK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 : 36365310424, </w:t>
      </w:r>
      <w:proofErr w:type="spellStart"/>
      <w:r>
        <w:rPr>
          <w:rFonts w:cs="Times New Roman" w:hAnsi="Times New Roman" w:ascii="Times New Roman"/>
          <w:sz w:val="24"/>
          <w:szCs w:val="24"/>
        </w:rPr>
        <w:t>Zavrtnica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17, Zagreb, 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tražbinu u iznosu od 3.303.797,80 kuna, jer je ta tražbina namirena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-13/2016 na način da je 70% glavnice otpisano, a 30% pretvoreno u kapital društva i uredno provedeno u Središnjem klirinškom depozitarnom društvu.</w:t>
      </w: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KUKEC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75414599885, Nova </w:t>
      </w:r>
      <w:proofErr w:type="spellStart"/>
      <w:r>
        <w:rPr>
          <w:rFonts w:cs="Times New Roman" w:hAnsi="Times New Roman" w:ascii="Times New Roman"/>
          <w:sz w:val="24"/>
          <w:szCs w:val="24"/>
        </w:rPr>
        <w:t>ind.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Cesta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6, 10310 </w:t>
      </w:r>
      <w:proofErr w:type="spellStart"/>
      <w:r>
        <w:rPr>
          <w:rFonts w:cs="Times New Roman" w:hAnsi="Times New Roman" w:ascii="Times New Roman"/>
          <w:sz w:val="24"/>
          <w:szCs w:val="24"/>
        </w:rPr>
        <w:t>Ivanić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Grad, 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tražbinu u iznosu od 211.108,19 kuna, jer je ta tražbina namirena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-13/2016 na način da je 70% glavnice otpisano, a 30% pretvoreno u kapital društva i uredno provedeno u Središnjem klirinškom depozitarnom društvu.</w:t>
      </w: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SEGRAD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OIB: 98837779824, </w:t>
      </w:r>
      <w:proofErr w:type="spellStart"/>
      <w:r>
        <w:rPr>
          <w:rFonts w:cs="Times New Roman" w:hAnsi="Times New Roman" w:ascii="Times New Roman"/>
          <w:sz w:val="24"/>
          <w:szCs w:val="24"/>
        </w:rPr>
        <w:t>Radnička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63, 48350 </w:t>
      </w:r>
      <w:proofErr w:type="spellStart"/>
      <w:r>
        <w:rPr>
          <w:rFonts w:cs="Times New Roman" w:hAnsi="Times New Roman" w:ascii="Times New Roman"/>
          <w:sz w:val="24"/>
          <w:szCs w:val="24"/>
        </w:rPr>
        <w:t>Đurđevac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tražbinu u iznosu od 3.961,97 kuna, zbog toga jer nema to potraživanje evidentirano u knjigovodstvu stečajnog dužnika.</w:t>
      </w: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lastRenderedPageBreak/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INDUSTROOPREMA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 : 01291306683, C.M.P. </w:t>
      </w:r>
      <w:proofErr w:type="spellStart"/>
      <w:r>
        <w:rPr>
          <w:rFonts w:cs="Times New Roman" w:hAnsi="Times New Roman" w:ascii="Times New Roman"/>
          <w:sz w:val="24"/>
          <w:szCs w:val="24"/>
        </w:rPr>
        <w:t>Obrtnička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1, Zagreb, 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tražbinu u iznosu od 24.038,38 kuna, jer je ta tražbina namirena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-13/2016 na način da je 70% glavnice otpisano, a 30% pretvoreno u kapital društva i uredno provedeno u Središnjem klirinškom depozitarnom društvu.</w:t>
      </w:r>
    </w:p>
    <w:p w:rsidRDefault="00811D48" w:rsidP="00811D48" w:rsidR="00811D48">
      <w:pPr>
        <w:pStyle w:val="Standardno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INA-INDUSTRIJA NAFTE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27759560625,  </w:t>
      </w:r>
      <w:proofErr w:type="spellStart"/>
      <w:r>
        <w:rPr>
          <w:rFonts w:cs="Times New Roman" w:hAnsi="Times New Roman" w:ascii="Times New Roman"/>
          <w:sz w:val="24"/>
          <w:szCs w:val="24"/>
        </w:rPr>
        <w:t>Avenija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V. </w:t>
      </w:r>
      <w:proofErr w:type="spellStart"/>
      <w:r>
        <w:rPr>
          <w:rFonts w:cs="Times New Roman" w:hAnsi="Times New Roman" w:ascii="Times New Roman"/>
          <w:sz w:val="24"/>
          <w:szCs w:val="24"/>
        </w:rPr>
        <w:t>Holjevca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10, Zagreb, t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ražbinu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u iznosu od 272.410,03 kuna, zbog zastare tog potraživanja.</w:t>
      </w:r>
    </w:p>
    <w:p w:rsidRDefault="00811D48" w:rsidP="00811D48" w:rsidR="00811D48">
      <w:pPr>
        <w:pStyle w:val="Standardno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ELEKTROKOVINA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d.o.o.,OIB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: 31397555146, </w:t>
      </w:r>
      <w:proofErr w:type="spellStart"/>
      <w:r>
        <w:rPr>
          <w:rFonts w:cs="Times New Roman" w:hAnsi="Times New Roman" w:ascii="Times New Roman"/>
          <w:sz w:val="24"/>
          <w:szCs w:val="24"/>
        </w:rPr>
        <w:t>Stara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cesta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32, </w:t>
      </w:r>
      <w:proofErr w:type="spellStart"/>
      <w:r>
        <w:rPr>
          <w:rFonts w:cs="Times New Roman" w:hAnsi="Times New Roman" w:ascii="Times New Roman"/>
          <w:sz w:val="24"/>
          <w:szCs w:val="24"/>
        </w:rPr>
        <w:t>Hrvatski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Leskovac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tražbinu u iznosu od 72.570,00 kuna, jer je ta tražbina namirena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-13/2016 na način da je 70% glavnice otpisano, a 30% pretvoreno u kapital društva i uredno provedeno u Središnjem klirinškom depozitarnom društvu.</w:t>
      </w: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ZAGREBINSPEKT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82752153530, </w:t>
      </w:r>
      <w:proofErr w:type="spellStart"/>
      <w:r>
        <w:rPr>
          <w:rFonts w:cs="Times New Roman" w:hAnsi="Times New Roman" w:ascii="Times New Roman"/>
          <w:sz w:val="24"/>
          <w:szCs w:val="24"/>
        </w:rPr>
        <w:t>Draškovićeva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29, Zagreb, 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tražbinu u iznosu od 364.843,30 kuna, jer je ta tražbina namirena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-13/2016 na način da je 70% glavnice otpisano, a 30% pretvoreno u kapital društva i uredno provedeno u Središnjem klirinškom depozitarnom društvu.</w:t>
      </w: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ACO GRAĐEVINSKI ELEMENTI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25074288719, </w:t>
      </w:r>
      <w:proofErr w:type="spellStart"/>
      <w:r>
        <w:rPr>
          <w:rFonts w:cs="Times New Roman" w:hAnsi="Times New Roman" w:ascii="Times New Roman"/>
          <w:sz w:val="24"/>
          <w:szCs w:val="24"/>
        </w:rPr>
        <w:t>Radnička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cesta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177, Zagreb, 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tražbinu u iznosu od 569.387,32 kuna, jer je ta tražbina namirena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-13/2016 na način da je 70% glavnice otpisano, a 30% pretvoreno u kapital društva i uredno provedeno u Središnjem klirinškom depozitarnom društvu.</w:t>
      </w: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NEXE GRADNJA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37671722350, </w:t>
      </w:r>
      <w:proofErr w:type="spellStart"/>
      <w:r>
        <w:rPr>
          <w:rFonts w:cs="Times New Roman" w:hAnsi="Times New Roman" w:ascii="Times New Roman"/>
          <w:sz w:val="24"/>
          <w:szCs w:val="24"/>
        </w:rPr>
        <w:t>Braće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Radića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24, </w:t>
      </w:r>
      <w:proofErr w:type="spellStart"/>
      <w:r>
        <w:rPr>
          <w:rFonts w:cs="Times New Roman" w:hAnsi="Times New Roman" w:ascii="Times New Roman"/>
          <w:sz w:val="24"/>
          <w:szCs w:val="24"/>
        </w:rPr>
        <w:t>Našice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tražbinu u iznosu od 57.706,52 kuna, zbog toga jer nema to potraživanje evidentirano u knjigovodstvu stečajnog dužnika.</w:t>
      </w: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STUBLIĆ IMPEX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39388757533, </w:t>
      </w:r>
      <w:proofErr w:type="spellStart"/>
      <w:r>
        <w:rPr>
          <w:rFonts w:cs="Times New Roman" w:hAnsi="Times New Roman" w:ascii="Times New Roman"/>
          <w:sz w:val="24"/>
          <w:szCs w:val="24"/>
        </w:rPr>
        <w:t>Dugoselska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16, </w:t>
      </w:r>
      <w:proofErr w:type="spellStart"/>
      <w:r>
        <w:rPr>
          <w:rFonts w:cs="Times New Roman" w:hAnsi="Times New Roman" w:ascii="Times New Roman"/>
          <w:sz w:val="24"/>
          <w:szCs w:val="24"/>
        </w:rPr>
        <w:t>Sesvete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tražbinu u iznosu od 87.380,03 kuna, jer je ta tražbina namirena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-13/2016 na način da je 70% glavnice otpisano, a 30% pretvoreno u kapital društva i uredno provedeno u Središnjem klirinškom depozitarnom društvu.</w:t>
      </w:r>
    </w:p>
    <w:p w:rsidRDefault="00811D48" w:rsidP="00811D48" w:rsidR="00811D48">
      <w:pPr>
        <w:pStyle w:val="Standardno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 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RAJKO ĆORIĆ, </w:t>
      </w:r>
      <w:proofErr w:type="spellStart"/>
      <w:r>
        <w:rPr>
          <w:rFonts w:cs="Times New Roman" w:hAnsi="Times New Roman" w:ascii="Times New Roman"/>
          <w:sz w:val="24"/>
          <w:szCs w:val="24"/>
        </w:rPr>
        <w:t>vl.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Obrta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RAJKO, </w:t>
      </w:r>
      <w:proofErr w:type="spellStart"/>
      <w:r>
        <w:rPr>
          <w:rFonts w:cs="Times New Roman" w:hAnsi="Times New Roman" w:ascii="Times New Roman"/>
          <w:sz w:val="24"/>
          <w:szCs w:val="24"/>
        </w:rPr>
        <w:t>Zagrebačka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17, Daruvar, t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ražbinu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u iznosu od 57.967,14 kuna, jer je ta tražbina namirena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-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lastRenderedPageBreak/>
        <w:t>13/2016 na način da je 70% glavnice otpisano, a 30% pretvoreno u kapital društva i uredno provedeno u Središnjem klirinškom depozitarnom društvu.</w:t>
      </w:r>
    </w:p>
    <w:p w:rsidRDefault="00811D48" w:rsidP="00811D48" w:rsidR="00811D48">
      <w:pPr>
        <w:pStyle w:val="Standardno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hAnsi="Times New Roman" w:ascii="Times New Roman"/>
          <w:sz w:val="24"/>
          <w:szCs w:val="24"/>
        </w:rPr>
        <w:t xml:space="preserve"> T</w:t>
      </w:r>
      <w:r>
        <w:rPr>
          <w:rFonts w:cs="Times New Roman" w:hAnsi="Times New Roman" w:ascii="Times New Roman"/>
          <w:sz w:val="24"/>
          <w:szCs w:val="24"/>
        </w:rPr>
        <w:t xml:space="preserve">ROMONT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30461667075, </w:t>
      </w:r>
      <w:proofErr w:type="spellStart"/>
      <w:r>
        <w:rPr>
          <w:rFonts w:cs="Times New Roman" w:hAnsi="Times New Roman" w:ascii="Times New Roman"/>
          <w:sz w:val="24"/>
          <w:szCs w:val="24"/>
        </w:rPr>
        <w:t>Dračevac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11, Split, 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tražbinu u iznosu od 46.764,45 kuna, zbog toga jer je za taj iznos provedena kompenzacija dana 18.09.2017. godine.</w:t>
      </w:r>
    </w:p>
    <w:p w:rsidRDefault="00811D48" w:rsidP="00811D48" w:rsidR="00811D48">
      <w:pPr>
        <w:pStyle w:val="Standardno"/>
        <w:jc w:val="both"/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LINDNER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79035851010, </w:t>
      </w:r>
      <w:proofErr w:type="spellStart"/>
      <w:r>
        <w:rPr>
          <w:rFonts w:cs="Times New Roman" w:hAnsi="Times New Roman" w:ascii="Times New Roman"/>
          <w:sz w:val="24"/>
          <w:szCs w:val="24"/>
        </w:rPr>
        <w:t>Malešnica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3, Zagreb, t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ražbinu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u iznosu od 59.340,00 kuna, jer je ta tražbina namirena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-13/2016 na način da je 70% glavnice otpisano, a 30% pretvoreno u kapital društva i uredno provedeno u Središnjem klirinškom depozitarnom društvu.</w:t>
      </w: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WIENER </w:t>
      </w:r>
      <w:proofErr w:type="spellStart"/>
      <w:r>
        <w:rPr>
          <w:rFonts w:cs="Times New Roman" w:hAnsi="Times New Roman" w:ascii="Times New Roman"/>
          <w:sz w:val="24"/>
          <w:szCs w:val="24"/>
        </w:rPr>
        <w:t>osiguranje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Vienna  Insurance Group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52848403362, </w:t>
      </w:r>
      <w:proofErr w:type="spellStart"/>
      <w:r>
        <w:rPr>
          <w:rFonts w:cs="Times New Roman" w:hAnsi="Times New Roman" w:ascii="Times New Roman"/>
          <w:sz w:val="24"/>
          <w:szCs w:val="24"/>
        </w:rPr>
        <w:t>Slovenska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ulica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24, Zagreb, t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ražbinu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u iznosu od 4.736,21 kuna, zbog toga jer račun za to potraživanje nikada nije zaprimljen u knjigovodstvu stečajnog dužnika.</w:t>
      </w: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</w:p>
    <w:p w:rsidRDefault="00811D48" w:rsidP="00811D48" w:rsidR="00811D48">
      <w:pPr>
        <w:pStyle w:val="Standardno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SAN MET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70493028862, </w:t>
      </w:r>
      <w:proofErr w:type="spellStart"/>
      <w:r>
        <w:rPr>
          <w:rFonts w:cs="Times New Roman" w:hAnsi="Times New Roman" w:ascii="Times New Roman"/>
          <w:sz w:val="24"/>
          <w:szCs w:val="24"/>
        </w:rPr>
        <w:t>Josipa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Jelačića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23, Daruvar, t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ražbinu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 u iznosu od 305.132,56 kuna, jer 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je </w:t>
      </w:r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ta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tražbina namirena u</w:t>
      </w:r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szCs w:val="20"/>
          <w:lang w:eastAsia="hr-HR" w:val="hr-HR"/>
        </w:rPr>
        <w:t>-13/2016</w:t>
      </w:r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na način da je 70% glavnice otpisano, a 30% pretvoreno u kapital društva i uredno provedeno u Središnjem klirinškom depozitarnom društvu.</w:t>
      </w: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ELEKTROINSTALACIJE I AUTOMATIKA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50824784691, </w:t>
      </w:r>
      <w:proofErr w:type="spellStart"/>
      <w:r>
        <w:rPr>
          <w:rFonts w:cs="Times New Roman" w:hAnsi="Times New Roman" w:ascii="Times New Roman"/>
          <w:sz w:val="24"/>
          <w:szCs w:val="24"/>
        </w:rPr>
        <w:t>Daruvarski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Brestovac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58, </w:t>
      </w:r>
      <w:proofErr w:type="spellStart"/>
      <w:r>
        <w:rPr>
          <w:rFonts w:cs="Times New Roman" w:hAnsi="Times New Roman" w:ascii="Times New Roman"/>
          <w:sz w:val="24"/>
          <w:szCs w:val="24"/>
        </w:rPr>
        <w:t>Končanica</w:t>
      </w:r>
      <w:proofErr w:type="spellEnd"/>
      <w:r>
        <w:rPr>
          <w:rFonts w:cs="Times New Roman" w:hAnsi="Times New Roman" w:ascii="Times New Roman"/>
          <w:sz w:val="24"/>
          <w:szCs w:val="24"/>
        </w:rPr>
        <w:t>, t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ražbinu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u iznosu od 279.634,00 kuna, jer je ta tražbina namirena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-13/2016 na način da je 70% glavnice otpisano, a 30% pretvoreno u kapital društva i uredno provedeno u Središnjem klirinškom depozitarnom društvu.</w:t>
      </w: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VAMACO M.V.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25840795861, </w:t>
      </w:r>
      <w:proofErr w:type="spellStart"/>
      <w:r>
        <w:rPr>
          <w:rFonts w:cs="Times New Roman" w:hAnsi="Times New Roman" w:ascii="Times New Roman"/>
          <w:sz w:val="24"/>
          <w:szCs w:val="24"/>
        </w:rPr>
        <w:t>Draškovićeva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54, Zagreb, t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ražbinu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u iznosu od 375.012,41 kuna, jer je ta tražbina namirena u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predstečajnom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postupku koji se prethodno vodio nad stečajnim dužnikom pred Trgovačkim sudom u Bjelovaru pod poslovnim brojem 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Stpn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-13/2016 na način da je 70% glavnice otpisano, a 30% pretvoreno u kapital društva i uredno provedeno u Središnjem klirinškom depozitarnom društvu.</w:t>
      </w:r>
    </w:p>
    <w:p w:rsidRDefault="00811D48" w:rsidP="00811D48" w:rsidR="00811D48">
      <w:pPr>
        <w:pStyle w:val="Stiltablice2"/>
        <w:ind w:firstLine="720"/>
        <w:jc w:val="both"/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</w:pPr>
    </w:p>
    <w:p w:rsidRDefault="00811D48" w:rsidP="00811D48" w:rsidR="00811D48">
      <w:pPr>
        <w:pStyle w:val="Stiltablice2"/>
        <w:ind w:firstLine="720"/>
        <w:jc w:val="both"/>
      </w:pP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osporio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drugog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isplatnog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BRODOMERKUR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OIB: 33956120458, </w:t>
      </w:r>
      <w:proofErr w:type="spellStart"/>
      <w:r>
        <w:rPr>
          <w:rFonts w:cs="Times New Roman" w:hAnsi="Times New Roman" w:ascii="Times New Roman"/>
          <w:sz w:val="24"/>
          <w:szCs w:val="24"/>
        </w:rPr>
        <w:t>Poljička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cesta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35, Split, t</w:t>
      </w:r>
      <w:proofErr w:type="spellStart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>ražbinu</w:t>
      </w:r>
      <w:proofErr w:type="spellEnd"/>
      <w:r>
        <w:rPr>
          <w:rFonts w:cs="Times New Roman" w:eastAsia="Times New Roman" w:hAnsi="Times New Roman" w:ascii="Times New Roman"/>
          <w:color w:val="auto"/>
          <w:sz w:val="24"/>
          <w:lang w:eastAsia="hr-HR" w:val="hr-HR"/>
        </w:rPr>
        <w:t xml:space="preserve"> u iznosu od 348.341,55 kuna, zbog zastare tog potraživanja.</w:t>
      </w:r>
    </w:p>
    <w:p w:rsidRDefault="00811D48" w:rsidP="00811D48" w:rsidR="00811D48">
      <w:pPr>
        <w:jc w:val="both"/>
      </w:pPr>
    </w:p>
    <w:p w:rsidRDefault="00811D48" w:rsidP="00811D48" w:rsidR="00811D48">
      <w:pPr>
        <w:ind w:firstLine="720"/>
        <w:jc w:val="both"/>
      </w:pPr>
      <w:r>
        <w:t xml:space="preserve">Svi prethodno navedeni vjerovnici kojima je stečajni upravitelj osporio njihove tražbine iz prethodno navedenih razloga, upućeni su na parnicu, protiv stečajnog dužnika radi utvrđivanja osnovanosti njihove osporene tražbine u navedenim osporenim iznosima u roku </w:t>
      </w:r>
      <w:r>
        <w:lastRenderedPageBreak/>
        <w:t xml:space="preserve">od 8 dana od dana pravomoćnosti rješenja o upućivanju na te parnice, odnosno u roku od 8 dana od primitka drugostupanjske odluke, sukladno čl.267.Stečajnog zakona (NN broj 71/15, dalje SZ-a), sa upozorenjem da će se u suprotnom smatrati da su ovi vjerovnici odustali od prava na vođenje te parnice, a zbog čega je odlučeno kao u točki III. izreke ovog rješenja.                                                                          </w:t>
      </w:r>
    </w:p>
    <w:p w:rsidRDefault="00811D48" w:rsidP="00C63E97" w:rsidR="00811D48">
      <w:pPr>
        <w:jc w:val="center"/>
      </w:pPr>
      <w:r>
        <w:t>Bjelovar 14. prosinca 2017.</w:t>
      </w:r>
    </w:p>
    <w:p w:rsidRDefault="00811D48" w:rsidP="00C63E97" w:rsidR="00811D4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</w:t>
      </w:r>
    </w:p>
    <w:p w:rsidRDefault="00811D48" w:rsidP="00811D48" w:rsidR="00811D4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811D48" w:rsidP="00C63E97" w:rsidR="00811D48">
      <w:pPr>
        <w:spacing w:after="0"/>
        <w:ind w:firstLine="720"/>
        <w:jc w:val="both"/>
      </w:pPr>
      <w:r>
        <w:t xml:space="preserve">                                           </w:t>
      </w:r>
      <w:r w:rsidR="00C63E97">
        <w:t xml:space="preserve">                               </w:t>
      </w:r>
      <w:r>
        <w:t xml:space="preserve"> Za točnost </w:t>
      </w:r>
      <w:proofErr w:type="spellStart"/>
      <w:r>
        <w:t>otpravka</w:t>
      </w:r>
      <w:proofErr w:type="spellEnd"/>
      <w:r>
        <w:t>-ovlašteni službenik</w:t>
      </w:r>
    </w:p>
    <w:p w:rsidRDefault="00811D48" w:rsidP="00C63E97" w:rsidR="00811D48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811D48" w:rsidP="00C63E97" w:rsidR="00C63E97">
      <w:pPr>
        <w:spacing w:after="0"/>
        <w:ind w:hanging="1985" w:right="140" w:left="1985"/>
        <w:jc w:val="both"/>
      </w:pPr>
      <w:r>
        <w:t xml:space="preserve">PRAVNA POUKA: Protiv ovog rješenja pristoji pravo žalbe Visokom trgovačkom sudu RH </w:t>
      </w:r>
    </w:p>
    <w:p w:rsidRDefault="00811D48" w:rsidP="00C63E97" w:rsidR="00C63E97">
      <w:pPr>
        <w:spacing w:after="0"/>
        <w:ind w:hanging="1985" w:right="140" w:left="1985"/>
        <w:jc w:val="both"/>
      </w:pPr>
      <w:r>
        <w:t>u Zagrebu. Pravo na žalbu ima stečajni upravitelj i svaki vjerovnik u dijelu koji se tiče</w:t>
      </w:r>
    </w:p>
    <w:p w:rsidRDefault="00811D48" w:rsidP="00C63E97" w:rsidR="00C63E97">
      <w:pPr>
        <w:spacing w:after="0"/>
        <w:ind w:hanging="1985" w:right="140" w:left="1985"/>
        <w:jc w:val="both"/>
      </w:pPr>
      <w:r>
        <w:t xml:space="preserve"> njegove prijavljene tražbine (čl.265.st.2., 3. i 4. SZ). Rok za žalbu je 8 dana, a računa se od</w:t>
      </w:r>
    </w:p>
    <w:p w:rsidRDefault="00811D48" w:rsidP="00C63E97" w:rsidR="00C63E97">
      <w:pPr>
        <w:spacing w:after="0"/>
        <w:ind w:hanging="1985" w:right="140" w:left="1985"/>
        <w:jc w:val="both"/>
      </w:pPr>
      <w:r>
        <w:t xml:space="preserve"> isteka osmog dana od dana stavljanja ovog rješenja na e-oglasnu ploču suda. Žalba se </w:t>
      </w:r>
    </w:p>
    <w:p w:rsidRDefault="00811D48" w:rsidP="00C63E97" w:rsidR="00811D48">
      <w:pPr>
        <w:ind w:hanging="1985" w:right="140" w:left="1985"/>
        <w:jc w:val="both"/>
      </w:pPr>
      <w:r>
        <w:t xml:space="preserve">podnosi ovome sudu u dva primjerka za Visoki trgovački sud RH. </w:t>
      </w:r>
    </w:p>
    <w:p w:rsidRDefault="00811D48" w:rsidP="00811D48" w:rsidR="00811D48">
      <w:pPr>
        <w:jc w:val="both"/>
      </w:pPr>
    </w:p>
    <w:p w:rsidRDefault="00811D48" w:rsidP="00811D48" w:rsidR="00811D48">
      <w:pPr>
        <w:jc w:val="both"/>
      </w:pPr>
    </w:p>
    <w:p w:rsidRDefault="00811D48" w:rsidP="00811D48" w:rsidR="00811D4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10B" w:rsidP="00537B78" w:rsidR="008F410B">
      <w:r>
        <w:separator/>
      </w:r>
    </w:p>
  </w:endnote>
  <w:endnote w:id="0" w:type="continuationSeparator">
    <w:p w:rsidRDefault="008F410B" w:rsidP="00537B78" w:rsidR="008F4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 Neue">
    <w:altName w:val="Corbel"/>
    <w:charset w:val="00"/>
    <w:family w:val="auto"/>
    <w:pitch w:val="variable"/>
    <w:sig w:csb1="00000000" w:csb0="00000001" w:usb3="00000000" w:usb2="00000010" w:usb1="500079DB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10B" w:rsidP="00537B78" w:rsidR="008F410B">
      <w:r>
        <w:separator/>
      </w:r>
    </w:p>
  </w:footnote>
  <w:footnote w:id="0" w:type="continuationSeparator">
    <w:p w:rsidRDefault="008F410B" w:rsidP="00537B78" w:rsidR="008F4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97" w:rsidP="00083C54" w:rsidR="00C63E97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C54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694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16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D48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10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3E97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396D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9A3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andardno" w:type="paragraph">
    <w:name w:val="Standardno"/>
    <w:rsid w:val="00811D48"/>
    <w:pPr>
      <w:spacing w:lineRule="auto" w:line="240" w:after="0"/>
    </w:pPr>
    <w:rPr>
      <w:rFonts w:cs="Arial Unicode MS" w:eastAsia="Arial Unicode MS" w:hAnsi="Helvetica Neue" w:ascii="Helvetica Neue"/>
      <w:color w:val="000000"/>
    </w:rPr>
  </w:style>
  <w:style w:customStyle="true" w:styleId="Stiltablice2" w:type="paragraph">
    <w:name w:val="Stil tablice 2"/>
    <w:rsid w:val="00811D48"/>
    <w:pPr>
      <w:spacing w:lineRule="auto" w:line="240" w:after="0"/>
    </w:pPr>
    <w:rPr>
      <w:rFonts w:cs="Arial Unicode MS" w:eastAsia="Arial Unicode MS" w:hAnsi="Helvetica Neue" w:ascii="Helvetica Neue"/>
      <w:color w:val="000000"/>
      <w:sz w:val="20"/>
      <w:szCs w:val="20"/>
    </w:rPr>
  </w:style>
  <w:style w:customStyle="true" w:styleId="UvuenotijelotekstaChar1" w:type="character">
    <w:name w:val="Uvučeno tijelo teksta Char1"/>
    <w:basedOn w:val="Zadanifontodlomka"/>
    <w:uiPriority w:val="99"/>
    <w:semiHidden/>
    <w:locked/>
    <w:rsid w:val="00811D48"/>
    <w:rPr>
      <w:rFonts w:cs="Times New Roman" w:eastAsia="Times New Roman" w:hAnsi="Arial" w:ascii="Arial"/>
      <w:sz w:val="24"/>
      <w:szCs w:val="20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andardno" w:type="paragraph">
    <w:name w:val="Standardno"/>
    <w:rsid w:val="00811D48"/>
    <w:pPr>
      <w:spacing w:after="0" w:line="240" w:lineRule="auto"/>
    </w:pPr>
    <w:rPr>
      <w:rFonts w:ascii="Helvetica Neue" w:cs="Arial Unicode MS" w:eastAsia="Arial Unicode MS" w:hAnsi="Helvetica Neue"/>
      <w:color w:val="000000"/>
    </w:rPr>
  </w:style>
  <w:style w:customStyle="1" w:styleId="Stiltablice2" w:type="paragraph">
    <w:name w:val="Stil tablice 2"/>
    <w:rsid w:val="00811D48"/>
    <w:pPr>
      <w:spacing w:after="0" w:line="240" w:lineRule="auto"/>
    </w:pPr>
    <w:rPr>
      <w:rFonts w:ascii="Helvetica Neue" w:cs="Arial Unicode MS" w:eastAsia="Arial Unicode MS" w:hAnsi="Helvetica Neue"/>
      <w:color w:val="000000"/>
      <w:sz w:val="20"/>
      <w:szCs w:val="20"/>
    </w:rPr>
  </w:style>
  <w:style w:customStyle="1" w:styleId="UvuenotijelotekstaChar1" w:type="character">
    <w:name w:val="Uvučeno tijelo teksta Char1"/>
    <w:basedOn w:val="Zadanifontodlomka"/>
    <w:uiPriority w:val="99"/>
    <w:semiHidden/>
    <w:locked/>
    <w:rsid w:val="00811D48"/>
    <w:rPr>
      <w:rFonts w:ascii="Arial" w:cs="Times New Roman" w:eastAsia="Times New Roman" w:hAnsi="Arial"/>
      <w:sz w:val="24"/>
      <w:szCs w:val="20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24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St-405/2017-64</izvorni_sadrzaj>
    <derivirana_varijabla naziv="DomainObject.Oznaka_1">St-405/2017-64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St-405/2017-64</izvorni_sadrzaj>
    <derivirana_varijabla naziv="DomainObject.PoslovniBrojDokumenta_1">St-405/2017-64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0CD0F-96F0-4121-B33A-BC89357D5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50</properties:Pages>
  <properties:Words>8673</properties:Words>
  <properties:Characters>48700</properties:Characters>
  <properties:Lines>2292</properties:Lines>
  <properties:Paragraphs>1573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2018-01-31T10:22:00Z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50</vt:i4>
  </prop:property>
  <prop:property name="Naslov" pid="5" fmtid="{D5CDD505-2E9C-101B-9397-08002B2CF9AE}">
    <vt:lpwstr>St-405/2017-64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