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d02f" w14:paraId="9fbd02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72E0" w:rsidP="004F27AE" w:rsidR="00AE649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43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3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2E0" w:rsidP="004F27AE" w:rsidR="008172E0">
      <w:pPr>
        <w:pStyle w:val="NormaleSPIS"/>
      </w:pPr>
    </w:p>
    <w:p w:rsidRDefault="008172E0" w:rsidP="004F27AE" w:rsidR="008172E0">
      <w:pPr>
        <w:pStyle w:val="NormaleSPIS"/>
      </w:pPr>
    </w:p>
    <w:p w:rsidRDefault="008172E0" w:rsidP="004F27AE" w:rsidR="008172E0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45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5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2E0" w:rsidP="004F27AE" w:rsidR="008172E0">
      <w:pPr>
        <w:pStyle w:val="NormaleSPIS"/>
      </w:pPr>
    </w:p>
    <w:p w:rsidRDefault="008172E0" w:rsidP="004F27AE" w:rsidR="008172E0">
      <w:pPr>
        <w:pStyle w:val="NormaleSPIS"/>
      </w:pPr>
    </w:p>
    <w:p w:rsidRDefault="008172E0" w:rsidP="004F27AE" w:rsidR="008172E0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46).jpg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6)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8172E0" w:rsidRPr="00B76F3C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2E0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St-108/2016-24</izvorni_sadrzaj>
    <derivirana_varijabla naziv="DomainObject.Oznaka_1">St-108/2016-24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mr.sc. KOSTA LACMANOVIĆ</izvorni_sadrzaj>
    <derivirana_varijabla naziv="DomainObject.Predmet.ProtustrankaFormated_1">  DMS d.o.o. za metaloprerađivačku djelatnost i trgovinu, Virovitica zastupanog po punomoćniku Duško Mirić; mr.sc. KOSTA LACMANOVIĆ</derivirana_varijabla>
  </DomainObject.Predmet.ProtustrankaFormated>
  <DomainObject.Predmet.ProtustrankaFormatedOIB>
    <izvorni_sadrzaj>  DMS d.o.o. za metaloprerađivačku djelatnost i trgovinu, Virovitica, OIB 18505837457 zastupanog po punomoćniku Duško Mirić; mr.sc. KOSTA LACMANOVIĆ</izvorni_sadrzaj>
    <derivirana_varijabla naziv="DomainObject.Predmet.ProtustrankaFormatedOIB_1">  DMS d.o.o. za metaloprerađivačku djelatnost i trgovinu, Virovitica, OIB 18505837457 zastupanog po punomoćniku Duško Mirić; mr.sc. KOSTA LACMANOVIĆ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mr.sc. KOSTA LACMANOVIĆ</izvorni_sadrzaj>
    <derivirana_varijabla naziv="DomainObject.Predmet.ProtustrankaFormatedWithAdress_1"> DMS d.o.o. za metaloprerađivačku djelatnost i trgovinu, Virovitica, Budrovac Lukački 20, 33000 Virovitica zastupanog po punomoćniku Duško Mirić; mr.sc. KOSTA LACMANOVIĆ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mr.sc. KOSTA LACMANOVIĆ</izvorni_sadrzaj>
    <derivirana_varijabla naziv="DomainObject.Predmet.ProtustrankaFormatedWithAdressOIB_1"> DMS d.o.o. za metaloprerađivačku djelatnost i trgovinu, Virovitica, OIB 18505837457, Budrovac Lukački 20, 33000 Virovitica zastupanog po punomoćniku Duško Mirić; mr.sc. KOSTA LACMANOVIĆ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mr.sc. KOSTA LACMANOVIĆ</item>
    </izvorni_sadrzaj>
    <derivirana_varijabla naziv="DomainObject.Predmet.ProtuStrankaListFormated_1">
      <item>DMS d.o.o. za metaloprerađivačku djelatnost i trgovinu, Virovitica zastupanog po punomoćniku Duško Mirić; mr.sc. KOSTA LACMANOVIĆ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mr.sc. KOSTA LACMANOVIĆ</item>
    </izvorni_sadrzaj>
    <derivirana_varijabla naziv="DomainObject.Predmet.ProtuStrankaListFormatedOIB_1">
      <item>DMS d.o.o. za metaloprerađivačku djelatnost i trgovinu, Virovitica, OIB 18505837457 zastupanog po punomoćniku Duško Mirić; mr.sc. KOSTA LACMANOVIĆ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mr.sc. KOSTA LACMANOVIĆ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mr.sc. KOSTA LACMANOVIĆ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mr.sc. KOSTA LACMANOVIĆ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mr.sc. KOSTA LACMANOVIĆ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mr.sc. KOSTA LACMANOVIĆ punomoćnik sudionika u postupku DMS d.o.o. za metaloprerađivačku djelatnost i trgovinu, Virovitica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mr.sc. KOSTA LACMANOVIĆ punomoćnik sudionika u postupku DMS d.o.o. za metaloprerađivačku djelatnost i trgovinu, Virovitica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mr.sc. KOSTA LACMANOVIĆ punomoćnik sudionika u postupku DMS d.o.o. za metaloprerađivačku djelatnost i trgovinu, Virovitica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mr.sc. KOSTA LACMANOVIĆ punomoćnik sudionika u postupku DMS d.o.o. za metaloprerađivačku djelatnost i trgovinu, Virovitica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mr.sc. KOSTA LACMANOVIĆ, V. Nazora 3, 33000 Virovitica punomoćnik sudionika u postupku DMS d.o.o. za metaloprerađivačku djelatnost i trgovinu, Virovitica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mr.sc. KOSTA LACMANOVIĆ, V. Nazora 3, 33000 Virovitica punomoćnik sudionika u postupku DMS d.o.o. za metaloprerađivačku djelatnost i trgovinu, Virovitica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mr.sc. KOSTA LACMANOVIĆ, V. Nazora 3, 33000 Virovitica punomoćnik sudionika u postupku DMS d.o.o. za metaloprerađivačku djelatnost i trgovinu, Virovitica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mr.sc. KOSTA LACMANOVIĆ, V. Nazora 3, 33000 Virovitica punomoćnik sudionika u postupku DMS d.o.o. za metaloprerađivačku djelatnost i trgovinu, Virovitica</item>
    </derivirana_varijabla>
  </DomainObject.Predmet.OstaliListFormatedWithAdressOIB>
  <DomainObject.Predmet.OstaliListNazivFormated>
    <izvorni_sadrzaj>
      <item>Duško Mirić</item>
      <item>Vinko Pečanić</item>
      <item>mr.sc. KOSTA LACMANOVIĆ</item>
    </izvorni_sadrzaj>
    <derivirana_varijabla naziv="DomainObject.Predmet.OstaliListNazivFormated_1">
      <item>Duško Mirić</item>
      <item>Vinko Pečanić</item>
      <item>mr.sc. KOSTA LACMANOVIĆ</item>
    </derivirana_varijabla>
  </DomainObject.Predmet.OstaliListNazivFormated>
  <DomainObject.Predmet.OstaliListNazivFormatedOIB>
    <izvorni_sadrzaj>
      <item>Duško Mirić, OIB 13926832655</item>
      <item>Vinko Pečanić, OIB 03918439681</item>
      <item>mr.sc. KOSTA LACMANOVIĆ</item>
    </izvorni_sadrzaj>
    <derivirana_varijabla naziv="DomainObject.Predmet.OstaliListNazivFormatedOIB_1">
      <item>Duško Mirić, OIB 13926832655</item>
      <item>Vinko Pečanić, OIB 03918439681</item>
      <item>mr.sc. KOSTA LACMANOVIĆ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St-108/2016-24</izvorni_sadrzaj>
    <derivirana_varijabla naziv="DomainObject.PoslovniBrojDokumenta_1">St-108/2016-24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mr.sc. KOSTA LACMANOVIĆ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mr.sc. KOSTA LACMANOVIĆ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mr.sc. KOSTA LACMANOVIĆ, V. Nazora 3,33000 Virovitica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mr.sc. KOSTA LACMANOVIĆ, V. Nazora 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6819D-95E1-413F-B1B6-72FCD2050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9</properties:Lines>
  <properties:Paragraphs>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2017-09-27T09:59:00Z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St-108/2016-24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