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741b" w14:paraId="6f0741b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D0E4F">
        <w:t>8497/</w:t>
      </w:r>
      <w:r w:rsidR="00CC1534">
        <w:t>15</w:t>
      </w:r>
      <w:r>
        <w:t xml:space="preserve">, temeljem odredbe članka 430. Stečajnog zakona (Narodne novine br. 71/15.), dana </w:t>
      </w:r>
      <w:r w:rsidR="00347C92">
        <w:t>6. lipnja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4C0A55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CD0E4F">
        <w:t>RORI 1970</w:t>
      </w:r>
      <w:r w:rsidR="00FC0E13" w:rsidRPr="00FC0E13">
        <w:t xml:space="preserve"> </w:t>
      </w:r>
      <w:r w:rsidR="00CD0E4F">
        <w:t>j.</w:t>
      </w:r>
      <w:r w:rsidR="00FC0E13" w:rsidRPr="00FC0E13">
        <w:t>d.o.o.</w:t>
      </w:r>
      <w:r w:rsidR="00CD0E4F">
        <w:t xml:space="preserve"> za usluge</w:t>
      </w:r>
      <w:r w:rsidR="00FC0E13" w:rsidRPr="00FC0E13">
        <w:t xml:space="preserve">, OIB: </w:t>
      </w:r>
      <w:r w:rsidR="00CD0E4F">
        <w:t>15853062946</w:t>
      </w:r>
      <w:r w:rsidR="00FC0E13" w:rsidRPr="00FC0E13">
        <w:t xml:space="preserve">, MBS: </w:t>
      </w:r>
      <w:r w:rsidR="00CD0E4F">
        <w:t>080827120</w:t>
      </w:r>
      <w:r w:rsidR="00FC0E13" w:rsidRPr="00FC0E13">
        <w:t xml:space="preserve">, Zagreb, </w:t>
      </w:r>
      <w:r w:rsidR="00CD0E4F">
        <w:t>Pavlenski put 5K</w:t>
      </w:r>
      <w:r w:rsidR="00347C92">
        <w:t>.</w:t>
      </w:r>
      <w:r>
        <w:t xml:space="preserve">   </w:t>
      </w:r>
    </w:p>
    <w:p w:rsidRDefault="00D2010E" w:rsidP="00187124" w:rsidR="00D2010E">
      <w:pPr>
        <w:pStyle w:val="Odlomakpopisa"/>
        <w:ind w:left="709"/>
      </w:pPr>
    </w:p>
    <w:p w:rsidRDefault="00D2010E" w:rsidP="00F046F3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096BFA">
        <w:t>32.266,88</w:t>
      </w:r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347C92">
        <w:t>6. lipnja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</w:t>
      </w:r>
      <w:r w:rsidR="00347C92">
        <w:t>Jasminka Gadža</w:t>
      </w:r>
      <w:r>
        <w:t xml:space="preserve"> </w:t>
      </w:r>
    </w:p>
    <w:p w:rsidRDefault="00D2010E" w:rsidP="00D2010E" w:rsidR="00D2010E">
      <w:pPr>
        <w:jc w:val="right"/>
      </w:pP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DDD" w:rsidR="00BB0DDD">
      <w:r>
        <w:separator/>
      </w:r>
    </w:p>
  </w:endnote>
  <w:endnote w:id="0" w:type="continuationSeparator">
    <w:p w:rsidRDefault="00BB0DDD" w:rsidR="00BB0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DDD" w:rsidR="00BB0DDD">
      <w:r>
        <w:separator/>
      </w:r>
    </w:p>
  </w:footnote>
  <w:footnote w:id="0" w:type="continuationSeparator">
    <w:p w:rsidRDefault="00BB0DDD" w:rsidR="00BB0D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71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6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71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96BFA"/>
    <w:rsid w:val="000B2E99"/>
    <w:rsid w:val="000E4BA2"/>
    <w:rsid w:val="00123BA5"/>
    <w:rsid w:val="00156BFC"/>
    <w:rsid w:val="0017125F"/>
    <w:rsid w:val="00187124"/>
    <w:rsid w:val="001C29CC"/>
    <w:rsid w:val="001E1615"/>
    <w:rsid w:val="00222323"/>
    <w:rsid w:val="0028327B"/>
    <w:rsid w:val="0029156E"/>
    <w:rsid w:val="002D1AE7"/>
    <w:rsid w:val="00347C92"/>
    <w:rsid w:val="00361327"/>
    <w:rsid w:val="0036323E"/>
    <w:rsid w:val="003839BE"/>
    <w:rsid w:val="003D2404"/>
    <w:rsid w:val="003F6C0C"/>
    <w:rsid w:val="004C025F"/>
    <w:rsid w:val="004C0A55"/>
    <w:rsid w:val="00571EE7"/>
    <w:rsid w:val="00596E55"/>
    <w:rsid w:val="00653450"/>
    <w:rsid w:val="00694DBA"/>
    <w:rsid w:val="007F087B"/>
    <w:rsid w:val="008367F3"/>
    <w:rsid w:val="008E471D"/>
    <w:rsid w:val="00943F6F"/>
    <w:rsid w:val="00967116"/>
    <w:rsid w:val="00AD4D4F"/>
    <w:rsid w:val="00B96BA2"/>
    <w:rsid w:val="00BB0DDD"/>
    <w:rsid w:val="00BB114C"/>
    <w:rsid w:val="00CC1534"/>
    <w:rsid w:val="00CD0E4F"/>
    <w:rsid w:val="00D0726B"/>
    <w:rsid w:val="00D2010E"/>
    <w:rsid w:val="00D4082C"/>
    <w:rsid w:val="00E34A70"/>
    <w:rsid w:val="00E34BAC"/>
    <w:rsid w:val="00E52F28"/>
    <w:rsid w:val="00EC4C32"/>
    <w:rsid w:val="00F046F3"/>
    <w:rsid w:val="00F45B98"/>
    <w:rsid w:val="00F65299"/>
    <w:rsid w:val="00F9561F"/>
    <w:rsid w:val="00FC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4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7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7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7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7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4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7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7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7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7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8497</izvorni_sadrzaj>
    <derivirana_varijabla naziv="DomainObject.Predmet.Broj_1">8497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St-8497/2015</izvorni_sadrzaj>
    <derivirana_varijabla naziv="DomainObject.Predmet.OznakaBroj_1">St-8497/2015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RORI 1970 j.d.o.o. za usluge zastupanog po punomoćniku Roman Rinkovec</izvorni_sadrzaj>
    <derivirana_varijabla naziv="DomainObject.Predmet.ProtustrankaFormated_1">  RORI 1970 j.d.o.o. za usluge zastupanog po punomoćniku Roman Rinkovec</derivirana_varijabla>
  </DomainObject.Predmet.ProtustrankaFormated>
  <DomainObject.Predmet.ProtustrankaFormatedOIB>
    <izvorni_sadrzaj>  RORI 1970 j.d.o.o. za usluge, OIB 15853062946 zastupanog po punomoćniku Roman Rinkovec</izvorni_sadrzaj>
    <derivirana_varijabla naziv="DomainObject.Predmet.ProtustrankaFormatedOIB_1">  RORI 1970 j.d.o.o. za usluge, OIB 15853062946 zastupanog po punomoćniku Roman Rinkovec</derivirana_varijabla>
  </DomainObject.Predmet.ProtustrankaFormatedOIB>
  <DomainObject.Predmet.ProtustrankaFormatedWithAdress>
    <izvorni_sadrzaj> RORI 1970 j.d.o.o. za usluge, Pavlenski put 5K, 10000 Zagreb zastupanog po punomoćniku Roman Rinkovec</izvorni_sadrzaj>
    <derivirana_varijabla naziv="DomainObject.Predmet.ProtustrankaFormatedWithAdress_1"> RORI 1970 j.d.o.o. za usluge, Pavlenski put 5K, 10000 Zagreb zastupanog po punomoćniku Roman Rinkovec</derivirana_varijabla>
  </DomainObject.Predmet.ProtustrankaFormatedWithAdress>
  <DomainObject.Predmet.ProtustrankaFormatedWithAdressOIB>
    <izvorni_sadrzaj> RORI 1970 j.d.o.o. za usluge, OIB 15853062946, Pavlenski put 5K, 10000 Zagreb zastupanog po punomoćniku Roman Rinkovec</izvorni_sadrzaj>
    <derivirana_varijabla naziv="DomainObject.Predmet.ProtustrankaFormatedWithAdressOIB_1"> RORI 1970 j.d.o.o. za usluge, OIB 15853062946, Pavlenski put 5K, 10000 Zagreb zastupanog po punomoćniku Roman Rinkovec</derivirana_varijabla>
  </DomainObject.Predmet.ProtustrankaFormatedWithAdressOIB>
  <DomainObject.Predmet.ProtustrankaWithAdress>
    <izvorni_sadrzaj>RORI 1970 j.d.o.o. za usluge Pavlenski put 5K, 10000 Zagreb</izvorni_sadrzaj>
    <derivirana_varijabla naziv="DomainObject.Predmet.ProtustrankaWithAdress_1">RORI 1970 j.d.o.o. za usluge Pavlenski put 5K, 10000 Zagreb</derivirana_varijabla>
  </DomainObject.Predmet.ProtustrankaWithAdress>
  <DomainObject.Predmet.ProtustrankaWithAdressOIB>
    <izvorni_sadrzaj>RORI 1970 j.d.o.o. za usluge, OIB 15853062946, Pavlenski put 5K, 10000 Zagreb</izvorni_sadrzaj>
    <derivirana_varijabla naziv="DomainObject.Predmet.ProtustrankaWithAdressOIB_1">RORI 1970 j.d.o.o. za usluge, OIB 15853062946, Pavlenski put 5K, 10000 Zagreb</derivirana_varijabla>
  </DomainObject.Predmet.ProtustrankaWithAdressOIB>
  <DomainObject.Predmet.ProtustrankaNazivFormated>
    <izvorni_sadrzaj>RORI 1970 j.d.o.o. za usluge</izvorni_sadrzaj>
    <derivirana_varijabla naziv="DomainObject.Predmet.ProtustrankaNazivFormated_1">RORI 1970 j.d.o.o. za usluge</derivirana_varijabla>
  </DomainObject.Predmet.ProtustrankaNazivFormated>
  <DomainObject.Predmet.ProtustrankaNazivFormatedOIB>
    <izvorni_sadrzaj>RORI 1970 j.d.o.o. za usluge, OIB 15853062946</izvorni_sadrzaj>
    <derivirana_varijabla naziv="DomainObject.Predmet.ProtustrankaNazivFormatedOIB_1">RORI 1970 j.d.o.o. za usluge, OIB 15853062946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RORI 1970 j.d.o.o. za usluge zastupanog po punomoćniku Roman Rinkovec</item>
    </izvorni_sadrzaj>
    <derivirana_varijabla naziv="DomainObject.Predmet.ProtuStrankaListFormated_1">
      <item>RORI 1970 j.d.o.o. za usluge zastupanog po punomoćniku Roman Rinkovec</item>
    </derivirana_varijabla>
  </DomainObject.Predmet.ProtuStrankaListFormated>
  <DomainObject.Predmet.ProtuStrankaListFormatedOIB>
    <izvorni_sadrzaj>
      <item>RORI 1970 j.d.o.o. za usluge, OIB 15853062946 zastupanog po punomoćniku Roman Rinkovec</item>
    </izvorni_sadrzaj>
    <derivirana_varijabla naziv="DomainObject.Predmet.ProtuStrankaListFormatedOIB_1">
      <item>RORI 1970 j.d.o.o. za usluge, OIB 15853062946 zastupanog po punomoćniku Roman Rinkovec</item>
    </derivirana_varijabla>
  </DomainObject.Predmet.ProtuStrankaListFormatedOIB>
  <DomainObject.Predmet.ProtuStrankaListFormatedWithAdress>
    <izvorni_sadrzaj>
      <item>RORI 1970 j.d.o.o. za usluge, Pavlenski put 5K, 10000 Zagreb zastupanog po punomoćniku Roman Rinkovec</item>
    </izvorni_sadrzaj>
    <derivirana_varijabla naziv="DomainObject.Predmet.ProtuStrankaListFormatedWithAdress_1">
      <item>RORI 1970 j.d.o.o. za usluge, Pavlenski put 5K, 10000 Zagreb zastupanog po punomoćniku Roman Rinkovec</item>
    </derivirana_varijabla>
  </DomainObject.Predmet.ProtuStrankaListFormatedWithAdress>
  <DomainObject.Predmet.ProtuStrankaListFormatedWithAdressOIB>
    <izvorni_sadrzaj>
      <item>RORI 1970 j.d.o.o. za usluge, OIB 15853062946, Pavlenski put 5K, 10000 Zagreb zastupanog po punomoćniku Roman Rinkovec</item>
    </izvorni_sadrzaj>
    <derivirana_varijabla naziv="DomainObject.Predmet.ProtuStrankaListFormatedWithAdressOIB_1">
      <item>RORI 1970 j.d.o.o. za usluge, OIB 15853062946, Pavlenski put 5K, 10000 Zagreb zastupanog po punomoćniku Roman Rinkovec</item>
    </derivirana_varijabla>
  </DomainObject.Predmet.ProtuStrankaListFormatedWithAdressOIB>
  <DomainObject.Predmet.ProtuStrankaListNazivFormated>
    <izvorni_sadrzaj>
      <item>RORI 1970 j.d.o.o. za usluge</item>
    </izvorni_sadrzaj>
    <derivirana_varijabla naziv="DomainObject.Predmet.ProtuStrankaListNazivFormated_1">
      <item>RORI 1970 j.d.o.o. za usluge</item>
    </derivirana_varijabla>
  </DomainObject.Predmet.ProtuStrankaListNazivFormated>
  <DomainObject.Predmet.ProtuStrankaListNazivFormatedOIB>
    <izvorni_sadrzaj>
      <item>RORI 1970 j.d.o.o. za usluge, OIB 15853062946</item>
    </izvorni_sadrzaj>
    <derivirana_varijabla naziv="DomainObject.Predmet.ProtuStrankaListNazivFormatedOIB_1">
      <item>RORI 1970 j.d.o.o. za usluge, OIB 15853062946</item>
    </derivirana_varijabla>
  </DomainObject.Predmet.ProtuStrankaListNazivFormatedOIB>
  <DomainObject.Predmet.OstaliListFormated>
    <izvorni_sadrzaj>
      <item>Roman Rinkovec punomoćnik sudionika u postupku RORI 1970 j.d.o.o. za usluge</item>
    </izvorni_sadrzaj>
    <derivirana_varijabla naziv="DomainObject.Predmet.OstaliListFormated_1">
      <item>Roman Rinkovec punomoćnik sudionika u postupku RORI 1970 j.d.o.o. za usluge</item>
    </derivirana_varijabla>
  </DomainObject.Predmet.OstaliListFormated>
  <DomainObject.Predmet.OstaliListFormatedOIB>
    <izvorni_sadrzaj>
      <item>Roman Rinkovec, OIB 71619774842 punomoćnik sudionika u postupku RORI 1970 j.d.o.o. za usluge</item>
    </izvorni_sadrzaj>
    <derivirana_varijabla naziv="DomainObject.Predmet.OstaliListFormatedOIB_1">
      <item>Roman Rinkovec, OIB 71619774842 punomoćnik sudionika u postupku RORI 1970 j.d.o.o. za usluge</item>
    </derivirana_varijabla>
  </DomainObject.Predmet.OstaliListFormatedOIB>
  <DomainObject.Predmet.OstaliListFormatedWithAdress>
    <izvorni_sadrzaj>
      <item>Roman Rinkovec, Pavlenski Put 5k, 10000 Zagreb punomoćnik sudionika u postupku RORI 1970 j.d.o.o. za usluge</item>
    </izvorni_sadrzaj>
    <derivirana_varijabla naziv="DomainObject.Predmet.OstaliListFormatedWithAdress_1">
      <item>Roman Rinkovec, Pavlenski Put 5k, 10000 Zagreb punomoćnik sudionika u postupku RORI 1970 j.d.o.o. za usluge</item>
    </derivirana_varijabla>
  </DomainObject.Predmet.OstaliListFormatedWithAdress>
  <DomainObject.Predmet.OstaliListFormatedWithAdressOIB>
    <izvorni_sadrzaj>
      <item>Roman Rinkovec, OIB 71619774842, Pavlenski Put 5k, 10000 Zagreb punomoćnik sudionika u postupku RORI 1970 j.d.o.o. za usluge</item>
    </izvorni_sadrzaj>
    <derivirana_varijabla naziv="DomainObject.Predmet.OstaliListFormatedWithAdressOIB_1">
      <item>Roman Rinkovec, OIB 71619774842, Pavlenski Put 5k, 10000 Zagreb punomoćnik sudionika u postupku RORI 1970 j.d.o.o. za usluge</item>
    </derivirana_varijabla>
  </DomainObject.Predmet.OstaliListFormatedWithAdressOIB>
  <DomainObject.Predmet.OstaliListNazivFormated>
    <izvorni_sadrzaj>
      <item>Roman Rinkovec</item>
    </izvorni_sadrzaj>
    <derivirana_varijabla naziv="DomainObject.Predmet.OstaliListNazivFormated_1">
      <item>Roman Rinkovec</item>
    </derivirana_varijabla>
  </DomainObject.Predmet.OstaliListNazivFormated>
  <DomainObject.Predmet.OstaliListNazivFormatedOIB>
    <izvorni_sadrzaj>
      <item>Roman Rinkovec, OIB 71619774842</item>
    </izvorni_sadrzaj>
    <derivirana_varijabla naziv="DomainObject.Predmet.OstaliListNazivFormatedOIB_1">
      <item>Roman Rinkovec, OIB 71619774842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RORI 1970 j.d.o.o. za usluge</izvorni_sadrzaj>
    <derivirana_varijabla naziv="DomainObject.Predmet.ProtustrankaIDrugi_1">RORI 1970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RORI 1970 j.d.o.o. za usluge, OIB 15853062946, Pavlenski put 5K, 10000 Zagreb</izvorni_sadrzaj>
    <derivirana_varijabla naziv="DomainObject.Predmet.ProtustrankaIDrugiAdressOIB_1">RORI 1970 j.d.o.o. za usluge, OIB 15853062946, Pavlenski put 5K,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RORI 1970 j.d.o.o. za usluge</item>
      <item>Roman Rinkovec</item>
    </izvorni_sadrzaj>
    <derivirana_varijabla naziv="DomainObject.Predmet.SudioniciListNaziv_1">
      <item>FINA Regionalni centar Zagreb</item>
      <item>RORI 1970 j.d.o.o. za usluge</item>
      <item>Roman Rinkovec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RORI 1970 j.d.o.o. za usluge, OIB 15853062946, Pavlenski put 5K,10000 Zagreb</item>
      <item>Roman Rinkovec, OIB 71619774842, Pavlenski Put 5k,10000 Zagreb</item>
    </izvorni_sadrzaj>
    <derivirana_varijabla naziv="DomainObject.Predmet.SudioniciListAdressOIB_1">
      <item>FINA Regionalni centar Zagreb, OIB 85821130368, Trg svibanjskih žrtava 1995. br. 1,10000 Zagreb</item>
      <item>RORI 1970 j.d.o.o. za usluge, OIB 15853062946, Pavlenski put 5K,10000 Zagreb</item>
      <item>Roman Rinkovec, OIB 71619774842, Pavlenski Put 5k,10000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15853062946</item>
      <item>, OIB 71619774842</item>
    </izvorni_sadrzaj>
    <derivirana_varijabla naziv="DomainObject.Predmet.SudioniciListNazivOIB_1">
      <item>, OIB 85821130368</item>
      <item>, OIB 15853062946</item>
      <item>, OIB 71619774842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1311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2016-06-06T11:13:00Z</dcterms:created>
  <dc:creator>Jelena Vučemilo Manojlovski</dc:creator>
  <cp:lastModifiedBy>Valerija Svečak</cp:lastModifiedBy>
  <cp:lastPrinted>2016-06-06T11:13:00Z</cp:lastPrinted>
  <dcterms:modified xmlns:xsi="http://www.w3.org/2001/XMLSchema-instance" xsi:type="dcterms:W3CDTF">2016-06-07T07:42:00Z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