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8943" w14:paraId="59d8943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FF4B26">
        <w:rPr>
          <w:b/>
        </w:rPr>
        <w:t>22/</w:t>
      </w:r>
      <w:r w:rsidR="00B40908">
        <w:rPr>
          <w:b/>
        </w:rPr>
        <w:t>20</w:t>
      </w:r>
      <w:r w:rsidR="000E4C9C">
        <w:rPr>
          <w:b/>
        </w:rPr>
        <w:t>1</w:t>
      </w:r>
      <w:r w:rsidR="00426981">
        <w:rPr>
          <w:b/>
        </w:rPr>
        <w:t>1</w:t>
      </w:r>
      <w:r w:rsidR="00B40908">
        <w:rPr>
          <w:b/>
        </w:rPr>
        <w:t>-</w:t>
      </w:r>
      <w:r w:rsidR="00FC5600">
        <w:rPr>
          <w:b/>
        </w:rPr>
        <w:t>158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0A739E" w:rsidRPr="000A739E">
        <w:t xml:space="preserve"> </w:t>
      </w:r>
      <w:r w:rsidR="00FF4B26" w:rsidRPr="00FF4B26">
        <w:t>ŠLJUNČARA I SEPARACIJA d.d. za vađenje šljunka i pijeska, proizvodnju proizvoda od betona i trgovinu ˝u stečaju˝</w:t>
      </w:r>
      <w:r w:rsidR="00426981" w:rsidRPr="00426981">
        <w:t xml:space="preserve">, skraćena tvrtka: </w:t>
      </w:r>
      <w:r w:rsidR="00FF4B26" w:rsidRPr="00FF4B26">
        <w:t>ŠLJUNČARA I SEPARACIJA d.d. ˝u stečaju˝</w:t>
      </w:r>
      <w:r w:rsidR="00426981" w:rsidRPr="00426981">
        <w:t xml:space="preserve">,  </w:t>
      </w:r>
      <w:r w:rsidR="00FF4B26" w:rsidRPr="00FF4B26">
        <w:t>Slavonski Šamac, Savska cesta bb, OIB: 74895977396</w:t>
      </w:r>
      <w:r w:rsidR="00FA3B1D">
        <w:t xml:space="preserve">, dana </w:t>
      </w:r>
      <w:r w:rsidR="00FC5600">
        <w:t>07. listopada</w:t>
      </w:r>
      <w:r w:rsidR="004F0140">
        <w:t xml:space="preserve"> 2016</w:t>
      </w:r>
      <w:r w:rsidR="00702BF7">
        <w:t>. godine</w:t>
      </w:r>
    </w:p>
    <w:p w:rsidRDefault="00FC5600" w:rsidP="00444B75" w:rsidR="00FC5600">
      <w:pPr>
        <w:ind w:firstLine="1440"/>
        <w:jc w:val="both"/>
      </w:pPr>
    </w:p>
    <w:p w:rsidRDefault="00FC5600" w:rsidP="00444B75" w:rsidR="00FC5600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426981" w:rsidP="00444B75" w:rsidR="00E1316B">
      <w:pPr>
        <w:ind w:firstLine="1440"/>
        <w:jc w:val="both"/>
      </w:pPr>
      <w:r>
        <w:t>N</w:t>
      </w:r>
      <w:r w:rsidR="00B40908">
        <w:t>alaže</w:t>
      </w:r>
      <w:r>
        <w:t xml:space="preserve"> se</w:t>
      </w:r>
      <w:r w:rsidR="00B40908">
        <w:t xml:space="preserve">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FC5600">
        <w:t xml:space="preserve"> stečajnog dužnika</w:t>
      </w:r>
      <w:r w:rsidR="00702BF7">
        <w:t xml:space="preserve"> </w:t>
      </w:r>
      <w:r w:rsidR="00FF4B26" w:rsidRPr="00FF4B26">
        <w:t>Zdenku Bešlić dipl. ecc. iz Slavonskog Broda, Petra Krešimira IV 4, OIB 40568270984</w:t>
      </w:r>
      <w:r w:rsidR="00702BF7">
        <w:t xml:space="preserve"> </w:t>
      </w:r>
      <w:r w:rsidR="00FC5600">
        <w:t>bez odlaganja, a  najkasnije u roku o</w:t>
      </w:r>
      <w:r w:rsidR="00702BF7">
        <w:t xml:space="preserve">d </w:t>
      </w:r>
      <w:r w:rsidR="00B078D1">
        <w:t>osam</w:t>
      </w:r>
      <w:r w:rsidR="00702BF7">
        <w:t xml:space="preserve"> dana </w:t>
      </w:r>
      <w:r w:rsidR="00FC5600">
        <w:t xml:space="preserve">dostaviti ovome sudu </w:t>
      </w:r>
      <w:r w:rsidR="0074562A">
        <w:t>Z</w:t>
      </w:r>
      <w:r w:rsidR="00FC5600">
        <w:t xml:space="preserve">avršni račun </w:t>
      </w:r>
      <w:r w:rsidR="0074562A">
        <w:t>u svrhu dostave Odboru vjerovnika, a radi očitovanja na isti.</w:t>
      </w:r>
      <w:r w:rsidR="00B40908">
        <w:t xml:space="preserve"> </w:t>
      </w:r>
    </w:p>
    <w:p w:rsidRDefault="0074562A" w:rsidP="0074562A" w:rsidR="0074562A"/>
    <w:p w:rsidRDefault="0074562A" w:rsidP="0074562A" w:rsidR="0074562A"/>
    <w:p w:rsidRDefault="0074562A" w:rsidP="0074562A" w:rsidR="00A457F5">
      <w:r>
        <w:t xml:space="preserve"> </w:t>
      </w:r>
      <w:r>
        <w:tab/>
        <w:t xml:space="preserve"> </w:t>
      </w:r>
      <w:r>
        <w:tab/>
      </w:r>
      <w:r w:rsidR="00444B75">
        <w:t xml:space="preserve">U </w:t>
      </w:r>
      <w:r w:rsidR="00FA3B1D">
        <w:t>Slavonskom Brodu,</w:t>
      </w:r>
      <w:r w:rsidR="00E1316B">
        <w:t xml:space="preserve"> </w:t>
      </w:r>
      <w:r w:rsidR="00FC5600">
        <w:t>07. listopada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FC5600" w:rsidP="00A457F5" w:rsidR="00FC5600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DE08B6" w:rsidR="00DE08B6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</w:t>
      </w:r>
      <w:r w:rsidR="007B7BB6">
        <w:t xml:space="preserve">  </w:t>
      </w:r>
      <w:r w:rsidR="000E4C9C">
        <w:t xml:space="preserve"> </w:t>
      </w:r>
      <w:r w:rsidR="00DE08B6">
        <w:t xml:space="preserve">  </w:t>
      </w:r>
      <w:r w:rsidR="000A739E">
        <w:t xml:space="preserve">  </w:t>
      </w:r>
      <w:r w:rsidRPr="00A457F5">
        <w:t>Mirna Vujčić</w:t>
      </w:r>
    </w:p>
    <w:p w:rsidRDefault="00FF4B26" w:rsidP="003A1729" w:rsidR="00FF4B26">
      <w:pPr>
        <w:ind w:firstLine="720" w:left="5040"/>
        <w:jc w:val="both"/>
      </w:pPr>
    </w:p>
    <w:p w:rsidRDefault="00FC5600" w:rsidP="003A1729" w:rsidR="00FC5600">
      <w:pPr>
        <w:ind w:firstLine="720" w:left="5040"/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55D" w:rsidR="00FD055D">
      <w:r>
        <w:separator/>
      </w:r>
    </w:p>
  </w:endnote>
  <w:endnote w:id="0" w:type="continuationSeparator">
    <w:p w:rsidRDefault="00FD055D" w:rsidR="00FD0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55D" w:rsidR="00FD055D">
      <w:r>
        <w:separator/>
      </w:r>
    </w:p>
  </w:footnote>
  <w:footnote w:id="0" w:type="continuationSeparator">
    <w:p w:rsidRDefault="00FD055D" w:rsidR="00FD05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8B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66E6E"/>
    <w:rsid w:val="00096416"/>
    <w:rsid w:val="000A3A6D"/>
    <w:rsid w:val="000A739E"/>
    <w:rsid w:val="000C66C2"/>
    <w:rsid w:val="000D154C"/>
    <w:rsid w:val="000E4C9C"/>
    <w:rsid w:val="0010129E"/>
    <w:rsid w:val="00121764"/>
    <w:rsid w:val="0012631B"/>
    <w:rsid w:val="001A72C0"/>
    <w:rsid w:val="001E7A59"/>
    <w:rsid w:val="002758DC"/>
    <w:rsid w:val="002A6275"/>
    <w:rsid w:val="002F7E19"/>
    <w:rsid w:val="003421AA"/>
    <w:rsid w:val="00357202"/>
    <w:rsid w:val="003739C0"/>
    <w:rsid w:val="003835F8"/>
    <w:rsid w:val="003A03C2"/>
    <w:rsid w:val="003A1729"/>
    <w:rsid w:val="003B2F2D"/>
    <w:rsid w:val="004054A7"/>
    <w:rsid w:val="00417FA4"/>
    <w:rsid w:val="0042443E"/>
    <w:rsid w:val="00426981"/>
    <w:rsid w:val="00444B75"/>
    <w:rsid w:val="004603F8"/>
    <w:rsid w:val="00465E60"/>
    <w:rsid w:val="00471FDD"/>
    <w:rsid w:val="0048108D"/>
    <w:rsid w:val="004A4AF7"/>
    <w:rsid w:val="004A5244"/>
    <w:rsid w:val="004B0679"/>
    <w:rsid w:val="004F0140"/>
    <w:rsid w:val="004F13FA"/>
    <w:rsid w:val="004F1D77"/>
    <w:rsid w:val="004F431D"/>
    <w:rsid w:val="004F5862"/>
    <w:rsid w:val="00506E1A"/>
    <w:rsid w:val="005072A0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5E2241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E6865"/>
    <w:rsid w:val="00702BF7"/>
    <w:rsid w:val="007156A6"/>
    <w:rsid w:val="00732F9C"/>
    <w:rsid w:val="0074562A"/>
    <w:rsid w:val="007472B9"/>
    <w:rsid w:val="00751468"/>
    <w:rsid w:val="00791CB6"/>
    <w:rsid w:val="007B7BB6"/>
    <w:rsid w:val="007F562C"/>
    <w:rsid w:val="00837923"/>
    <w:rsid w:val="00842AB1"/>
    <w:rsid w:val="00843FAD"/>
    <w:rsid w:val="00871EEB"/>
    <w:rsid w:val="008A1631"/>
    <w:rsid w:val="008C563E"/>
    <w:rsid w:val="008C5920"/>
    <w:rsid w:val="008C75EA"/>
    <w:rsid w:val="008D4B3D"/>
    <w:rsid w:val="008E2876"/>
    <w:rsid w:val="0091255C"/>
    <w:rsid w:val="00913394"/>
    <w:rsid w:val="00913E2B"/>
    <w:rsid w:val="009268DD"/>
    <w:rsid w:val="009353D1"/>
    <w:rsid w:val="0094309E"/>
    <w:rsid w:val="009525A0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A54CC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57854"/>
    <w:rsid w:val="00BA4649"/>
    <w:rsid w:val="00BB43D2"/>
    <w:rsid w:val="00BC4257"/>
    <w:rsid w:val="00C04546"/>
    <w:rsid w:val="00C10511"/>
    <w:rsid w:val="00C47B10"/>
    <w:rsid w:val="00C53F4A"/>
    <w:rsid w:val="00C57AF1"/>
    <w:rsid w:val="00C7458F"/>
    <w:rsid w:val="00C7482B"/>
    <w:rsid w:val="00C906F4"/>
    <w:rsid w:val="00CB2E98"/>
    <w:rsid w:val="00CD0BC0"/>
    <w:rsid w:val="00CD1771"/>
    <w:rsid w:val="00CE1FE3"/>
    <w:rsid w:val="00D107F1"/>
    <w:rsid w:val="00D17B4E"/>
    <w:rsid w:val="00D36C03"/>
    <w:rsid w:val="00D45D45"/>
    <w:rsid w:val="00D676BC"/>
    <w:rsid w:val="00DA7DBB"/>
    <w:rsid w:val="00DB03BF"/>
    <w:rsid w:val="00DB371A"/>
    <w:rsid w:val="00DB3F0F"/>
    <w:rsid w:val="00DE08B6"/>
    <w:rsid w:val="00DE15DF"/>
    <w:rsid w:val="00DE7A8E"/>
    <w:rsid w:val="00DF736C"/>
    <w:rsid w:val="00E01535"/>
    <w:rsid w:val="00E1316B"/>
    <w:rsid w:val="00E26617"/>
    <w:rsid w:val="00E348B4"/>
    <w:rsid w:val="00E65B60"/>
    <w:rsid w:val="00E93149"/>
    <w:rsid w:val="00ED3224"/>
    <w:rsid w:val="00EE7FA4"/>
    <w:rsid w:val="00F33009"/>
    <w:rsid w:val="00F50B7C"/>
    <w:rsid w:val="00F90D92"/>
    <w:rsid w:val="00FA2B0B"/>
    <w:rsid w:val="00FA3AAF"/>
    <w:rsid w:val="00FA3B1D"/>
    <w:rsid w:val="00FC5600"/>
    <w:rsid w:val="00FC745E"/>
    <w:rsid w:val="00FD055D"/>
    <w:rsid w:val="00FE29D7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7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7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7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7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7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7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7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7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St-22/2011</izvorni_sadrzaj>
    <derivirana_varijabla naziv="DomainObject.Predmet.OznakaBroj_1">St-22/2011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I,II,III,IV,V- dio u ormaru,   VI,VII</izvorni_sadrzaj>
    <derivirana_varijabla naziv="DomainObject.Predmet.PrimjedbaSuca_1">I,II,III,IV,V- dio u ormaru,   VI,VII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ŠLJUNČARA I SEPARACIJA d.d. za vađenje šljunka i pijeska, proizvodnju proizvoda od betona i trgovinu ˝u stečaju˝</izvorni_sadrzaj>
    <derivirana_varijabla naziv="DomainObject.Predmet.ProtustrankaFormated_1">  ŠLJUNČARA I SEPARACIJA d.d. za vađenje šljunka i pijeska, proizvodnju proizvoda od betona i trgovinu ˝u stečaju˝</derivirana_varijabla>
  </DomainObject.Predmet.ProtustrankaFormated>
  <DomainObject.Predmet.ProtustrankaFormatedOIB>
    <izvorni_sadrzaj>  ŠLJUNČARA I SEPARACIJA d.d. za vađenje šljunka i pijeska, proizvodnju proizvoda od betona i trgovinu ˝u stečaju˝, OIB 74895977396</izvorni_sadrzaj>
    <derivirana_varijabla naziv="DomainObject.Predmet.ProtustrankaFormatedOIB_1">  ŠLJUNČARA I SEPARACIJA d.d. za vađenje šljunka i pijeska, proizvodnju proizvoda od betona i trgovinu ˝u stečaju˝, OIB 74895977396</derivirana_varijabla>
  </DomainObject.Predmet.ProtustrankaFormatedOIB>
  <DomainObject.Predmet.ProtustrankaFormatedWithAdress>
    <izvorni_sadrzaj> ŠLJUNČARA I SEPARACIJA d.d. za vađenje šljunka i pijeska, proizvodnju proizvoda od betona i trgovinu ˝u stečaju˝, Savska cesta bb, 35220 Slavonski Šamac</izvorni_sadrzaj>
    <derivirana_varijabla naziv="DomainObject.Predmet.ProtustrankaFormatedWithAdress_1"> ŠLJUNČARA I SEPARACIJA d.d. za vađenje šljunka i pijeska, proizvodnju proizvoda od betona i trgovinu ˝u stečaju˝, Savska cesta bb, 35220 Slavonski Šamac</derivirana_varijabla>
  </DomainObject.Predmet.ProtustrankaFormatedWithAdress>
  <DomainObject.Predmet.ProtustrankaFormatedWithAdressOIB>
    <izvorni_sadrzaj> ŠLJUNČARA I SEPARACIJA d.d. za vađenje šljunka i pijeska, proizvodnju proizvoda od betona i trgovinu ˝u stečaju˝, OIB 74895977396, Savska cesta bb, 35220 Slavonski Šamac</izvorni_sadrzaj>
    <derivirana_varijabla naziv="DomainObject.Predmet.ProtustrankaFormatedWithAdressOIB_1"> ŠLJUNČARA I SEPARACIJA d.d. za vađenje šljunka i pijeska, proizvodnju proizvoda od betona i trgovinu ˝u stečaju˝, OIB 74895977396, Savska cesta bb, 35220 Slavonski Šamac</derivirana_varijabla>
  </DomainObject.Predmet.ProtustrankaFormatedWithAdressOIB>
  <DomainObject.Predmet.ProtustrankaWithAdress>
    <izvorni_sadrzaj>ŠLJUNČARA I SEPARACIJA d.d. za vađenje šljunka i pijeska, proizvodnju proizvoda od betona i trgovinu ˝u stečaju˝ Savska cesta bb, 35220 Slavonski Šamac</izvorni_sadrzaj>
    <derivirana_varijabla naziv="DomainObject.Predmet.ProtustrankaWithAdress_1">ŠLJUNČARA I SEPARACIJA d.d. za vađenje šljunka i pijeska, proizvodnju proizvoda od betona i trgovinu ˝u stečaju˝ Savska cesta bb, 35220 Slavonski Šamac</derivirana_varijabla>
  </DomainObject.Predmet.ProtustrankaWithAdress>
  <DomainObject.Predmet.ProtustrankaWith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WithAdressOIB_1">ŠLJUNČARA I SEPARACIJA d.d. za vađenje šljunka i pijeska, proizvodnju proizvoda od betona i trgovinu ˝u stečaju˝, OIB 74895977396, Savska cesta bb, 35220 Slavonski Šamac</derivirana_varijabla>
  </DomainObject.Predmet.ProtustrankaWithAdressOIB>
  <DomainObject.Predmet.ProtustrankaNazivFormated>
    <izvorni_sadrzaj>ŠLJUNČARA I SEPARACIJA d.d. za vađenje šljunka i pijeska, proizvodnju proizvoda od betona i trgovinu ˝u stečaju˝</izvorni_sadrzaj>
    <derivirana_varijabla naziv="DomainObject.Predmet.ProtustrankaNazivFormated_1">ŠLJUNČARA I SEPARACIJA d.d. za vađenje šljunka i pijeska, proizvodnju proizvoda od betona i trgovinu ˝u stečaju˝</derivirana_varijabla>
  </DomainObject.Predmet.ProtustrankaNazivFormated>
  <DomainObject.Predmet.ProtustrankaNazivFormatedOIB>
    <izvorni_sadrzaj>ŠLJUNČARA I SEPARACIJA d.d. za vađenje šljunka i pijeska, proizvodnju proizvoda od betona i trgovinu ˝u stečaju˝, OIB 74895977396</izvorni_sadrzaj>
    <derivirana_varijabla naziv="DomainObject.Predmet.ProtustrankaNazivFormatedOIB_1">ŠLJUNČARA I SEPARACIJA d.d. za vađenje šljunka i pijeska, proizvodnju proizvoda od betona i trgovinu ˝u stečaju˝, OIB 74895977396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ŠLJUNČARA I SEPARACIJA d.d. za vađenje šljunka i pijeska, proizvodnju proizvoda od betona i trgovinu ˝u stečaju˝</item>
    </izvorni_sadrzaj>
    <derivirana_varijabla naziv="DomainObject.Predmet.ProtuStrankaListFormated_1">
      <item>ŠLJUNČARA I SEPARACIJA d.d. za vađenje šljunka i pijeska, proizvodnju proizvoda od betona i trgovinu ˝u stečaju˝</item>
    </derivirana_varijabla>
  </DomainObject.Predmet.ProtuStrankaListFormated>
  <DomainObject.Predmet.ProtuStrankaList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FormatedOIB_1">
      <item>ŠLJUNČARA I SEPARACIJA d.d. za vađenje šljunka i pijeska, proizvodnju proizvoda od betona i trgovinu ˝u stečaju˝, OIB 74895977396</item>
    </derivirana_varijabla>
  </DomainObject.Predmet.ProtuStrankaListFormatedOIB>
  <DomainObject.Predmet.ProtuStrankaListFormatedWithAdress>
    <izvorni_sadrzaj>
      <item>ŠLJUNČARA I SEPARACIJA d.d. za vađenje šljunka i pijeska, proizvodnju proizvoda od betona i trgovinu ˝u stečaju˝, Savska cesta bb, 35220 Slavonski Šamac</item>
    </izvorni_sadrzaj>
    <derivirana_varijabla naziv="DomainObject.Predmet.ProtuStrankaListFormatedWithAdress_1">
      <item>ŠLJUNČARA I SEPARACIJA d.d. za vađenje šljunka i pijeska, proizvodnju proizvoda od betona i trgovinu ˝u stečaju˝, Savska cesta bb, 35220 Slavonski Šamac</item>
    </derivirana_varijabla>
  </DomainObject.Predmet.ProtuStrankaListFormatedWithAdress>
  <DomainObject.Predmet.ProtuStrankaListFormatedWithAdressOIB>
    <izvorni_sadrzaj>
      <item>ŠLJUNČARA I SEPARACIJA d.d. za vađenje šljunka i pijeska, proizvodnju proizvoda od betona i trgovinu ˝u stečaju˝, OIB 74895977396, Savska cesta bb, 35220 Slavonski Šamac</item>
    </izvorni_sadrzaj>
    <derivirana_varijabla naziv="DomainObject.Predmet.ProtuStrankaListFormatedWithAdressOIB_1">
      <item>ŠLJUNČARA I SEPARACIJA d.d. za vađenje šljunka i pijeska, proizvodnju proizvoda od betona i trgovinu ˝u stečaju˝, OIB 74895977396, Savska cesta bb, 35220 Slavonski Šamac</item>
    </derivirana_varijabla>
  </DomainObject.Predmet.ProtuStrankaListFormatedWithAdressOIB>
  <DomainObject.Predmet.ProtuStrankaListNazivFormated>
    <izvorni_sadrzaj>
      <item>ŠLJUNČARA I SEPARACIJA d.d. za vađenje šljunka i pijeska, proizvodnju proizvoda od betona i trgovinu ˝u stečaju˝</item>
    </izvorni_sadrzaj>
    <derivirana_varijabla naziv="DomainObject.Predmet.ProtuStrankaListNazivFormated_1">
      <item>ŠLJUNČARA I SEPARACIJA d.d. za vađenje šljunka i pijeska, proizvodnju proizvoda od betona i trgovinu ˝u stečaju˝</item>
    </derivirana_varijabla>
  </DomainObject.Predmet.ProtuStrankaListNazivFormated>
  <DomainObject.Predmet.ProtuStrankaListNaziv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NazivFormatedOIB_1">
      <item>ŠLJUNČARA I SEPARACIJA d.d. za vađenje šljunka i pijeska, proizvodnju proizvoda od betona i trgovinu ˝u stečaju˝, OIB 74895977396</item>
    </derivirana_varijabla>
  </DomainObject.Predmet.ProtuStrankaListNazivFormatedOIB>
  <DomainObject.Predmet.OstaliList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>
  <DomainObject.Predmet.OstaliList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OIB>
  <DomainObject.Predmet.OstaliListFormatedWithAdress>
    <izvorni_sadrzaj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_1"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>
  <DomainObject.Predmet.OstaliListFormatedWithAdressOIB>
    <izvorni_sadrzaj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OIB_1"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OIB>
  <DomainObject.Predmet.OstaliListNaziv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>
  <DomainObject.Predmet.OstaliListNaziv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ŠLJUNČARA I SEPARACIJA d.d. za vađenje šljunka i pijeska, proizvodnju proizvoda od betona i trgovinu ˝u stečaju˝</izvorni_sadrzaj>
    <derivirana_varijabla naziv="DomainObject.Predmet.ProtustrankaIDrugi_1">ŠLJUNČARA I SEPARACIJA d.d. za vađenje šljunka i pijeska, proizvodnju proizvoda od betona i trgovinu ˝u stečaju˝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IDrugiAdressOIB_1">ŠLJUNČARA I SEPARACIJA d.d. za vađenje šljunka i pijeska, proizvodnju proizvoda od betona i trgovinu ˝u stečaju˝, OIB 74895977396, Savska cesta bb,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SudioniciListNaziv_1"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SudioniciListNaziv>
  <DomainObject.Predmet.SudioniciListAdressOIB>
    <izvorni_sadrzaj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SudioniciListAdressOIB_1"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AAE81-89BA-4A35-A8C2-A449D4199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175</properties:Words>
  <properties:Characters>942</properties:Characters>
  <properties:Lines>40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2016-10-06T12:07:00Z</dcterms:created>
  <dc:creator>zbiondic</dc:creator>
  <cp:lastModifiedBy>wsadmin</cp:lastModifiedBy>
  <cp:lastPrinted>2016-10-06T12:11:00Z</cp:lastPrinted>
  <dcterms:modified xmlns:xsi="http://www.w3.org/2001/XMLSchema-instance" xsi:type="dcterms:W3CDTF">2016-10-07T06:25:00Z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