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2e40" w14:paraId="a662e40" w:rsidRDefault="008F5F4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4491D">
        <w:rPr>
          <w:sz w:val="24"/>
        </w:rPr>
        <w:t>1210/2016-13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5C55BF">
        <w:rPr>
          <w:sz w:val="24"/>
        </w:rPr>
        <w:t xml:space="preserve"> </w:t>
      </w:r>
      <w:r w:rsidR="005C55BF" w:rsidRPr="00CC0D55">
        <w:rPr>
          <w:sz w:val="24"/>
          <w:szCs w:val="24"/>
        </w:rPr>
        <w:t>VANJA d.o.o za trgovinu, ugostiteljstvo i promet Požega, Kralja Krešimira 9 A, OIB 56766963601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3040AD" w:rsidR="003040AD">
      <w:pPr>
        <w:jc w:val="both"/>
        <w:rPr>
          <w:sz w:val="24"/>
        </w:rPr>
      </w:pPr>
      <w:r>
        <w:rPr>
          <w:sz w:val="24"/>
        </w:rPr>
        <w:tab/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</w:r>
      <w:r w:rsidR="00021FD5">
        <w:rPr>
          <w:sz w:val="24"/>
        </w:rPr>
        <w:t>R</w:t>
      </w:r>
      <w:r>
        <w:rPr>
          <w:b/>
          <w:sz w:val="24"/>
        </w:rPr>
        <w:t>očište</w:t>
      </w:r>
      <w:r>
        <w:rPr>
          <w:sz w:val="24"/>
        </w:rPr>
        <w:t xml:space="preserve"> radi </w:t>
      </w:r>
      <w:r w:rsidR="00021FD5">
        <w:rPr>
          <w:sz w:val="24"/>
        </w:rPr>
        <w:t>rasprave o uvjetima</w:t>
      </w:r>
      <w:r>
        <w:rPr>
          <w:sz w:val="24"/>
        </w:rPr>
        <w:t xml:space="preserve"> za otvaranje stečajnog postupka zakazuje se na dan </w:t>
      </w:r>
      <w:r w:rsidR="005C55BF">
        <w:rPr>
          <w:b/>
          <w:sz w:val="24"/>
        </w:rPr>
        <w:t>5.prosinca 2016.u 11</w:t>
      </w:r>
      <w:r w:rsidR="000122F5">
        <w:rPr>
          <w:b/>
          <w:sz w:val="24"/>
        </w:rPr>
        <w:t>,30</w:t>
      </w:r>
      <w:r>
        <w:rPr>
          <w:b/>
          <w:sz w:val="24"/>
        </w:rPr>
        <w:t xml:space="preserve">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3040AD" w:rsidP="003040AD" w:rsidR="0064382C">
      <w:pPr>
        <w:jc w:val="both"/>
        <w:rPr>
          <w:sz w:val="24"/>
        </w:rPr>
      </w:pPr>
      <w:r>
        <w:rPr>
          <w:sz w:val="24"/>
        </w:rPr>
        <w:tab/>
        <w:t>- zakonski zastupnik dužnika</w:t>
      </w:r>
      <w:r w:rsidR="002E5AFD">
        <w:rPr>
          <w:sz w:val="24"/>
        </w:rPr>
        <w:t xml:space="preserve"> </w:t>
      </w:r>
      <w:r w:rsidR="005C55BF">
        <w:rPr>
          <w:sz w:val="24"/>
          <w:szCs w:val="24"/>
        </w:rPr>
        <w:t>Vanja Dodiković i Željko Damjanac,odvj.Požega</w:t>
      </w:r>
      <w:r w:rsidR="002E5AFD">
        <w:rPr>
          <w:sz w:val="24"/>
          <w:szCs w:val="24"/>
        </w:rPr>
        <w:t>.</w:t>
      </w:r>
    </w:p>
    <w:p w:rsidRDefault="0064382C" w:rsidP="003040AD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5C55BF">
        <w:rPr>
          <w:sz w:val="24"/>
        </w:rPr>
        <w:t>15</w:t>
      </w:r>
      <w:r w:rsidR="002E5AFD">
        <w:rPr>
          <w:sz w:val="24"/>
        </w:rPr>
        <w:t>.studenog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406443" w:rsidR="00406443">
      <w:pPr>
        <w:rPr>
          <w:sz w:val="24"/>
        </w:rPr>
      </w:pPr>
    </w:p>
    <w:p w:rsidRDefault="00406443" w:rsidR="0040644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406443" w:rsidR="0040644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22F5"/>
    <w:rsid w:val="00016404"/>
    <w:rsid w:val="00021FD5"/>
    <w:rsid w:val="00031219"/>
    <w:rsid w:val="000349ED"/>
    <w:rsid w:val="0003746E"/>
    <w:rsid w:val="000524CB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1097D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E5AFD"/>
    <w:rsid w:val="002F1BF0"/>
    <w:rsid w:val="002F2CE0"/>
    <w:rsid w:val="002F5E6D"/>
    <w:rsid w:val="003040AD"/>
    <w:rsid w:val="003067F0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06443"/>
    <w:rsid w:val="00420336"/>
    <w:rsid w:val="004400DE"/>
    <w:rsid w:val="00441B46"/>
    <w:rsid w:val="0044491D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C55BF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5F40"/>
    <w:rsid w:val="008F749F"/>
    <w:rsid w:val="00906CDA"/>
    <w:rsid w:val="00910768"/>
    <w:rsid w:val="009143FF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7508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2164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4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2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4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2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St-1210/2016-13</izvorni_sadrzaj>
    <derivirana_varijabla naziv="DomainObject.Oznaka_1">St-1210/2016-13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St-1210/2016-13</izvorni_sadrzaj>
    <derivirana_varijabla naziv="DomainObject.PoslovniBrojDokumenta_1">St-1210/2016-13</derivirana_varijabla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109</properties:Words>
  <properties:Characters>650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2016-11-15T11:43:00Z</dcterms:created>
  <dc:creator>Trgovacki sud</dc:creator>
  <cp:lastModifiedBy>wsadmin</cp:lastModifiedBy>
  <cp:lastPrinted>2016-11-15T11:43:00Z</cp:lastPrinted>
  <dcterms:modified xmlns:xsi="http://www.w3.org/2001/XMLSchema-instance" xsi:type="dcterms:W3CDTF">2016-11-15T11:47:00Z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St-1210/2016-13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