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8d1d" w14:paraId="8728d1d" w:rsidRDefault="00D41580" w:rsidP="00D41580" w:rsidR="00D41580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41580" w:rsidP="00D41580" w:rsidR="00D41580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D41580" w:rsidP="00D41580" w:rsidR="00D41580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D41580" w:rsidP="00D41580" w:rsidR="00D41580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D41580" w:rsidP="00D41580" w:rsidR="00D41580">
      <w:pPr>
        <w:spacing w:after="0"/>
        <w:rPr>
          <w:rFonts w:cs="Times New Roman"/>
        </w:rPr>
      </w:pPr>
    </w:p>
    <w:p w:rsidRDefault="00D41580" w:rsidP="00D41580" w:rsidR="00D41580">
      <w:pPr>
        <w:spacing w:after="0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D41580" w:rsidP="00D41580" w:rsidR="00D41580">
      <w:pPr>
        <w:spacing w:after="0"/>
        <w:jc w:val="center"/>
        <w:rPr>
          <w:rFonts w:cs="Times New Roman"/>
          <w:b/>
        </w:rPr>
      </w:pPr>
    </w:p>
    <w:p w:rsidRDefault="00D41580" w:rsidP="00D41580" w:rsidR="00D4158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D41580" w:rsidP="00D41580" w:rsidR="00D41580">
      <w:pPr>
        <w:spacing w:after="0"/>
        <w:jc w:val="center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  <w:b/>
        </w:rPr>
      </w:pP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PROPALI SLUČAJ j.d.o.o., OIB: 20770519334 sa sjedištem u Kardinala Alojzija Stepinca 11, 42250 Lepoglava</w:t>
      </w:r>
      <w:r>
        <w:rPr>
          <w:rFonts w:cs="Times New Roman"/>
        </w:rPr>
        <w:t>, dana 27. lipnja 2017.,</w:t>
      </w:r>
    </w:p>
    <w:p w:rsidRDefault="00D41580" w:rsidP="00D41580" w:rsidR="00D41580">
      <w:pPr>
        <w:spacing w:after="0"/>
        <w:jc w:val="both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D41580" w:rsidP="00D41580" w:rsidR="00D41580">
      <w:pPr>
        <w:spacing w:after="0"/>
        <w:jc w:val="center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  <w:b/>
        </w:rPr>
      </w:pP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PROPALI SLUČAJ j.d.o.o., OIB: 20770519334 sa sjedištem u Kardinala Alojzija Stepinca 11, 42250 Lepoglava.</w:t>
      </w: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>Miljenka Radović, N. Tesle 19, Prelog, OIB: 69903109199.</w:t>
      </w: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PROPALI SLUČAJ j.d.o.o., OIB: 20770519334 sa sjedištem u Kardinala Alojzija Stepinca 11, 42250 Lepoglava.</w:t>
      </w: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PROPALI SLUČAJ j.d.o.o., OIB: 20770519334 sa sjedištem u Kardinala Alojzija Stepinca 11, 42250 Lepoglava, biti će brisan iz sudskog registra.</w:t>
      </w:r>
    </w:p>
    <w:p w:rsidRDefault="00D41580" w:rsidP="00D41580" w:rsidR="00D41580">
      <w:pPr>
        <w:spacing w:after="0"/>
        <w:jc w:val="both"/>
        <w:rPr>
          <w:rFonts w:cs="Times New Roman"/>
        </w:rPr>
      </w:pPr>
    </w:p>
    <w:p w:rsidRDefault="00D41580" w:rsidP="00D41580" w:rsidR="00D41580">
      <w:pPr>
        <w:spacing w:after="0"/>
        <w:jc w:val="both"/>
        <w:rPr>
          <w:rFonts w:cs="Times New Roman"/>
        </w:rPr>
      </w:pPr>
    </w:p>
    <w:p w:rsidRDefault="00D41580" w:rsidP="00D41580" w:rsidR="00D41580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41580" w:rsidP="00D41580" w:rsidR="00D41580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10</w:t>
      </w:r>
      <w:r>
        <w:rPr>
          <w:rFonts w:cs="Times New Roman"/>
        </w:rPr>
        <w:t>. kolovoza 2016. predlagatelj je ovome sudu podnio prijedlog za otvaranje stečajnog postupka nad dužnikom, pa je stoga sud pokrenuo prethodni postupak, te je na ročištu radi izjašnjenja o tom prijedlogu</w:t>
      </w:r>
      <w:r>
        <w:rPr>
          <w:rFonts w:cs="Times New Roman"/>
        </w:rPr>
        <w:t xml:space="preserve"> punomoćnik</w:t>
      </w:r>
      <w:r>
        <w:rPr>
          <w:rFonts w:cs="Times New Roman"/>
        </w:rPr>
        <w:t xml:space="preserve"> direktor</w:t>
      </w:r>
      <w:r>
        <w:rPr>
          <w:rFonts w:cs="Times New Roman"/>
        </w:rPr>
        <w:t>a</w:t>
      </w:r>
      <w:r>
        <w:rPr>
          <w:rFonts w:cs="Times New Roman"/>
        </w:rPr>
        <w:t xml:space="preserve"> društva dužnika naveo da su točni podaci Financijske agencije iz prijedloga za otvaranje stečajnog postupka iz razloga što je žiro račun društva dužnika u neprekidnoj blokadi</w:t>
      </w:r>
      <w:r>
        <w:rPr>
          <w:rFonts w:cs="Times New Roman"/>
        </w:rPr>
        <w:t xml:space="preserve"> oko devet mjeseci</w:t>
      </w:r>
      <w:r>
        <w:rPr>
          <w:rFonts w:cs="Times New Roman"/>
        </w:rPr>
        <w:t xml:space="preserve">, </w:t>
      </w:r>
      <w:r>
        <w:rPr>
          <w:rFonts w:cs="Times New Roman"/>
        </w:rPr>
        <w:t xml:space="preserve">s iznosom blokade od oko 53.000,00 kuna. </w:t>
      </w:r>
      <w:r>
        <w:rPr>
          <w:rFonts w:cs="Times New Roman"/>
        </w:rPr>
        <w:t>Naveo je da društvo nema u vlasništvu nikakve imovine, te se nije usprotivio da se nad društvom otvori i istodobno zaključi stečaj.</w:t>
      </w: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St-961/16-19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D41580" w:rsidP="00D41580" w:rsidR="00D41580">
      <w:pPr>
        <w:spacing w:after="0"/>
        <w:ind w:firstLine="708"/>
        <w:jc w:val="both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D41580" w:rsidP="00D41580" w:rsidR="00D41580">
      <w:pPr>
        <w:spacing w:after="0"/>
        <w:jc w:val="center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</w:rPr>
      </w:pPr>
    </w:p>
    <w:p w:rsidRDefault="00D41580" w:rsidP="00D41580" w:rsidR="00D41580">
      <w:pPr>
        <w:spacing w:after="0"/>
        <w:jc w:val="center"/>
        <w:rPr>
          <w:rFonts w:cs="Times New Roman"/>
        </w:rPr>
      </w:pPr>
    </w:p>
    <w:p w:rsidRDefault="00D41580" w:rsidP="00D41580" w:rsidR="00D4158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SUDAC</w:t>
      </w:r>
    </w:p>
    <w:p w:rsidRDefault="00D41580" w:rsidP="00D41580" w:rsidR="00D4158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  <w:r>
        <w:rPr>
          <w:rFonts w:cs="Times New Roman"/>
        </w:rPr>
        <w:t xml:space="preserve">   </w:t>
      </w:r>
    </w:p>
    <w:p w:rsidRDefault="00D82102" w:rsidP="00D41580" w:rsidR="00D4158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bookmarkStart w:name="_GoBack" w:id="0"/>
      <w:bookmarkEnd w:id="0"/>
      <w:r w:rsidR="00D41580">
        <w:rPr>
          <w:rFonts w:cs="Times New Roman"/>
        </w:rPr>
        <w:t xml:space="preserve">  </w:t>
      </w:r>
      <w:r w:rsidR="00D41580">
        <w:rPr>
          <w:rFonts w:cs="Times New Roman"/>
        </w:rPr>
        <w:t xml:space="preserve">Hugo </w:t>
      </w:r>
      <w:proofErr w:type="spellStart"/>
      <w:r w:rsidR="00D41580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D41580" w:rsidP="00D41580" w:rsidR="00D41580">
      <w:pPr>
        <w:spacing w:after="0"/>
        <w:jc w:val="both"/>
        <w:rPr>
          <w:rFonts w:cs="Times New Roman"/>
        </w:rPr>
      </w:pPr>
    </w:p>
    <w:p w:rsidRDefault="00D41580" w:rsidP="00D41580" w:rsidR="00D41580">
      <w:pPr>
        <w:spacing w:after="0"/>
        <w:rPr>
          <w:rFonts w:cs="Times New Roman"/>
          <w:b/>
          <w:u w:val="single"/>
        </w:rPr>
      </w:pPr>
    </w:p>
    <w:p w:rsidRDefault="00D41580" w:rsidP="00D41580" w:rsidR="00D41580">
      <w:pPr>
        <w:spacing w:after="0"/>
        <w:rPr>
          <w:rFonts w:cs="Times New Roman"/>
          <w:b/>
          <w:u w:val="single"/>
        </w:rPr>
      </w:pPr>
    </w:p>
    <w:p w:rsidRDefault="00D41580" w:rsidP="00D41580" w:rsidR="00D41580">
      <w:pPr>
        <w:spacing w:after="0"/>
        <w:rPr>
          <w:rFonts w:cs="Times New Roman"/>
          <w:b/>
          <w:u w:val="single"/>
        </w:rPr>
      </w:pPr>
    </w:p>
    <w:p w:rsidRDefault="00D41580" w:rsidP="00D41580" w:rsidR="00D41580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D41580" w:rsidP="00D41580" w:rsidR="00D4158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D41580" w:rsidP="00D41580" w:rsidR="00D4158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D41580" w:rsidP="00D41580" w:rsidR="00D41580">
      <w:pPr>
        <w:spacing w:after="0"/>
        <w:jc w:val="both"/>
        <w:rPr>
          <w:rFonts w:cs="Times New Roman"/>
        </w:rPr>
      </w:pPr>
    </w:p>
    <w:p w:rsidRDefault="00D41580" w:rsidP="00D41580" w:rsidR="00D41580">
      <w:pPr>
        <w:spacing w:after="0"/>
        <w:jc w:val="both"/>
        <w:rPr>
          <w:rFonts w:cs="Times New Roman"/>
        </w:rPr>
      </w:pPr>
    </w:p>
    <w:p w:rsidRDefault="00D41580" w:rsidP="00D41580" w:rsidR="00D41580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41580" w:rsidP="00D41580" w:rsidR="00D41580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D41580" w:rsidP="00D41580" w:rsidR="00D41580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 xml:space="preserve">Dužniku, </w:t>
      </w:r>
      <w:r>
        <w:rPr>
          <w:rFonts w:cs="Times New Roman"/>
        </w:rPr>
        <w:t xml:space="preserve">PROPALI SLUČAJ j.d.o.o., </w:t>
      </w:r>
      <w:r>
        <w:rPr>
          <w:rFonts w:cs="Times New Roman"/>
        </w:rPr>
        <w:t>Kardinala Alojzija Stepinca 11, 42250 Lepoglava</w:t>
      </w:r>
      <w:r>
        <w:t xml:space="preserve"> </w:t>
      </w:r>
    </w:p>
    <w:p w:rsidRDefault="00D41580" w:rsidP="00D41580" w:rsidR="00D41580">
      <w:pPr>
        <w:pStyle w:val="Odlomakpopisa"/>
        <w:numPr>
          <w:ilvl w:val="0"/>
          <w:numId w:val="47"/>
        </w:numPr>
        <w:tabs>
          <w:tab w:pos="708" w:val="left"/>
        </w:tabs>
        <w:spacing w:after="0"/>
      </w:pPr>
      <w:r>
        <w:t>Punomoćnik d</w:t>
      </w:r>
      <w:r>
        <w:t>irektor</w:t>
      </w:r>
      <w:r>
        <w:t>a</w:t>
      </w:r>
      <w:r>
        <w:t xml:space="preserve"> dužnika, </w:t>
      </w:r>
      <w:r>
        <w:t xml:space="preserve">Tomislav </w:t>
      </w:r>
      <w:proofErr w:type="spellStart"/>
      <w:r>
        <w:t>Štefanek</w:t>
      </w:r>
      <w:proofErr w:type="spellEnd"/>
      <w:r>
        <w:t>, Kardinala Alojzija Stepinca 11, Lepoglava</w:t>
      </w:r>
    </w:p>
    <w:p w:rsidRDefault="00D41580" w:rsidP="00D41580" w:rsidR="00D41580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D41580" w:rsidP="00D41580" w:rsidR="00D41580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>Miljenka Radović, N. Tesle 19, Prelog</w:t>
      </w:r>
    </w:p>
    <w:p w:rsidRDefault="00D41580" w:rsidP="00D41580" w:rsidR="00D41580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D41580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55A" w:rsidP="00537B78" w:rsidR="0017355A">
      <w:r>
        <w:separator/>
      </w:r>
    </w:p>
  </w:endnote>
  <w:endnote w:id="0" w:type="continuationSeparator">
    <w:p w:rsidRDefault="0017355A" w:rsidP="00537B78" w:rsidR="00173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55A" w:rsidP="00537B78" w:rsidR="0017355A">
      <w:r>
        <w:separator/>
      </w:r>
    </w:p>
  </w:footnote>
  <w:footnote w:id="0" w:type="continuationSeparator">
    <w:p w:rsidRDefault="0017355A" w:rsidP="00537B78" w:rsidR="00173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580" w:rsidR="008333A9">
    <w:pPr>
      <w:pStyle w:val="Zaglavlje"/>
    </w:pPr>
    <w:r>
      <w:rPr>
        <w:rStyle w:val="PozadinaSvijetloCrvena"/>
        <w:shd w:fill="auto" w:color="auto" w:val="clear"/>
      </w:rPr>
      <w:t>Poslovni broj: 6 St-961/16-20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55A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580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102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92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St-961/2016-20</izvorni_sadrzaj>
    <derivirana_varijabla naziv="DomainObject.Oznaka_1">St-961/2016-20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PROPALI SLUČAJ jednostavno društvo s ograničenom odgovornošću za ugostiteljstvo i usluge</izvorni_sadrzaj>
    <derivirana_varijabla naziv="DomainObject.Predmet.ProtustrankaFormated_1">  PROPALI SLUČAJ jednostavno društvo s ograničenom odgovornošću za ugostiteljstvo i usluge</derivirana_varijabla>
  </DomainObject.Predmet.ProtustrankaFormated>
  <DomainObject.Predmet.ProtustrankaFormatedOIB>
    <izvorni_sadrzaj>  PROPALI SLUČAJ jednostavno društvo s ograničenom odgovornošću za ugostiteljstvo i usluge, OIB 20770519334</izvorni_sadrzaj>
    <derivirana_varijabla naziv="DomainObject.Predmet.ProtustrankaFormatedOIB_1">  PROPALI SLUČAJ jednostavno društvo s ograničenom odgovornošću za ugostiteljstvo i usluge, OIB 20770519334</derivirana_varijabla>
  </DomainObject.Predmet.ProtustrankaFormatedOIB>
  <DomainObject.Predmet.ProtustrankaFormatedWithAdress>
    <izvorni_sadrzaj> PROPALI SLUČAJ jednostavno društvo s ograničenom odgovornošću za ugostiteljstvo i usluge, Kardinala Alojzija Stepinca 11, 42250 Lepoglava</izvorni_sadrzaj>
    <derivirana_varijabla naziv="DomainObject.Predmet.ProtustrankaFormatedWithAdress_1"> PROPALI SLUČAJ jednostavno društvo s ograničenom odgovornošću za ugostiteljstvo i usluge, Kardinala Alojzija Stepinca 11, 42250 Lepoglava</derivirana_varijabla>
  </DomainObject.Predmet.ProtustrankaFormatedWithAdress>
  <DomainObject.Predmet.ProtustrankaFormatedWithAdressOIB>
    <izvorni_sadrzaj> PROPALI SLUČAJ jednostavno društvo s ograničenom odgovornošću za ugostiteljstvo i usluge, OIB 20770519334, Kardinala Alojzija Stepinca 11, 42250 Lepoglava</izvorni_sadrzaj>
    <derivirana_varijabla naziv="DomainObject.Predmet.ProtustrankaFormatedWithAdressOIB_1"> PROPALI SLUČAJ jednostavno društvo s ograničenom odgovornošću za ugostiteljstvo i usluge, OIB 20770519334, Kardinala Alojzija Stepinca 11, 42250 Lepoglava</derivirana_varijabla>
  </DomainObject.Predmet.ProtustrankaFormatedWithAdressOIB>
  <DomainObject.Predmet.ProtustrankaWithAdress>
    <izvorni_sadrzaj>PROPALI SLUČAJ jednostavno društvo s ograničenom odgovornošću za ugostiteljstvo i usluge Kardinala Alojzija Stepinca 11, 42250 Lepoglava</izvorni_sadrzaj>
    <derivirana_varijabla naziv="DomainObject.Predmet.ProtustrankaWithAdress_1">PROPALI SLUČAJ jednostavno društvo s ograničenom odgovornošću za ugostiteljstvo i usluge Kardinala Alojzija Stepinca 11, 42250 Lepoglava</derivirana_varijabla>
  </DomainObject.Predmet.ProtustrankaWithAdress>
  <DomainObject.Predmet.ProtustrankaWithAdressOIB>
    <izvorni_sadrzaj>PROPALI SLUČAJ jednostavno društvo s ograničenom odgovornošću za ugostiteljstvo i usluge, OIB 20770519334, Kardinala Alojzija Stepinca 11, 42250 Lepoglava</izvorni_sadrzaj>
    <derivirana_varijabla naziv="DomainObject.Predmet.ProtustrankaWithAdressOIB_1">PROPALI SLUČAJ jednostavno društvo s ograničenom odgovornošću za ugostiteljstvo i usluge, OIB 20770519334, Kardinala Alojzija Stepinca 11, 42250 Lepoglava</derivirana_varijabla>
  </DomainObject.Predmet.ProtustrankaWithAdressOIB>
  <DomainObject.Predmet.ProtustrankaNazivFormated>
    <izvorni_sadrzaj>PROPALI SLUČAJ jednostavno društvo s ograničenom odgovornošću za ugostiteljstvo i usluge</izvorni_sadrzaj>
    <derivirana_varijabla naziv="DomainObject.Predmet.ProtustrankaNazivFormated_1">PROPALI SLUČAJ jednostavno društvo s ograničenom odgovornošću za ugostiteljstvo i usluge</derivirana_varijabla>
  </DomainObject.Predmet.ProtustrankaNazivFormated>
  <DomainObject.Predmet.ProtustrankaNazivFormatedOIB>
    <izvorni_sadrzaj>PROPALI SLUČAJ jednostavno društvo s ograničenom odgovornošću za ugostiteljstvo i usluge, OIB 20770519334</izvorni_sadrzaj>
    <derivirana_varijabla naziv="DomainObject.Predmet.ProtustrankaNazivFormatedOIB_1">PROPALI SLUČAJ jednostavno društvo s ograničenom odgovornošću za ugostiteljstvo i usluge, OIB 20770519334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53692.22</izvorni_sadrzaj>
    <derivirana_varijabla naziv="DomainObject.Predmet.TrenutnaVrijednost_1">53692.22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PROPALI SLUČAJ jednostavno društvo s ograničenom odgovornošću za ugostiteljstvo i usluge</item>
    </izvorni_sadrzaj>
    <derivirana_varijabla naziv="DomainObject.Predmet.ProtuStrankaListFormated_1">
      <item>PROPALI SLUČAJ jednostavno društvo s ograničenom odgovornošću za ugostiteljstvo i usluge</item>
    </derivirana_varijabla>
  </DomainObject.Predmet.ProtuStrankaListFormated>
  <DomainObject.Predmet.ProtuStrankaListFormatedOIB>
    <izvorni_sadrzaj>
      <item>PROPALI SLUČAJ jednostavno društvo s ograničenom odgovornošću za ugostiteljstvo i usluge, OIB 20770519334</item>
    </izvorni_sadrzaj>
    <derivirana_varijabla naziv="DomainObject.Predmet.ProtuStrankaListFormatedOIB_1">
      <item>PROPALI SLUČAJ jednostavno društvo s ograničenom odgovornošću za ugostiteljstvo i usluge, OIB 20770519334</item>
    </derivirana_varijabla>
  </DomainObject.Predmet.ProtuStrankaListFormatedOIB>
  <DomainObject.Predmet.ProtuStrankaListFormatedWithAdress>
    <izvorni_sadrzaj>
      <item>PROPALI SLUČAJ jednostavno društvo s ograničenom odgovornošću za ugostiteljstvo i usluge, Kardinala Alojzija Stepinca 11, 42250 Lepoglava</item>
    </izvorni_sadrzaj>
    <derivirana_varijabla naziv="DomainObject.Predmet.ProtuStrankaListFormatedWithAdress_1">
      <item>PROPALI SLUČAJ jednostavno društvo s ograničenom odgovornošću za ugostiteljstvo i usluge, Kardinala Alojzija Stepinca 11, 42250 Lepoglava</item>
    </derivirana_varijabla>
  </DomainObject.Predmet.ProtuStrankaListFormatedWithAdress>
  <DomainObject.Predmet.ProtuStrankaListFormatedWithAdressOIB>
    <izvorni_sadrzaj>
      <item>PROPALI SLUČAJ jednostavno društvo s ograničenom odgovornošću za ugostiteljstvo i usluge, OIB 20770519334, Kardinala Alojzija Stepinca 11, 42250 Lepoglava</item>
    </izvorni_sadrzaj>
    <derivirana_varijabla naziv="DomainObject.Predmet.ProtuStrankaListFormatedWithAdressOIB_1">
      <item>PROPALI SLUČAJ jednostavno društvo s ograničenom odgovornošću za ugostiteljstvo i usluge, OIB 20770519334, Kardinala Alojzija Stepinca 11, 42250 Lepoglava</item>
    </derivirana_varijabla>
  </DomainObject.Predmet.ProtuStrankaListFormatedWithAdressOIB>
  <DomainObject.Predmet.ProtuStrankaListNazivFormated>
    <izvorni_sadrzaj>
      <item>PROPALI SLUČAJ jednostavno društvo s ograničenom odgovornošću za ugostiteljstvo i usluge</item>
    </izvorni_sadrzaj>
    <derivirana_varijabla naziv="DomainObject.Predmet.ProtuStrankaListNazivFormated_1">
      <item>PROPALI SLUČAJ jednostavno društvo s ograničenom odgovornošću za ugostiteljstvo i usluge</item>
    </derivirana_varijabla>
  </DomainObject.Predmet.ProtuStrankaListNazivFormated>
  <DomainObject.Predmet.ProtuStrankaListNazivFormatedOIB>
    <izvorni_sadrzaj>
      <item>PROPALI SLUČAJ jednostavno društvo s ograničenom odgovornošću za ugostiteljstvo i usluge, OIB 20770519334</item>
    </izvorni_sadrzaj>
    <derivirana_varijabla naziv="DomainObject.Predmet.ProtuStrankaListNazivFormatedOIB_1">
      <item>PROPALI SLUČAJ jednostavno društvo s ograničenom odgovornošću za ugostiteljstvo i usluge, OIB 20770519334</item>
    </derivirana_varijabla>
  </DomainObject.Predmet.ProtuStrankaListNazivFormatedOIB>
  <DomainObject.Predmet.OstaliListFormated>
    <izvorni_sadrzaj>
      <item>Sudski registar</item>
      <item>e-oglasna ploča</item>
      <item>Marin Vusić</item>
      <item>Tomislav Štefanek, punomoćnik dužnika</item>
    </izvorni_sadrzaj>
    <derivirana_varijabla naziv="DomainObject.Predmet.OstaliListFormated_1">
      <item>Sudski registar</item>
      <item>e-oglasna ploča</item>
      <item>Marin Vusić</item>
      <item>Tomislav Štefanek, punomoćnik dužnika</item>
    </derivirana_varijabla>
  </DomainObject.Predmet.OstaliListFormated>
  <DomainObject.Predmet.OstaliListFormatedOIB>
    <izvorni_sadrzaj>
      <item>Sudski registar</item>
      <item>e-oglasna ploča</item>
      <item>Marin Vusić, OIB 54211041775</item>
      <item>Tomislav Štefanek, punomoćnik dužnika</item>
    </izvorni_sadrzaj>
    <derivirana_varijabla naziv="DomainObject.Predmet.OstaliListFormatedOIB_1">
      <item>Sudski registar</item>
      <item>e-oglasna ploča</item>
      <item>Marin Vusić, OIB 54211041775</item>
      <item>Tomislav Štefanek, punomoćnik dužnika</item>
    </derivirana_varijabla>
  </DomainObject.Predmet.OstaliListFormatedOIB>
  <DomainObject.Predmet.OstaliListFormatedWithAdress>
    <izvorni_sadrzaj>
      <item>Sudski registar</item>
      <item>e-oglasna ploča</item>
      <item>Marin Vusić, Ulica Hrvatskih Pavlina 24, 42250 Lepoglava</item>
      <item>Tomislav Štefanek, punomoćnik dužnika</item>
    </izvorni_sadrzaj>
    <derivirana_varijabla naziv="DomainObject.Predmet.OstaliListFormatedWithAdress_1">
      <item>Sudski registar</item>
      <item>e-oglasna ploča</item>
      <item>Marin Vusić, Ulica Hrvatskih Pavlina 24, 42250 Lepoglava</item>
      <item>Tomislav Štefanek, punomoćnik dužnika</item>
    </derivirana_varijabla>
  </DomainObject.Predmet.OstaliListFormatedWithAdress>
  <DomainObject.Predmet.OstaliListFormatedWithAdressOIB>
    <izvorni_sadrzaj>
      <item>Sudski registar</item>
      <item>e-oglasna ploča</item>
      <item>Marin Vusić, OIB 54211041775, Ulica Hrvatskih Pavlina 24, 42250 Lepoglava</item>
      <item>Tomislav Štefanek, punomoćnik dužnika</item>
    </izvorni_sadrzaj>
    <derivirana_varijabla naziv="DomainObject.Predmet.OstaliListFormatedWithAdressOIB_1">
      <item>Sudski registar</item>
      <item>e-oglasna ploča</item>
      <item>Marin Vusić, OIB 54211041775, Ulica Hrvatskih Pavlina 24, 42250 Lepoglava</item>
      <item>Tomislav Štefanek, punomoćnik dužnika</item>
    </derivirana_varijabla>
  </DomainObject.Predmet.OstaliListFormatedWithAdressOIB>
  <DomainObject.Predmet.OstaliListNazivFormated>
    <izvorni_sadrzaj>
      <item>Sudski registar</item>
      <item>e-oglasna ploča</item>
      <item>Marin Vusić</item>
      <item>Tomislav Štefanek, punomoćnik dužnika</item>
    </izvorni_sadrzaj>
    <derivirana_varijabla naziv="DomainObject.Predmet.OstaliListNazivFormated_1">
      <item>Sudski registar</item>
      <item>e-oglasna ploča</item>
      <item>Marin Vusić</item>
      <item>Tomislav Štefanek, punomoćnik dužnika</item>
    </derivirana_varijabla>
  </DomainObject.Predmet.OstaliListNazivFormated>
  <DomainObject.Predmet.OstaliListNazivFormatedOIB>
    <izvorni_sadrzaj>
      <item>Sudski registar</item>
      <item>e-oglasna ploča</item>
      <item>Marin Vusić, OIB 54211041775</item>
      <item>Tomislav Štefanek, punomoćnik dužnika</item>
    </izvorni_sadrzaj>
    <derivirana_varijabla naziv="DomainObject.Predmet.OstaliListNazivFormatedOIB_1">
      <item>Sudski registar</item>
      <item>e-oglasna ploča</item>
      <item>Marin Vusić, OIB 54211041775</item>
      <item>Tomislav Štefanek, punomoćnik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St-961/2016-20</izvorni_sadrzaj>
    <derivirana_varijabla naziv="DomainObject.PoslovniBrojDokumenta_1">St-961/2016-20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PROPALI SLUČAJ jednostavno društvo s ograničenom odgovornošću za ugostiteljstvo i usluge</izvorni_sadrzaj>
    <derivirana_varijabla naziv="DomainObject.Predmet.ProtustrankaIDrugi_1">PROPALI SLUČAJ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PROPALI SLUČAJ jednostavno društvo s ograničenom odgovornošću za ugostiteljstvo i usluge, OIB 20770519334, Kardinala Alojzija Stepinca 11, 42250 Lepoglava</izvorni_sadrzaj>
    <derivirana_varijabla naziv="DomainObject.Predmet.ProtustrankaIDrugiAdressOIB_1">PROPALI SLUČAJ jednostavno društvo s ograničenom odgovornošću za ugostiteljstvo i usluge, OIB 20770519334, Kardinala Alojzija Stepinca 11,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PROPALI SLUČAJ jednostavno društvo s ograničenom odgovornošću za ugostiteljstvo i usluge</item>
      <item>Sudski registar</item>
      <item>e-oglasna ploča</item>
      <item>Marin Vusić</item>
      <item>Tomislav Štefanek, punomoćnik dužnika</item>
    </izvorni_sadrzaj>
    <derivirana_varijabla naziv="DomainObject.Predmet.SudioniciListNaziv_1">
      <item>Financijska agencija</item>
      <item>PROPALI SLUČAJ jednostavno društvo s ograničenom odgovornošću za ugostiteljstvo i usluge</item>
      <item>Sudski registar</item>
      <item>e-oglasna ploča</item>
      <item>Marin Vusić</item>
      <item>Tomislav Štefanek, punomoćnik dužnika</item>
    </derivirana_varijabla>
  </DomainObject.Predmet.SudioniciListNaziv>
  <DomainObject.Predmet.SudioniciListAdressOIB>
    <izvorni_sadrzaj>
      <item>Financijska agencija, OIB 85821130368, Ulica grada Vukovara 70,10000 Zagreb</item>
      <item>PROPALI SLUČAJ jednostavno društvo s ograničenom odgovornošću za ugostiteljstvo i usluge, OIB 20770519334, Kardinala Alojzija Stepinca 11,42250 Lepoglava</item>
      <item>Sudski registar</item>
      <item>e-oglasna ploča</item>
      <item>Marin Vusić, OIB 54211041775, Ulica Hrvatskih Pavlina 24,42250 Lepoglava</item>
      <item>Tomislav Štefanek, punomoćnik dužnika</item>
    </izvorni_sadrzaj>
    <derivirana_varijabla naziv="DomainObject.Predmet.SudioniciListAdressOIB_1">
      <item>Financijska agencija, OIB 85821130368, Ulica grada Vukovara 70,10000 Zagreb</item>
      <item>PROPALI SLUČAJ jednostavno društvo s ograničenom odgovornošću za ugostiteljstvo i usluge, OIB 20770519334, Kardinala Alojzija Stepinca 11,42250 Lepoglava</item>
      <item>Sudski registar</item>
      <item>e-oglasna ploča</item>
      <item>Marin Vusić, OIB 54211041775, Ulica Hrvatskih Pavlina 24,42250 Lepoglava</item>
      <item>Tomislav Štefanek, punomoćnik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D94563-7937-4054-8378-7DF11CA52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3444</properties:Characters>
  <properties:Lines>97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2017-06-26T10:43:00Z</cp:lastPrinted>
  <dcterms:modified xmlns:xsi="http://www.w3.org/2001/XMLSchema-instance" xsi:type="dcterms:W3CDTF">2017-06-26T10:43:00Z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St-961/2016-20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