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Amruševa 2/II</w:t>
            </w:r>
          </w:p>
          <w:p w:rsidRDefault="00311763" w:rsidP="00C9769B" w:rsidR="00311763" w:rsidRPr="00FA672B">
            <w:pPr>
              <w:spacing w:lineRule="atLeast" w:line="240"/>
              <w:jc w:val="both"/>
              <w:rPr>
                <w:sz w:val="24"/>
                <w:szCs w:val="24"/>
              </w:rPr>
            </w:pPr>
          </w:p>
        </w:tc>
      </w:tr>
    </w:tbl>
    <w:p w14:textId="9177bf1" w14:paraId="9177bf1"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r w:rsidR="006776D3">
        <w:rPr>
          <w:sz w:val="24"/>
        </w:rPr>
        <w:t>1290</w:t>
      </w:r>
      <w:r w:rsidR="00D924AE">
        <w:rPr>
          <w:sz w:val="24"/>
        </w:rPr>
        <w:t>/16</w:t>
      </w:r>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w:t>
      </w:r>
      <w:r w:rsidR="00D924AE">
        <w:rPr>
          <w:sz w:val="24"/>
          <w:szCs w:val="24"/>
        </w:rPr>
        <w:t xml:space="preserve">stečajnog postupka nad dužnikom </w:t>
      </w:r>
      <w:r w:rsidR="006776D3" w:rsidRPr="006776D3">
        <w:rPr>
          <w:sz w:val="24"/>
          <w:szCs w:val="24"/>
        </w:rPr>
        <w:t>UDRUGA ZA ZAŠTITU I POMOĆ ŽRTVAMA DELOŽACIJA "STOP DELOŽACIJAMA", Zagreb, Pavlenski put 5G, OIB: 61616259363</w:t>
      </w:r>
      <w:r w:rsidRPr="008600EF">
        <w:rPr>
          <w:sz w:val="24"/>
          <w:szCs w:val="24"/>
        </w:rPr>
        <w:t xml:space="preserve">, dana </w:t>
      </w:r>
      <w:r w:rsidR="009832D9">
        <w:rPr>
          <w:sz w:val="24"/>
          <w:szCs w:val="24"/>
        </w:rPr>
        <w:t>23</w:t>
      </w:r>
      <w:r w:rsidR="005944B3">
        <w:rPr>
          <w:sz w:val="24"/>
          <w:szCs w:val="24"/>
        </w:rPr>
        <w:t>. veljače</w:t>
      </w:r>
      <w:r w:rsidR="00487F36">
        <w:rPr>
          <w:sz w:val="24"/>
          <w:szCs w:val="24"/>
        </w:rPr>
        <w:t xml:space="preserve"> 2016</w:t>
      </w:r>
      <w:r w:rsidRPr="008600EF">
        <w:rPr>
          <w:sz w:val="24"/>
          <w:szCs w:val="24"/>
        </w:rPr>
        <w:t>.</w:t>
      </w:r>
      <w:r>
        <w:rPr>
          <w:sz w:val="24"/>
          <w:szCs w:val="24"/>
        </w:rPr>
        <w:t xml:space="preserve"> godine  </w:t>
      </w:r>
      <w:r w:rsidR="00B42C7E">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lastRenderedPageBreak/>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sidR="009832D9">
        <w:rPr>
          <w:sz w:val="24"/>
          <w:szCs w:val="24"/>
        </w:rPr>
        <w:t>23</w:t>
      </w:r>
      <w:r w:rsidR="005944B3">
        <w:rPr>
          <w:sz w:val="24"/>
          <w:szCs w:val="24"/>
        </w:rPr>
        <w:t>. veljače</w:t>
      </w:r>
      <w:r w:rsidR="00487F36">
        <w:rPr>
          <w:sz w:val="24"/>
          <w:szCs w:val="24"/>
        </w:rPr>
        <w:t xml:space="preserve"> 2016</w:t>
      </w:r>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DNA:</w:t>
      </w:r>
    </w:p>
    <w:p w:rsidRDefault="00311763" w:rsidP="00311763" w:rsidR="00311763">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311763" w:rsidP="00311763" w:rsidR="00311763"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5C90"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2E5C90">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r w:rsidR="006776D3">
          <w:rPr>
            <w:sz w:val="24"/>
          </w:rPr>
          <w:t>1290</w:t>
        </w:r>
        <w:r w:rsidR="00D924AE">
          <w:rPr>
            <w:sz w:val="24"/>
          </w:rPr>
          <w:t>/16</w:t>
        </w:r>
      </w:p>
    </w:sdtContent>
  </w:sdt>
  <w:p w:rsidRDefault="002E5C90"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43A2D"/>
    <w:rsid w:val="00070A9F"/>
    <w:rsid w:val="000B0608"/>
    <w:rsid w:val="000B08C6"/>
    <w:rsid w:val="00185797"/>
    <w:rsid w:val="002D00B3"/>
    <w:rsid w:val="002E5C90"/>
    <w:rsid w:val="002E7FE3"/>
    <w:rsid w:val="00311763"/>
    <w:rsid w:val="0038443B"/>
    <w:rsid w:val="004813CA"/>
    <w:rsid w:val="00487F36"/>
    <w:rsid w:val="00565482"/>
    <w:rsid w:val="00585FD2"/>
    <w:rsid w:val="005944B3"/>
    <w:rsid w:val="00652528"/>
    <w:rsid w:val="00672725"/>
    <w:rsid w:val="006776D3"/>
    <w:rsid w:val="006C7E31"/>
    <w:rsid w:val="007265DC"/>
    <w:rsid w:val="007E3973"/>
    <w:rsid w:val="008061D8"/>
    <w:rsid w:val="00811C58"/>
    <w:rsid w:val="00816395"/>
    <w:rsid w:val="00816B74"/>
    <w:rsid w:val="00886141"/>
    <w:rsid w:val="009458ED"/>
    <w:rsid w:val="009832D9"/>
    <w:rsid w:val="00A2396D"/>
    <w:rsid w:val="00A97CEF"/>
    <w:rsid w:val="00AB026F"/>
    <w:rsid w:val="00B42C7E"/>
    <w:rsid w:val="00B4685D"/>
    <w:rsid w:val="00BB5BA3"/>
    <w:rsid w:val="00C04BC7"/>
    <w:rsid w:val="00C37978"/>
    <w:rsid w:val="00C9769B"/>
    <w:rsid w:val="00D42AD3"/>
    <w:rsid w:val="00D924AE"/>
    <w:rsid w:val="00D95362"/>
    <w:rsid w:val="00F14F4D"/>
    <w:rsid w:val="00F444E5"/>
    <w:rsid w:val="00F45B98"/>
    <w:rsid w:val="00F56866"/>
    <w:rsid w:val="00F94544"/>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2E5C90"/>
    <w:rPr>
      <w:color w:val="808080"/>
      <w:bdr w:space="0" w:sz="0" w:color="auto" w:val="none"/>
      <w:shd w:fill="auto" w:color="auto" w:val="clear"/>
    </w:rPr>
  </w:style>
  <w:style w:customStyle="true" w:styleId="eSPISCCParagraphDefaultFont" w:type="character">
    <w:name w:val="eSPIS_CC_Paragraph Default Font"/>
    <w:basedOn w:val="Zadanifontodlomka"/>
    <w:rsid w:val="002E5C9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E5C90"/>
    <w:rPr>
      <w:noProof/>
      <w:bdr w:space="0" w:sz="0" w:color="auto" w:val="none"/>
      <w:shd w:fill="FFFFCC" w:color="auto" w:val="clear"/>
      <w:lang w:val="hr-HR"/>
    </w:rPr>
  </w:style>
  <w:style w:customStyle="true" w:styleId="PozadinaSvijetloCrvena" w:type="character">
    <w:name w:val="Pozadina_SvijetloCrvena"/>
    <w:basedOn w:val="eSPISCCParagraphDefaultFont"/>
    <w:rsid w:val="002E5C9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E5C90"/>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2E5C90"/>
    <w:rPr>
      <w:color w:val="808080"/>
      <w:bdr w:color="auto" w:space="0" w:sz="0" w:val="none"/>
      <w:shd w:color="auto" w:fill="auto" w:val="clear"/>
    </w:rPr>
  </w:style>
  <w:style w:customStyle="1" w:styleId="eSPISCCParagraphDefaultFont" w:type="character">
    <w:name w:val="eSPIS_CC_Paragraph Default Font"/>
    <w:basedOn w:val="Zadanifontodlomka"/>
    <w:rsid w:val="002E5C9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E5C90"/>
    <w:rPr>
      <w:noProof/>
      <w:bdr w:color="auto" w:space="0" w:sz="0" w:val="none"/>
      <w:shd w:color="auto" w:fill="FFFFCC" w:val="clear"/>
      <w:lang w:val="hr-HR"/>
    </w:rPr>
  </w:style>
  <w:style w:customStyle="1" w:styleId="PozadinaSvijetloCrvena" w:type="character">
    <w:name w:val="Pozadina_SvijetloCrvena"/>
    <w:basedOn w:val="eSPISCCParagraphDefaultFont"/>
    <w:rsid w:val="002E5C9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E5C90"/>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1290</izvorni_sadrzaj>
    <derivirana_varijabla naziv="DomainObject.Predmet.Broj_1">1290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2016.</izvorni_sadrzaj>
    <derivirana_varijabla naziv="DomainObject.Predmet.DatumOsnivanja_1">10.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St-1290/2016</izvorni_sadrzaj>
    <derivirana_varijabla naziv="DomainObject.Predmet.OznakaBroj_1">St-1290/2016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ZAŠTITU I POMOĆ ŽRTVAMA DELOŽACIJA ''STOP DELOŽACIJAMA''</izvorni_sadrzaj>
    <derivirana_varijabla naziv="DomainObject.Predmet.ProtustrankaFormated_1">  UDRUGA ZA ZAŠTITU I POMOĆ ŽRTVAMA DELOŽACIJA ''STOP DELOŽACIJAMA''</derivirana_varijabla>
  </DomainObject.Predmet.ProtustrankaFormated>
  <DomainObject.Predmet.ProtustrankaFormatedOIB>
    <izvorni_sadrzaj>  UDRUGA ZA ZAŠTITU I POMOĆ ŽRTVAMA DELOŽACIJA ''STOP DELOŽACIJAMA'', OIB 61616259363</izvorni_sadrzaj>
    <derivirana_varijabla naziv="DomainObject.Predmet.ProtustrankaFormatedOIB_1">  UDRUGA ZA ZAŠTITU I POMOĆ ŽRTVAMA DELOŽACIJA ''STOP DELOŽACIJAMA'', OIB 61616259363</derivirana_varijabla>
  </DomainObject.Predmet.ProtustrankaFormatedOIB>
  <DomainObject.Predmet.ProtustrankaFormatedWithAdress>
    <izvorni_sadrzaj> UDRUGA ZA ZAŠTITU I POMOĆ ŽRTVAMA DELOŽACIJA ''STOP DELOŽACIJAMA'', Pavlenski put 5 g, 10000 Zagreb</izvorni_sadrzaj>
    <derivirana_varijabla naziv="DomainObject.Predmet.ProtustrankaFormatedWithAdress_1"> UDRUGA ZA ZAŠTITU I POMOĆ ŽRTVAMA DELOŽACIJA ''STOP DELOŽACIJAMA'', Pavlenski put 5 g, 10000 Zagreb</derivirana_varijabla>
  </DomainObject.Predmet.ProtustrankaFormatedWithAdress>
  <DomainObject.Predmet.ProtustrankaFormatedWithAdressOIB>
    <izvorni_sadrzaj> UDRUGA ZA ZAŠTITU I POMOĆ ŽRTVAMA DELOŽACIJA ''STOP DELOŽACIJAMA'', OIB 61616259363, Pavlenski put 5 g, 10000 Zagreb</izvorni_sadrzaj>
    <derivirana_varijabla naziv="DomainObject.Predmet.ProtustrankaFormatedWithAdressOIB_1"> UDRUGA ZA ZAŠTITU I POMOĆ ŽRTVAMA DELOŽACIJA ''STOP DELOŽACIJAMA'', OIB 61616259363, Pavlenski put 5 g, 10000 Zagreb</derivirana_varijabla>
  </DomainObject.Predmet.ProtustrankaFormatedWithAdressOIB>
  <DomainObject.Predmet.ProtustrankaWithAdress>
    <izvorni_sadrzaj>UDRUGA ZA ZAŠTITU I POMOĆ ŽRTVAMA DELOŽACIJA ''STOP DELOŽACIJAMA'' Pavlenski put 5 g, 10000 Zagreb</izvorni_sadrzaj>
    <derivirana_varijabla naziv="DomainObject.Predmet.ProtustrankaWithAdress_1">UDRUGA ZA ZAŠTITU I POMOĆ ŽRTVAMA DELOŽACIJA ''STOP DELOŽACIJAMA'' Pavlenski put 5 g, 10000 Zagreb</derivirana_varijabla>
  </DomainObject.Predmet.ProtustrankaWithAdress>
  <DomainObject.Predmet.ProtustrankaWithAdressOIB>
    <izvorni_sadrzaj>UDRUGA ZA ZAŠTITU I POMOĆ ŽRTVAMA DELOŽACIJA ''STOP DELOŽACIJAMA'', OIB 61616259363, Pavlenski put 5 g, 10000 Zagreb</izvorni_sadrzaj>
    <derivirana_varijabla naziv="DomainObject.Predmet.ProtustrankaWithAdressOIB_1">UDRUGA ZA ZAŠTITU I POMOĆ ŽRTVAMA DELOŽACIJA ''STOP DELOŽACIJAMA'', OIB 61616259363, Pavlenski put 5 g, 10000 Zagreb</derivirana_varijabla>
  </DomainObject.Predmet.ProtustrankaWithAdressOIB>
  <DomainObject.Predmet.ProtustrankaNazivFormated>
    <izvorni_sadrzaj>UDRUGA ZA ZAŠTITU I POMOĆ ŽRTVAMA DELOŽACIJA ''STOP DELOŽACIJAMA''</izvorni_sadrzaj>
    <derivirana_varijabla naziv="DomainObject.Predmet.ProtustrankaNazivFormated_1">UDRUGA ZA ZAŠTITU I POMOĆ ŽRTVAMA DELOŽACIJA ''STOP DELOŽACIJAMA''</derivirana_varijabla>
  </DomainObject.Predmet.ProtustrankaNazivFormated>
  <DomainObject.Predmet.ProtustrankaNazivFormatedOIB>
    <izvorni_sadrzaj>UDRUGA ZA ZAŠTITU I POMOĆ ŽRTVAMA DELOŽACIJA ''STOP DELOŽACIJAMA'', OIB 61616259363</izvorni_sadrzaj>
    <derivirana_varijabla naziv="DomainObject.Predmet.ProtustrankaNazivFormatedOIB_1">UDRUGA ZA ZAŠTITU I POMOĆ ŽRTVAMA DELOŽACIJA ''STOP DELOŽACIJAMA'', OIB 61616259363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ZA ZAŠTITU I POMOĆ ŽRTVAMA DELOŽACIJA ''STOP DELOŽACIJAMA''</item>
    </izvorni_sadrzaj>
    <derivirana_varijabla naziv="DomainObject.Predmet.ProtuStrankaListFormated_1">
      <item>UDRUGA ZA ZAŠTITU I POMOĆ ŽRTVAMA DELOŽACIJA ''STOP DELOŽACIJAMA''</item>
    </derivirana_varijabla>
  </DomainObject.Predmet.ProtuStrankaListFormated>
  <DomainObject.Predmet.ProtuStrankaListFormatedOIB>
    <izvorni_sadrzaj>
      <item>UDRUGA ZA ZAŠTITU I POMOĆ ŽRTVAMA DELOŽACIJA ''STOP DELOŽACIJAMA'', OIB 61616259363</item>
    </izvorni_sadrzaj>
    <derivirana_varijabla naziv="DomainObject.Predmet.ProtuStrankaListFormatedOIB_1">
      <item>UDRUGA ZA ZAŠTITU I POMOĆ ŽRTVAMA DELOŽACIJA ''STOP DELOŽACIJAMA'', OIB 61616259363</item>
    </derivirana_varijabla>
  </DomainObject.Predmet.ProtuStrankaListFormatedOIB>
  <DomainObject.Predmet.ProtuStrankaListFormatedWithAdress>
    <izvorni_sadrzaj>
      <item>UDRUGA ZA ZAŠTITU I POMOĆ ŽRTVAMA DELOŽACIJA ''STOP DELOŽACIJAMA'', Pavlenski put 5 g, 10000 Zagreb</item>
    </izvorni_sadrzaj>
    <derivirana_varijabla naziv="DomainObject.Predmet.ProtuStrankaListFormatedWithAdress_1">
      <item>UDRUGA ZA ZAŠTITU I POMOĆ ŽRTVAMA DELOŽACIJA ''STOP DELOŽACIJAMA'', Pavlenski put 5 g, 10000 Zagreb</item>
    </derivirana_varijabla>
  </DomainObject.Predmet.ProtuStrankaListFormatedWithAdress>
  <DomainObject.Predmet.ProtuStrankaListFormatedWithAdressOIB>
    <izvorni_sadrzaj>
      <item>UDRUGA ZA ZAŠTITU I POMOĆ ŽRTVAMA DELOŽACIJA ''STOP DELOŽACIJAMA'', OIB 61616259363, Pavlenski put 5 g, 10000 Zagreb</item>
    </izvorni_sadrzaj>
    <derivirana_varijabla naziv="DomainObject.Predmet.ProtuStrankaListFormatedWithAdressOIB_1">
      <item>UDRUGA ZA ZAŠTITU I POMOĆ ŽRTVAMA DELOŽACIJA ''STOP DELOŽACIJAMA'', OIB 61616259363, Pavlenski put 5 g, 10000 Zagreb</item>
    </derivirana_varijabla>
  </DomainObject.Predmet.ProtuStrankaListFormatedWithAdressOIB>
  <DomainObject.Predmet.ProtuStrankaListNazivFormated>
    <izvorni_sadrzaj>
      <item>UDRUGA ZA ZAŠTITU I POMOĆ ŽRTVAMA DELOŽACIJA ''STOP DELOŽACIJAMA''</item>
    </izvorni_sadrzaj>
    <derivirana_varijabla naziv="DomainObject.Predmet.ProtuStrankaListNazivFormated_1">
      <item>UDRUGA ZA ZAŠTITU I POMOĆ ŽRTVAMA DELOŽACIJA ''STOP DELOŽACIJAMA''</item>
    </derivirana_varijabla>
  </DomainObject.Predmet.ProtuStrankaListNazivFormated>
  <DomainObject.Predmet.ProtuStrankaListNazivFormatedOIB>
    <izvorni_sadrzaj>
      <item>UDRUGA ZA ZAŠTITU I POMOĆ ŽRTVAMA DELOŽACIJA ''STOP DELOŽACIJAMA'', OIB 61616259363</item>
    </izvorni_sadrzaj>
    <derivirana_varijabla naziv="DomainObject.Predmet.ProtuStrankaListNazivFormatedOIB_1">
      <item>UDRUGA ZA ZAŠTITU I POMOĆ ŽRTVAMA DELOŽACIJA ''STOP DELOŽACIJAMA'', OIB 61616259363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ZA ZAŠTITU I POMOĆ ŽRTVAMA DELOŽACIJA ''STOP DELOŽACIJAMA''</izvorni_sadrzaj>
    <derivirana_varijabla naziv="DomainObject.Predmet.ProtustrankaIDrugi_1">UDRUGA ZA ZAŠTITU I POMOĆ ŽRTVAMA DELOŽACIJA ''STOP DELOŽACIJAMA''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UDRUGA ZA ZAŠTITU I POMOĆ ŽRTVAMA DELOŽACIJA ''STOP DELOŽACIJAMA'', OIB 61616259363, Pavlenski put 5 g, 10000 Zagreb</izvorni_sadrzaj>
    <derivirana_varijabla naziv="DomainObject.Predmet.ProtustrankaIDrugiAdressOIB_1">UDRUGA ZA ZAŠTITU I POMOĆ ŽRTVAMA DELOŽACIJA ''STOP DELOŽACIJAMA'', OIB 61616259363, Pavlenski put 5 g,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UDRUGA ZA ZAŠTITU I POMOĆ ŽRTVAMA DELOŽACIJA ''STOP DELOŽACIJAMA''</item>
    </izvorni_sadrzaj>
    <derivirana_varijabla naziv="DomainObject.Predmet.SudioniciListNaziv_1">
      <item>FINA Regionalni centar Zagreb</item>
      <item>UDRUGA ZA ZAŠTITU I POMOĆ ŽRTVAMA DELOŽACIJA ''STOP DELOŽACIJAMA''</item>
    </derivirana_varijabla>
  </DomainObject.Predmet.SudioniciListNaziv>
  <DomainObject.Predmet.SudioniciListAdressOIB>
    <izvorni_sadrzaj>
      <item>FINA Regionalni centar Zagreb, OIB 85821130368, Trg svibanjskih žrtava 1995. br. 1,10000 Zagreb</item>
      <item>UDRUGA ZA ZAŠTITU I POMOĆ ŽRTVAMA DELOŽACIJA ''STOP DELOŽACIJAMA'', OIB 61616259363, Pavlenski put 5 g,10000 Zagreb</item>
    </izvorni_sadrzaj>
    <derivirana_varijabla naziv="DomainObject.Predmet.SudioniciListAdressOIB_1">
      <item>FINA Regionalni centar Zagreb, OIB 85821130368, Trg svibanjskih žrtava 1995. br. 1,10000 Zagreb</item>
      <item>UDRUGA ZA ZAŠTITU I POMOĆ ŽRTVAMA DELOŽACIJA ''STOP DELOŽACIJAMA'', OIB 61616259363, Pavlenski put 5 g,10000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61616259363</item>
    </izvorni_sadrzaj>
    <derivirana_varijabla naziv="DomainObject.Predmet.SudioniciListNazivOIB_1">
      <item>, OIB 85821130368</item>
      <item>, OIB 61616259363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398</properties:Words>
  <properties:Characters>2092</properties:Characters>
  <properties:Lines>94</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2016-02-23T12:51:00Z</dcterms:created>
  <dc:creator>Jelena Vučemilo Manojlovski</dc:creator>
  <cp:lastModifiedBy>Ivana Slaviček</cp:lastModifiedBy>
  <cp:lastPrinted>2016-02-23T12:47:00Z</cp:lastPrinted>
  <dcterms:modified xmlns:xsi="http://www.w3.org/2001/XMLSchema-instance" xsi:type="dcterms:W3CDTF">2016-02-23T12:53:00Z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