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aad6" w14:paraId="9c8aad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43CFE">
        <w:t xml:space="preserve"> pod poslovnim brojem St-5437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43CFE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B43CFE" w:rsidRPr="00B43CFE">
        <w:t>ČIČAK SPORT d.o.o. OIB: 89392013446, MBS: 080576582 iz Zagreba, Vida Došena 6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43CFE">
        <w:t xml:space="preserve">14.079.877,69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50320"/>
    <w:rsid w:val="00263D6D"/>
    <w:rsid w:val="00264D19"/>
    <w:rsid w:val="00276582"/>
    <w:rsid w:val="00293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954DB6"/>
    <w:rsid w:val="00A71431"/>
    <w:rsid w:val="00AB60FD"/>
    <w:rsid w:val="00AC4528"/>
    <w:rsid w:val="00AD027A"/>
    <w:rsid w:val="00B43CFE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St-5437/2015</izvorni_sadrzaj>
    <derivirana_varijabla naziv="DomainObject.Predmet.OznakaBroj_1">St-5437/2015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ČIČAK SPORT d.o.o. zastupanog po punomoćniku ILIJA ČIČAK</izvorni_sadrzaj>
    <derivirana_varijabla naziv="DomainObject.Predmet.ProtustrankaFormated_1">  ČIČAK SPORT d.o.o. zastupanog po punomoćniku ILIJA ČIČAK</derivirana_varijabla>
  </DomainObject.Predmet.ProtustrankaFormated>
  <DomainObject.Predmet.ProtustrankaFormatedOIB>
    <izvorni_sadrzaj>  ČIČAK SPORT d.o.o., OIB 89392013446 zastupanog po punomoćniku ILIJA ČIČAK</izvorni_sadrzaj>
    <derivirana_varijabla naziv="DomainObject.Predmet.ProtustrankaFormatedOIB_1">  ČIČAK SPORT d.o.o., OIB 89392013446 zastupanog po punomoćniku ILIJA ČIČAK</derivirana_varijabla>
  </DomainObject.Predmet.ProtustrankaFormatedOIB>
  <DomainObject.Predmet.ProtustrankaFormatedWithAdress>
    <izvorni_sadrzaj> ČIČAK SPORT d.o.o., Vida Došena 6, 10000 Zagreb zastupanog po punomoćniku ILIJA ČIČAK</izvorni_sadrzaj>
    <derivirana_varijabla naziv="DomainObject.Predmet.ProtustrankaFormatedWithAdress_1"> ČIČAK SPORT d.o.o., Vida Došena 6, 10000 Zagreb zastupanog po punomoćniku ILIJA ČIČAK</derivirana_varijabla>
  </DomainObject.Predmet.ProtustrankaFormatedWithAdress>
  <DomainObject.Predmet.ProtustrankaFormatedWithAdressOIB>
    <izvorni_sadrzaj> ČIČAK SPORT d.o.o., OIB 89392013446, Vida Došena 6, 10000 Zagreb zastupanog po punomoćniku ILIJA ČIČAK</izvorni_sadrzaj>
    <derivirana_varijabla naziv="DomainObject.Predmet.ProtustrankaFormatedWithAdressOIB_1"> ČIČAK SPORT d.o.o., OIB 89392013446, Vida Došena 6, 10000 Zagreb zastupanog po punomoćniku ILIJA ČIČAK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ČIČAK SPORT d.o.o. zastupanog po punomoćniku ILIJA ČIČAK</item>
    </izvorni_sadrzaj>
    <derivirana_varijabla naziv="DomainObject.Predmet.ProtuStrankaListFormated_1">
      <item>ČIČAK SPORT d.o.o. zastupanog po punomoćniku ILIJA ČIČAK</item>
    </derivirana_varijabla>
  </DomainObject.Predmet.ProtuStrankaListFormated>
  <DomainObject.Predmet.ProtuStrankaListFormatedOIB>
    <izvorni_sadrzaj>
      <item>ČIČAK SPORT d.o.o., OIB 89392013446 zastupanog po punomoćniku ILIJA ČIČAK</item>
    </izvorni_sadrzaj>
    <derivirana_varijabla naziv="DomainObject.Predmet.ProtuStrankaListFormatedOIB_1">
      <item>ČIČAK SPORT d.o.o., OIB 89392013446 zastupanog po punomoćniku ILIJA ČIČAK</item>
    </derivirana_varijabla>
  </DomainObject.Predmet.ProtuStrankaListFormatedOIB>
  <DomainObject.Predmet.ProtuStrankaListFormatedWithAdress>
    <izvorni_sadrzaj>
      <item>ČIČAK SPORT d.o.o., Vida Došena 6, 10000 Zagreb zastupanog po punomoćniku ILIJA ČIČAK</item>
    </izvorni_sadrzaj>
    <derivirana_varijabla naziv="DomainObject.Predmet.ProtuStrankaListFormatedWithAdress_1">
      <item>ČIČAK SPORT d.o.o., Vida Došena 6, 10000 Zagreb zastupanog po punomoćniku ILIJA ČIČAK</item>
    </derivirana_varijabla>
  </DomainObject.Predmet.ProtuStrankaListFormatedWithAdress>
  <DomainObject.Predmet.ProtuStrankaListFormatedWithAdressOIB>
    <izvorni_sadrzaj>
      <item>ČIČAK SPORT d.o.o., OIB 89392013446, Vida Došena 6, 10000 Zagreb zastupanog po punomoćniku ILIJA ČIČAK</item>
    </izvorni_sadrzaj>
    <derivirana_varijabla naziv="DomainObject.Predmet.ProtuStrankaListFormatedWithAdressOIB_1">
      <item>ČIČAK SPORT d.o.o., OIB 89392013446, Vida Došena 6, 10000 Zagreb zastupanog po punomoćniku ILIJA ČIČAK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>
      <item>ILIJA ČIČAK punomoćnik sudionika u postupku ČIČAK SPORT d.o.o.</item>
    </izvorni_sadrzaj>
    <derivirana_varijabla naziv="DomainObject.Predmet.OstaliListFormated_1">
      <item>ILIJA ČIČAK punomoćnik sudionika u postupku ČIČAK SPORT d.o.o.</item>
    </derivirana_varijabla>
  </DomainObject.Predmet.OstaliListFormated>
  <DomainObject.Predmet.OstaliListFormatedOIB>
    <izvorni_sadrzaj>
      <item>ILIJA ČIČAK, OIB 29397825065 punomoćnik sudionika u postupku ČIČAK SPORT d.o.o.</item>
    </izvorni_sadrzaj>
    <derivirana_varijabla naziv="DomainObject.Predmet.OstaliListFormatedOIB_1">
      <item>ILIJA ČIČAK, OIB 29397825065 punomoćnik sudionika u postupku ČIČAK SPORT d.o.o.</item>
    </derivirana_varijabla>
  </DomainObject.Predmet.OstaliListFormatedOIB>
  <DomainObject.Predmet.OstaliListFormatedWithAdress>
    <izvorni_sadrzaj>
      <item>ILIJA ČIČAK, VIDA DOŠENA 6, 10000 Zagreb punomoćnik sudionika u postupku ČIČAK SPORT d.o.o.</item>
    </izvorni_sadrzaj>
    <derivirana_varijabla naziv="DomainObject.Predmet.OstaliListFormatedWithAdress_1">
      <item>ILIJA ČIČAK, VIDA DOŠENA 6, 10000 Zagreb punomoćnik sudionika u postupku ČIČAK SPORT d.o.o.</item>
    </derivirana_varijabla>
  </DomainObject.Predmet.OstaliListFormatedWithAdress>
  <DomainObject.Predmet.OstaliListFormatedWithAdressOIB>
    <izvorni_sadrzaj>
      <item>ILIJA ČIČAK, OIB 29397825065, VIDA DOŠENA 6, 10000 Zagreb punomoćnik sudionika u postupku ČIČAK SPORT d.o.o.</item>
    </izvorni_sadrzaj>
    <derivirana_varijabla naziv="DomainObject.Predmet.OstaliListFormatedWithAdressOIB_1">
      <item>ILIJA ČIČAK, OIB 29397825065, VIDA DOŠENA 6, 10000 Zagreb punomoćnik sudionika u postupku ČIČAK SPORT d.o.o.</item>
    </derivirana_varijabla>
  </DomainObject.Predmet.OstaliListFormatedWithAdressOIB>
  <DomainObject.Predmet.OstaliListNazivFormated>
    <izvorni_sadrzaj>
      <item>ILIJA ČIČAK</item>
    </izvorni_sadrzaj>
    <derivirana_varijabla naziv="DomainObject.Predmet.OstaliListNazivFormated_1">
      <item>ILIJA ČIČAK</item>
    </derivirana_varijabla>
  </DomainObject.Predmet.OstaliListNazivFormated>
  <DomainObject.Predmet.OstaliListNazivFormatedOIB>
    <izvorni_sadrzaj>
      <item>ILIJA ČIČAK, OIB 29397825065</item>
    </izvorni_sadrzaj>
    <derivirana_varijabla naziv="DomainObject.Predmet.OstaliListNazivFormatedOIB_1">
      <item>ILIJA ČIČAK, OIB 29397825065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ČIČAK SPORT d.o.o.</item>
      <item>ILIJA ČIČAK</item>
    </izvorni_sadrzaj>
    <derivirana_varijabla naziv="DomainObject.Predmet.SudioniciListNaziv_1">
      <item>FINA Regionalni centar Zagreb</item>
      <item>ČIČAK SPORT d.o.o.</item>
      <item>ILIJA ČIČAK</item>
    </derivirana_varijabla>
  </DomainObject.Predmet.SudioniciListNaziv>
  <DomainObject.Predmet.SudioniciListAdressOIB>
    <izvorni_sadrzaj>
      <item>FINA Regionalni centar Zagreb, OIB 85821130368, Trg svibanjskih žrtava 1995.br 1,10000 Zagreb</item>
      <item>ČIČAK SPORT d.o.o., OIB 89392013446, Vida Došena 6,10000 Zagreb</item>
      <item>ILIJA ČIČAK, OIB 29397825065, VIDA DOŠENA 6,10000 Zagreb</item>
    </izvorni_sadrzaj>
    <derivirana_varijabla naziv="DomainObject.Predmet.SudioniciListAdressOIB_1">
      <item>FINA Regionalni centar Zagreb, OIB 85821130368, Trg svibanjskih žrtava 1995.br 1,10000 Zagreb</item>
      <item>ČIČAK SPORT d.o.o., OIB 89392013446, Vida Došena 6,10000 Zagreb</item>
      <item>ILIJA ČIČAK, OIB 29397825065, VIDA DOŠENA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89392013446</item>
      <item>, OIB 29397825065</item>
    </izvorni_sadrzaj>
    <derivirana_varijabla naziv="DomainObject.Predmet.SudioniciListNazivOIB_1">
      <item>, OIB 85821130368</item>
      <item>, OIB 89392013446</item>
      <item>, OIB 29397825065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2015-12-02T08:57:00Z</dcterms:created>
  <dc:creator>ilukac</dc:creator>
  <cp:lastModifiedBy>Višnja Svečak</cp:lastModifiedBy>
  <cp:lastPrinted>2015-11-24T12:31:00Z</cp:lastPrinted>
  <dcterms:modified xmlns:xsi="http://www.w3.org/2001/XMLSchema-instance" xsi:type="dcterms:W3CDTF">2015-12-02T10:09:00Z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