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3b462" w14:paraId="f23b462" w:rsidRDefault="00896EAC" w:rsidR="00896EA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338F" w:rsidP="00D11F4F" w:rsidR="00B1338F" w:rsidRPr="00B22F77"/>
    <w:p w:rsidRDefault="00D11F4F" w:rsidP="00D11F4F" w:rsidR="00D11F4F" w:rsidRPr="00B22F77">
      <w:r w:rsidRPr="00B22F77">
        <w:t>REPUBLIKA HRVATSKA</w:t>
      </w:r>
    </w:p>
    <w:p w:rsidRDefault="00D11F4F" w:rsidP="00D11F4F" w:rsidR="00D11F4F" w:rsidRPr="00B22F77">
      <w:r w:rsidRPr="00B22F77">
        <w:t>Trgovački sud u Zagrebu</w:t>
      </w:r>
    </w:p>
    <w:p w:rsidRDefault="00D11F4F" w:rsidP="00D11F4F" w:rsidR="00D11F4F" w:rsidRPr="00B22F77">
      <w:r w:rsidRPr="00B22F77">
        <w:t>Zagreb, Amruševa 2/II</w:t>
      </w:r>
    </w:p>
    <w:p w:rsidRDefault="00700EAF" w:rsidP="00D11F4F" w:rsidR="00D11F4F" w:rsidRPr="00B22F77">
      <w:pPr>
        <w:jc w:val="right"/>
      </w:pPr>
      <w:r>
        <w:t xml:space="preserve">  67. </w:t>
      </w:r>
      <w:proofErr w:type="spellStart"/>
      <w:r>
        <w:t>St</w:t>
      </w:r>
      <w:r w:rsidR="002F28B6">
        <w:t>pn</w:t>
      </w:r>
      <w:proofErr w:type="spellEnd"/>
      <w:r w:rsidR="002F28B6">
        <w:t>-38</w:t>
      </w:r>
      <w:r>
        <w:t>/15</w:t>
      </w:r>
      <w:r w:rsidR="00896EAC">
        <w:t>-5</w:t>
      </w:r>
    </w:p>
    <w:p w:rsidRDefault="00D9026C" w:rsidP="00D11F4F" w:rsidR="00D11F4F" w:rsidRPr="00B22F77">
      <w:pPr>
        <w:jc w:val="center"/>
      </w:pPr>
      <w:r w:rsidRPr="00B22F77">
        <w:t>R E P U B L I K A  H R V A T S K A</w:t>
      </w:r>
    </w:p>
    <w:p w:rsidRDefault="00D9026C" w:rsidP="00D11F4F" w:rsidR="00D9026C" w:rsidRPr="00B22F77">
      <w:pPr>
        <w:jc w:val="center"/>
      </w:pPr>
    </w:p>
    <w:p w:rsidRDefault="00D11F4F" w:rsidP="00D11F4F" w:rsidR="00D11F4F" w:rsidRPr="00B22F77">
      <w:pPr>
        <w:jc w:val="center"/>
      </w:pPr>
      <w:r w:rsidRPr="00B22F77">
        <w:t>R J E Š E NJ E</w:t>
      </w:r>
    </w:p>
    <w:p w:rsidRDefault="00D11F4F" w:rsidP="00D11F4F" w:rsidR="00D11F4F" w:rsidRPr="00B22F77"/>
    <w:p w:rsidRDefault="00D11F4F" w:rsidP="00D11F4F" w:rsidR="005F2603" w:rsidRPr="00B22F77">
      <w:pPr>
        <w:jc w:val="both"/>
      </w:pPr>
      <w:r w:rsidRPr="00B22F77">
        <w:t xml:space="preserve">Trgovački sud u Zagrebu, po sucu pojedincu Gordanu </w:t>
      </w:r>
      <w:proofErr w:type="spellStart"/>
      <w:r w:rsidRPr="00B22F77">
        <w:t>Zubaku</w:t>
      </w:r>
      <w:proofErr w:type="spellEnd"/>
      <w:r w:rsidRPr="00B22F77">
        <w:t xml:space="preserve">, u povodu prijedloga </w:t>
      </w:r>
      <w:r w:rsidR="00700EAF">
        <w:t>dužnika</w:t>
      </w:r>
      <w:r w:rsidRPr="00B22F77">
        <w:br/>
      </w:r>
      <w:r w:rsidR="002F28B6">
        <w:t>QUINTUS d.o.o., Zagreb, Gračanske dužice 8c, OIB: 549851840367</w:t>
      </w:r>
      <w:r w:rsidR="00167699" w:rsidRPr="00B22F77">
        <w:t>,</w:t>
      </w:r>
      <w:r w:rsidR="005F2603" w:rsidRPr="00B22F77">
        <w:t xml:space="preserve"> radi s</w:t>
      </w:r>
      <w:r w:rsidR="004B5537" w:rsidRPr="00B22F77">
        <w:t xml:space="preserve">klapanja </w:t>
      </w:r>
      <w:proofErr w:type="spellStart"/>
      <w:r w:rsidR="004B5537" w:rsidRPr="00B22F77">
        <w:t>predstečajne</w:t>
      </w:r>
      <w:proofErr w:type="spellEnd"/>
      <w:r w:rsidR="004B5537" w:rsidRPr="00B22F77">
        <w:t xml:space="preserve"> nagodbe,</w:t>
      </w:r>
      <w:r w:rsidR="005F2603" w:rsidRPr="00B22F77">
        <w:t xml:space="preserve"> </w:t>
      </w:r>
      <w:r w:rsidR="002F28B6">
        <w:t>8. srpnja</w:t>
      </w:r>
      <w:r w:rsidR="001859FF">
        <w:t xml:space="preserve"> 2016</w:t>
      </w:r>
      <w:r w:rsidR="005F2603" w:rsidRPr="00B22F77">
        <w:t>.</w:t>
      </w:r>
      <w:r w:rsidR="008A03E9" w:rsidRPr="00B22F77">
        <w:t>,</w:t>
      </w:r>
    </w:p>
    <w:p w:rsidRDefault="005F2603" w:rsidP="005F2603" w:rsidR="005F2603" w:rsidRPr="00B22F77">
      <w:r w:rsidRPr="00B22F77">
        <w:t xml:space="preserve">   </w:t>
      </w:r>
    </w:p>
    <w:p w:rsidRDefault="005F2603" w:rsidP="008A03E9" w:rsidR="005F2603" w:rsidRPr="00B22F77">
      <w:pPr>
        <w:jc w:val="center"/>
      </w:pPr>
      <w:r w:rsidRPr="00B22F77">
        <w:t>r i j e š i o   j e</w:t>
      </w:r>
    </w:p>
    <w:p w:rsidRDefault="005F2603" w:rsidP="005F2603" w:rsidR="005F2603" w:rsidRPr="00B22F77"/>
    <w:p w:rsidRDefault="005F2603" w:rsidP="008A03E9" w:rsidR="005F2603" w:rsidRPr="00B22F77">
      <w:pPr>
        <w:jc w:val="both"/>
      </w:pPr>
      <w:r w:rsidRPr="00B22F77">
        <w:t xml:space="preserve">Ročište radi sklapanja </w:t>
      </w:r>
      <w:proofErr w:type="spellStart"/>
      <w:r w:rsidRPr="00B22F77">
        <w:t>predstečajne</w:t>
      </w:r>
      <w:proofErr w:type="spellEnd"/>
      <w:r w:rsidR="00EB6079" w:rsidRPr="00B22F77">
        <w:t xml:space="preserve"> nagodbe u postupka nad dužnik</w:t>
      </w:r>
      <w:r w:rsidR="000131C9" w:rsidRPr="00B22F77">
        <w:t>om</w:t>
      </w:r>
      <w:r w:rsidRPr="00B22F77">
        <w:t xml:space="preserve"> </w:t>
      </w:r>
      <w:r w:rsidR="005F68EA" w:rsidRPr="00B22F77">
        <w:br/>
      </w:r>
      <w:r w:rsidR="002F28B6" w:rsidRPr="002F28B6">
        <w:t>QUINTUS d.o.o., Zagreb, Gračanske dužice 8c, OIB: 549851840367</w:t>
      </w:r>
      <w:r w:rsidRPr="00B22F77">
        <w:t>, određuje se  za dan:</w:t>
      </w:r>
    </w:p>
    <w:p w:rsidRDefault="005F2603" w:rsidP="005F2603" w:rsidR="005F2603" w:rsidRPr="00B22F77"/>
    <w:p w:rsidRDefault="002F28B6" w:rsidP="008A03E9" w:rsidR="00F42DB7" w:rsidRPr="00B22F77">
      <w:pPr>
        <w:jc w:val="both"/>
      </w:pPr>
      <w:r>
        <w:t>21. srpanj</w:t>
      </w:r>
      <w:r w:rsidR="001859FF" w:rsidRPr="001859FF">
        <w:t xml:space="preserve"> 2016</w:t>
      </w:r>
      <w:r w:rsidR="00212A58" w:rsidRPr="001859FF">
        <w:t>.</w:t>
      </w:r>
      <w:r w:rsidR="00167699" w:rsidRPr="001859FF">
        <w:t xml:space="preserve"> u </w:t>
      </w:r>
      <w:r>
        <w:t>9.3</w:t>
      </w:r>
      <w:r w:rsidR="000131C9" w:rsidRPr="001859FF">
        <w:t>0</w:t>
      </w:r>
      <w:r w:rsidR="005F2603" w:rsidRPr="001859FF">
        <w:t xml:space="preserve"> sati</w:t>
      </w:r>
      <w:r w:rsidR="005F2603" w:rsidRPr="00B22F77">
        <w:t xml:space="preserve"> u zgradi Trgovačkog suda Z</w:t>
      </w:r>
      <w:r w:rsidR="008A03E9" w:rsidRPr="00B22F77">
        <w:t>agreb, Petrinjska  8, soba broj</w:t>
      </w:r>
      <w:r w:rsidR="005F2603" w:rsidRPr="00B22F77">
        <w:t xml:space="preserve"> </w:t>
      </w:r>
      <w:r>
        <w:t xml:space="preserve">85/II </w:t>
      </w:r>
      <w:r w:rsidR="00700EAF">
        <w:t>(</w:t>
      </w:r>
      <w:r>
        <w:t>ulična zgrada</w:t>
      </w:r>
      <w:r w:rsidR="009C4A88" w:rsidRPr="00B22F77">
        <w:t>)</w:t>
      </w:r>
      <w:r w:rsidR="00F42DB7" w:rsidRPr="00B22F77">
        <w:t xml:space="preserve"> </w:t>
      </w:r>
      <w:r w:rsidR="002E617B" w:rsidRPr="00B22F77">
        <w:t xml:space="preserve">na koje se pozivaju dužnik i </w:t>
      </w:r>
      <w:r w:rsidR="006810C0" w:rsidRPr="00B22F77">
        <w:t>svi</w:t>
      </w:r>
      <w:r w:rsidR="002E617B" w:rsidRPr="00B22F77">
        <w:t xml:space="preserve"> vjerovnici</w:t>
      </w:r>
      <w:r w:rsidR="00F42DB7" w:rsidRPr="00B22F77">
        <w:t>.</w:t>
      </w:r>
    </w:p>
    <w:p w:rsidRDefault="002E617B" w:rsidP="008A03E9" w:rsidR="002E617B" w:rsidRPr="00B22F77">
      <w:pPr>
        <w:jc w:val="both"/>
      </w:pPr>
      <w:r w:rsidRPr="00B22F77">
        <w:t xml:space="preserve"> </w:t>
      </w:r>
    </w:p>
    <w:p w:rsidRDefault="002E617B" w:rsidP="002E617B" w:rsidR="002E617B" w:rsidRPr="00B22F77">
      <w:pPr>
        <w:jc w:val="both"/>
      </w:pPr>
      <w:r w:rsidRPr="00B22F77">
        <w:t xml:space="preserve">Uvid u </w:t>
      </w:r>
      <w:r w:rsidR="006810C0" w:rsidRPr="00B22F77">
        <w:t>nacrt prijedloga</w:t>
      </w:r>
      <w:r w:rsidRPr="00B22F77">
        <w:t xml:space="preserve"> predstečajne nagodbe može se izvršit</w:t>
      </w:r>
      <w:r w:rsidR="006810C0" w:rsidRPr="00B22F77">
        <w:t>i u Trgovačkom sudu u Zagrebu, soba broj 85/II (ulična zgrada).</w:t>
      </w:r>
    </w:p>
    <w:p w:rsidRDefault="00167699" w:rsidP="002E617B" w:rsidR="00167699" w:rsidRPr="00B22F77">
      <w:pPr>
        <w:jc w:val="both"/>
      </w:pPr>
    </w:p>
    <w:p w:rsidRDefault="00167699" w:rsidP="002E617B" w:rsidR="00167699" w:rsidRPr="001859FF">
      <w:pPr>
        <w:jc w:val="both"/>
      </w:pPr>
      <w:r w:rsidRPr="00B22F77">
        <w:t xml:space="preserve">Poziva se Financijska agencija oglasiti poziv za navedeno ročište najkasnije do </w:t>
      </w:r>
      <w:r w:rsidR="002F28B6">
        <w:t>13. srpnja</w:t>
      </w:r>
      <w:r w:rsidR="009277EA" w:rsidRPr="001859FF">
        <w:t xml:space="preserve"> </w:t>
      </w:r>
      <w:r w:rsidR="001859FF" w:rsidRPr="001859FF">
        <w:t>2016</w:t>
      </w:r>
      <w:r w:rsidR="00950D13" w:rsidRPr="001859FF">
        <w:t>.</w:t>
      </w:r>
    </w:p>
    <w:p w:rsidRDefault="005F2603" w:rsidP="005F2603" w:rsidR="005F2603" w:rsidRPr="001859FF"/>
    <w:p w:rsidRDefault="008A03E9" w:rsidP="008A03E9" w:rsidR="005F2603" w:rsidRPr="00B22F77">
      <w:pPr>
        <w:jc w:val="center"/>
      </w:pPr>
      <w:r w:rsidRPr="00B22F77">
        <w:t xml:space="preserve">U </w:t>
      </w:r>
      <w:r w:rsidR="005F2603" w:rsidRPr="00B22F77">
        <w:t>Zagreb</w:t>
      </w:r>
      <w:r w:rsidRPr="00B22F77">
        <w:t>u</w:t>
      </w:r>
      <w:r w:rsidR="005F2603" w:rsidRPr="00B22F77">
        <w:t xml:space="preserve"> </w:t>
      </w:r>
      <w:r w:rsidR="002F28B6">
        <w:t>8. srpnja</w:t>
      </w:r>
      <w:r w:rsidR="001859FF">
        <w:t xml:space="preserve"> 2016</w:t>
      </w:r>
      <w:r w:rsidR="005F2603" w:rsidRPr="00B22F77">
        <w:t>.</w:t>
      </w:r>
    </w:p>
    <w:p w:rsidRDefault="00896EAC" w:rsidP="00F213B6" w:rsidR="00896EAC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896EAC" w:rsidP="00F213B6" w:rsidR="00896EA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896EAC" w:rsidP="00F213B6" w:rsidR="00896EA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96EAC" w:rsidP="00F213B6" w:rsidR="00896EA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896EAC" w:rsidP="00F213B6" w:rsidR="00896EAC" w:rsidRPr="00310646">
      <w:pPr>
        <w:pStyle w:val="Podnaslov"/>
        <w:ind w:firstLine="720" w:left="576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Jadranka Zelić</w:t>
      </w:r>
    </w:p>
    <w:p w:rsidRDefault="00896EAC" w:rsidR="00896EAC"/>
    <w:p w:rsidRDefault="00157658" w:rsidP="004B1EDB" w:rsidR="00157658" w:rsidRPr="00B22F77">
      <w:pPr>
        <w:jc w:val="right"/>
      </w:pPr>
    </w:p>
    <w:p w:rsidRDefault="005F2603" w:rsidP="005F2603" w:rsidR="005F2603" w:rsidRPr="00B22F77"/>
    <w:p w:rsidRDefault="005F2603" w:rsidP="005F2603" w:rsidR="005F2603" w:rsidRPr="00B22F77"/>
    <w:p w:rsidRDefault="005F2603" w:rsidP="005F2603" w:rsidR="005F2603" w:rsidRPr="00B22F77">
      <w:r w:rsidRPr="00B22F77">
        <w:t>Uputa o pravnom lijeku :</w:t>
      </w:r>
    </w:p>
    <w:p w:rsidRDefault="005F2603" w:rsidP="008A03E9" w:rsidR="005F2603" w:rsidRPr="00B22F77">
      <w:pPr>
        <w:jc w:val="both"/>
      </w:pPr>
      <w:r w:rsidRPr="00B22F77">
        <w:t>Protiv ovog rješe</w:t>
      </w:r>
      <w:r w:rsidR="008A03E9" w:rsidRPr="00B22F77">
        <w:t xml:space="preserve">nje žalba nije dopuštena (čl. </w:t>
      </w:r>
      <w:smartTag w:element="metricconverter" w:uri="urn:schemas-microsoft-com:office:smarttags">
        <w:smartTagPr>
          <w:attr w:val="278. st" w:name="ProductID"/>
        </w:smartTagPr>
        <w:r w:rsidR="008A03E9" w:rsidRPr="00B22F77">
          <w:t>278. st</w:t>
        </w:r>
      </w:smartTag>
      <w:r w:rsidR="008A03E9" w:rsidRPr="00B22F77">
        <w:t>.</w:t>
      </w:r>
      <w:r w:rsidRPr="00B22F77">
        <w:t xml:space="preserve"> 1. i 2. ZPP-a</w:t>
      </w:r>
      <w:r w:rsidR="008A03E9" w:rsidRPr="00B22F77">
        <w:t xml:space="preserve"> u vezi čl. 66.</w:t>
      </w:r>
      <w:r w:rsidR="001859FF">
        <w:t xml:space="preserve"> </w:t>
      </w:r>
      <w:r w:rsidR="008A03E9" w:rsidRPr="00B22F77">
        <w:t>st. 14. ZFPPN-a</w:t>
      </w:r>
      <w:r w:rsidRPr="00B22F77">
        <w:t>)</w:t>
      </w:r>
      <w:r w:rsidR="008A03E9" w:rsidRPr="00B22F77">
        <w:t>.</w:t>
      </w:r>
    </w:p>
    <w:p w:rsidRDefault="009A36D7" w:rsidP="009A36D7" w:rsidR="009A36D7"/>
    <w:p w:rsidRDefault="00896EAC" w:rsidP="009A36D7" w:rsidR="00896EAC"/>
    <w:p w:rsidRDefault="009A36D7" w:rsidP="009A36D7" w:rsidR="009A36D7"/>
    <w:p w:rsidRDefault="009A36D7" w:rsidR="009A36D7" w:rsidRPr="00B22F77"/>
    <w:sectPr w:rsidSect="004B1EDB" w:rsidR="009A36D7" w:rsidRPr="00B22F77">
      <w:pgSz w:h="16838" w:w="11906"/>
      <w:pgMar w:gutter="0" w:footer="708" w:header="708" w:left="1417" w:bottom="1135" w:right="1417" w:top="241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D843D5"/>
    <w:multiLevelType w:val="hybridMultilevel"/>
    <w:tmpl w:val="50AC4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603"/>
    <w:rsid w:val="000131C9"/>
    <w:rsid w:val="00027CCC"/>
    <w:rsid w:val="00157658"/>
    <w:rsid w:val="00167699"/>
    <w:rsid w:val="001859FF"/>
    <w:rsid w:val="00191E1D"/>
    <w:rsid w:val="001E4D97"/>
    <w:rsid w:val="00212A58"/>
    <w:rsid w:val="002D0B39"/>
    <w:rsid w:val="002E617B"/>
    <w:rsid w:val="002F28B6"/>
    <w:rsid w:val="0042272B"/>
    <w:rsid w:val="004468A1"/>
    <w:rsid w:val="00465F0E"/>
    <w:rsid w:val="004B1EDB"/>
    <w:rsid w:val="004B5537"/>
    <w:rsid w:val="00533189"/>
    <w:rsid w:val="005F2603"/>
    <w:rsid w:val="005F68EA"/>
    <w:rsid w:val="00603C6F"/>
    <w:rsid w:val="006810C0"/>
    <w:rsid w:val="006A3B58"/>
    <w:rsid w:val="006B3605"/>
    <w:rsid w:val="006C4297"/>
    <w:rsid w:val="006E529B"/>
    <w:rsid w:val="00700EAF"/>
    <w:rsid w:val="00701AA3"/>
    <w:rsid w:val="00871B08"/>
    <w:rsid w:val="00896EAC"/>
    <w:rsid w:val="008A03E9"/>
    <w:rsid w:val="00915378"/>
    <w:rsid w:val="009277EA"/>
    <w:rsid w:val="00950D13"/>
    <w:rsid w:val="009A36D7"/>
    <w:rsid w:val="009A7443"/>
    <w:rsid w:val="009C4A88"/>
    <w:rsid w:val="009F31BC"/>
    <w:rsid w:val="00A06284"/>
    <w:rsid w:val="00A4356D"/>
    <w:rsid w:val="00A72C3C"/>
    <w:rsid w:val="00A915EB"/>
    <w:rsid w:val="00B1338F"/>
    <w:rsid w:val="00B22F77"/>
    <w:rsid w:val="00C35596"/>
    <w:rsid w:val="00C87019"/>
    <w:rsid w:val="00D11F4F"/>
    <w:rsid w:val="00D9026C"/>
    <w:rsid w:val="00E2706B"/>
    <w:rsid w:val="00E7110F"/>
    <w:rsid w:val="00EB6079"/>
    <w:rsid w:val="00F4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896EAC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96EAC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896EAC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896EA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2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2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2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2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896EAC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96EAC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896EAC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896EA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2C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C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2C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C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C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2015.</izvorni_sadrzaj>
    <derivirana_varijabla naziv="DomainObject.Predmet.DatumOsnivanja_1">18.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Stpn-38/2015</izvorni_sadrzaj>
    <derivirana_varijabla naziv="DomainObject.Predmet.OznakaBroj_1">Stpn-38/2015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QUINTUS d.o.o.</izvorni_sadrzaj>
    <derivirana_varijabla naziv="DomainObject.Predmet.ProtustrankaFormated_1">  QUINTUS d.o.o.</derivirana_varijabla>
  </DomainObject.Predmet.ProtustrankaFormated>
  <DomainObject.Predmet.ProtustrankaFormatedOIB>
    <izvorni_sadrzaj>  QUINTUS d.o.o., OIB 54851840367</izvorni_sadrzaj>
    <derivirana_varijabla naziv="DomainObject.Predmet.ProtustrankaFormatedOIB_1">  QUINTUS d.o.o., OIB 54851840367</derivirana_varijabla>
  </DomainObject.Predmet.ProtustrankaFormatedOIB>
  <DomainObject.Predmet.ProtustrankaFormatedWithAdress>
    <izvorni_sadrzaj> QUINTUS d.o.o., Gračanske dužice 8/c, 10000 Zagreb</izvorni_sadrzaj>
    <derivirana_varijabla naziv="DomainObject.Predmet.ProtustrankaFormatedWithAdress_1"> QUINTUS d.o.o., Gračanske dužice 8/c, 10000 Zagreb</derivirana_varijabla>
  </DomainObject.Predmet.ProtustrankaFormatedWithAdress>
  <DomainObject.Predmet.ProtustrankaFormatedWithAdressOIB>
    <izvorni_sadrzaj> QUINTUS d.o.o., OIB 54851840367, Gračanske dužice 8/c, 10000 Zagreb</izvorni_sadrzaj>
    <derivirana_varijabla naziv="DomainObject.Predmet.ProtustrankaFormatedWithAdressOIB_1"> QUINTUS d.o.o., OIB 54851840367, Gračanske dužice 8/c, 10000 Zagreb</derivirana_varijabla>
  </DomainObject.Predmet.ProtustrankaFormatedWithAdressOIB>
  <DomainObject.Predmet.ProtustrankaWithAdress>
    <izvorni_sadrzaj>QUINTUS d.o.o. Gračanske dužice 8/c, 10000 Zagreb</izvorni_sadrzaj>
    <derivirana_varijabla naziv="DomainObject.Predmet.ProtustrankaWithAdress_1">QUINTUS d.o.o. Gračanske dužice 8/c, 10000 Zagreb</derivirana_varijabla>
  </DomainObject.Predmet.ProtustrankaWithAdress>
  <DomainObject.Predmet.ProtustrankaWithAdressOIB>
    <izvorni_sadrzaj>QUINTUS d.o.o., OIB 54851840367, Gračanske dužice 8/c, 10000 Zagreb</izvorni_sadrzaj>
    <derivirana_varijabla naziv="DomainObject.Predmet.ProtustrankaWithAdressOIB_1">QUINTUS d.o.o., OIB 54851840367, Gračanske dužice 8/c, 10000 Zagreb</derivirana_varijabla>
  </DomainObject.Predmet.ProtustrankaWithAdressOIB>
  <DomainObject.Predmet.ProtustrankaNazivFormated>
    <izvorni_sadrzaj>QUINTUS d.o.o.</izvorni_sadrzaj>
    <derivirana_varijabla naziv="DomainObject.Predmet.ProtustrankaNazivFormated_1">QUINTUS d.o.o.</derivirana_varijabla>
  </DomainObject.Predmet.ProtustrankaNazivFormated>
  <DomainObject.Predmet.ProtustrankaNazivFormatedOIB>
    <izvorni_sadrzaj>QUINTUS d.o.o., OIB 54851840367</izvorni_sadrzaj>
    <derivirana_varijabla naziv="DomainObject.Predmet.ProtustrankaNazivFormatedOIB_1">QUINTUS d.o.o., OIB 54851840367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QUINTUS d.o.o.</izvorni_sadrzaj>
    <derivirana_varijabla naziv="DomainObject.Predmet.StrankaFormated_1">  QUINTUS d.o.o.</derivirana_varijabla>
  </DomainObject.Predmet.StrankaFormated>
  <DomainObject.Predmet.StrankaFormatedOIB>
    <izvorni_sadrzaj>  QUINTUS d.o.o., OIB 54851840367</izvorni_sadrzaj>
    <derivirana_varijabla naziv="DomainObject.Predmet.StrankaFormatedOIB_1">  QUINTUS d.o.o., OIB 54851840367</derivirana_varijabla>
  </DomainObject.Predmet.StrankaFormatedOIB>
  <DomainObject.Predmet.StrankaFormatedWithAdress>
    <izvorni_sadrzaj> QUINTUS d.o.o., Gračanske dužice 8/c, 10000 Zagreb</izvorni_sadrzaj>
    <derivirana_varijabla naziv="DomainObject.Predmet.StrankaFormatedWithAdress_1"> QUINTUS d.o.o., Gračanske dužice 8/c, 10000 Zagreb</derivirana_varijabla>
  </DomainObject.Predmet.StrankaFormatedWithAdress>
  <DomainObject.Predmet.StrankaFormatedWithAdressOIB>
    <izvorni_sadrzaj> QUINTUS d.o.o., OIB 54851840367, Gračanske dužice 8/c, 10000 Zagreb</izvorni_sadrzaj>
    <derivirana_varijabla naziv="DomainObject.Predmet.StrankaFormatedWithAdressOIB_1"> QUINTUS d.o.o., OIB 54851840367, Gračanske dužice 8/c, 10000 Zagreb</derivirana_varijabla>
  </DomainObject.Predmet.StrankaFormatedWithAdressOIB>
  <DomainObject.Predmet.StrankaWithAdress>
    <izvorni_sadrzaj>QUINTUS d.o.o. Gračanske dužice 8/c,10000 Zagreb</izvorni_sadrzaj>
    <derivirana_varijabla naziv="DomainObject.Predmet.StrankaWithAdress_1">QUINTUS d.o.o. Gračanske dužice 8/c,10000 Zagreb</derivirana_varijabla>
  </DomainObject.Predmet.StrankaWithAdress>
  <DomainObject.Predmet.StrankaWithAdressOIB>
    <izvorni_sadrzaj>QUINTUS d.o.o., OIB 54851840367, Gračanske dužice 8/c,10000 Zagreb</izvorni_sadrzaj>
    <derivirana_varijabla naziv="DomainObject.Predmet.StrankaWithAdressOIB_1">QUINTUS d.o.o., OIB 54851840367, Gračanske dužice 8/c,10000 Zagreb</derivirana_varijabla>
  </DomainObject.Predmet.StrankaWithAdressOIB>
  <DomainObject.Predmet.StrankaNazivFormated>
    <izvorni_sadrzaj>QUINTUS d.o.o.</izvorni_sadrzaj>
    <derivirana_varijabla naziv="DomainObject.Predmet.StrankaNazivFormated_1">QUINTUS d.o.o.</derivirana_varijabla>
  </DomainObject.Predmet.StrankaNazivFormated>
  <DomainObject.Predmet.StrankaNazivFormatedOIB>
    <izvorni_sadrzaj>QUINTUS d.o.o., OIB 54851840367</izvorni_sadrzaj>
    <derivirana_varijabla naziv="DomainObject.Predmet.StrankaNazivFormatedOIB_1">QUINTUS d.o.o., OIB 54851840367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QUINTUS d.o.o.</item>
    </izvorni_sadrzaj>
    <derivirana_varijabla naziv="DomainObject.Predmet.StrankaListFormated_1">
      <item>QUINTUS d.o.o.</item>
    </derivirana_varijabla>
  </DomainObject.Predmet.StrankaListFormated>
  <DomainObject.Predmet.StrankaListFormatedOIB>
    <izvorni_sadrzaj>
      <item>QUINTUS d.o.o., OIB 54851840367</item>
    </izvorni_sadrzaj>
    <derivirana_varijabla naziv="DomainObject.Predmet.StrankaListFormatedOIB_1">
      <item>QUINTUS d.o.o., OIB 54851840367</item>
    </derivirana_varijabla>
  </DomainObject.Predmet.StrankaListFormatedOIB>
  <DomainObject.Predmet.StrankaListFormatedWithAdress>
    <izvorni_sadrzaj>
      <item>QUINTUS d.o.o., Gračanske dužice 8/c, 10000 Zagreb</item>
    </izvorni_sadrzaj>
    <derivirana_varijabla naziv="DomainObject.Predmet.StrankaListFormatedWithAdress_1">
      <item>QUINTUS d.o.o., Gračanske dužice 8/c, 10000 Zagreb</item>
    </derivirana_varijabla>
  </DomainObject.Predmet.StrankaListFormatedWithAdress>
  <DomainObject.Predmet.StrankaListFormatedWithAdressOIB>
    <izvorni_sadrzaj>
      <item>QUINTUS d.o.o., OIB 54851840367, Gračanske dužice 8/c, 10000 Zagreb</item>
    </izvorni_sadrzaj>
    <derivirana_varijabla naziv="DomainObject.Predmet.StrankaListFormatedWithAdressOIB_1">
      <item>QUINTUS d.o.o., OIB 54851840367, Gračanske dužice 8/c, 10000 Zagreb</item>
    </derivirana_varijabla>
  </DomainObject.Predmet.StrankaListFormatedWithAdressOIB>
  <DomainObject.Predmet.StrankaListNazivFormated>
    <izvorni_sadrzaj>
      <item>QUINTUS d.o.o.</item>
    </izvorni_sadrzaj>
    <derivirana_varijabla naziv="DomainObject.Predmet.StrankaListNazivFormated_1">
      <item>QUINTUS d.o.o.</item>
    </derivirana_varijabla>
  </DomainObject.Predmet.StrankaListNazivFormated>
  <DomainObject.Predmet.StrankaListNazivFormatedOIB>
    <izvorni_sadrzaj>
      <item>QUINTUS d.o.o., OIB 54851840367</item>
    </izvorni_sadrzaj>
    <derivirana_varijabla naziv="DomainObject.Predmet.StrankaListNazivFormatedOIB_1">
      <item>QUINTUS d.o.o., OIB 54851840367</item>
    </derivirana_varijabla>
  </DomainObject.Predmet.StrankaListNazivFormatedOIB>
  <DomainObject.Predmet.ProtuStrankaListFormated>
    <izvorni_sadrzaj>
      <item>QUINTUS d.o.o.</item>
    </izvorni_sadrzaj>
    <derivirana_varijabla naziv="DomainObject.Predmet.ProtuStrankaListFormated_1">
      <item>QUINTUS d.o.o.</item>
    </derivirana_varijabla>
  </DomainObject.Predmet.ProtuStrankaListFormated>
  <DomainObject.Predmet.ProtuStrankaListFormatedOIB>
    <izvorni_sadrzaj>
      <item>QUINTUS d.o.o., OIB 54851840367</item>
    </izvorni_sadrzaj>
    <derivirana_varijabla naziv="DomainObject.Predmet.ProtuStrankaListFormatedOIB_1">
      <item>QUINTUS d.o.o., OIB 54851840367</item>
    </derivirana_varijabla>
  </DomainObject.Predmet.ProtuStrankaListFormatedOIB>
  <DomainObject.Predmet.ProtuStrankaListFormatedWithAdress>
    <izvorni_sadrzaj>
      <item>QUINTUS d.o.o., Gračanske dužice 8/c, 10000 Zagreb</item>
    </izvorni_sadrzaj>
    <derivirana_varijabla naziv="DomainObject.Predmet.ProtuStrankaListFormatedWithAdress_1">
      <item>QUINTUS d.o.o., Gračanske dužice 8/c, 10000 Zagreb</item>
    </derivirana_varijabla>
  </DomainObject.Predmet.ProtuStrankaListFormatedWithAdress>
  <DomainObject.Predmet.ProtuStrankaListFormatedWithAdressOIB>
    <izvorni_sadrzaj>
      <item>QUINTUS d.o.o., OIB 54851840367, Gračanske dužice 8/c, 10000 Zagreb</item>
    </izvorni_sadrzaj>
    <derivirana_varijabla naziv="DomainObject.Predmet.ProtuStrankaListFormatedWithAdressOIB_1">
      <item>QUINTUS d.o.o., OIB 54851840367, Gračanske dužice 8/c, 10000 Zagreb</item>
    </derivirana_varijabla>
  </DomainObject.Predmet.ProtuStrankaListFormatedWithAdressOIB>
  <DomainObject.Predmet.ProtuStrankaListNazivFormated>
    <izvorni_sadrzaj>
      <item>QUINTUS d.o.o.</item>
    </izvorni_sadrzaj>
    <derivirana_varijabla naziv="DomainObject.Predmet.ProtuStrankaListNazivFormated_1">
      <item>QUINTUS d.o.o.</item>
    </derivirana_varijabla>
  </DomainObject.Predmet.ProtuStrankaListNazivFormated>
  <DomainObject.Predmet.ProtuStrankaListNazivFormatedOIB>
    <izvorni_sadrzaj>
      <item>QUINTUS d.o.o., OIB 54851840367</item>
    </izvorni_sadrzaj>
    <derivirana_varijabla naziv="DomainObject.Predmet.ProtuStrankaListNazivFormatedOIB_1">
      <item>QUINTUS d.o.o., OIB 54851840367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QUINTUS d.o.o.</izvorni_sadrzaj>
    <derivirana_varijabla naziv="DomainObject.Predmet.StrankaIDrugi_1">QUINTUS d.o.o.</derivirana_varijabla>
  </DomainObject.Predmet.StrankaIDrugi>
  <DomainObject.Predmet.ProtustrankaIDrugi>
    <izvorni_sadrzaj>QUINTUS d.o.o.</izvorni_sadrzaj>
    <derivirana_varijabla naziv="DomainObject.Predmet.ProtustrankaIDrugi_1">QUINTUS d.o.o.</derivirana_varijabla>
  </DomainObject.Predmet.ProtustrankaIDrugi>
  <DomainObject.Predmet.StrankaIDrugiAdressOIB>
    <izvorni_sadrzaj>QUINTUS d.o.o., OIB 54851840367, Gračanske dužice 8/c, 10000 Zagreb</izvorni_sadrzaj>
    <derivirana_varijabla naziv="DomainObject.Predmet.StrankaIDrugiAdressOIB_1">QUINTUS d.o.o., OIB 54851840367, Gračanske dužice 8/c, 10000 Zagreb</derivirana_varijabla>
  </DomainObject.Predmet.StrankaIDrugiAdressOIB>
  <DomainObject.Predmet.ProtustrankaIDrugiAdressOIB>
    <izvorni_sadrzaj>QUINTUS d.o.o., OIB 54851840367, Gračanske dužice 8/c, 10000 Zagreb</izvorni_sadrzaj>
    <derivirana_varijabla naziv="DomainObject.Predmet.ProtustrankaIDrugiAdressOIB_1">QUINTUS d.o.o., OIB 54851840367, Gračanske dužice 8/c,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QUINTUS d.o.o.</item>
      <item>QUINTUS d.o.o.</item>
    </izvorni_sadrzaj>
    <derivirana_varijabla naziv="DomainObject.Predmet.SudioniciListNaziv_1">
      <item>QUINTUS d.o.o.</item>
      <item>QUINTUS d.o.o.</item>
    </derivirana_varijabla>
  </DomainObject.Predmet.SudioniciListNaziv>
  <DomainObject.Predmet.SudioniciListAdressOIB>
    <izvorni_sadrzaj>
      <item>QUINTUS d.o.o., OIB 54851840367, Gračanske dužice 8/c,10000 Zagreb</item>
      <item>QUINTUS d.o.o., OIB 54851840367, Gračanske dužice 8/c,10000 Zagreb</item>
    </izvorni_sadrzaj>
    <derivirana_varijabla naziv="DomainObject.Predmet.SudioniciListAdressOIB_1">
      <item>QUINTUS d.o.o., OIB 54851840367, Gračanske dužice 8/c,10000 Zagreb</item>
      <item>QUINTUS d.o.o., OIB 54851840367, Gračanske dužice 8/c,10000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54851840367</item>
      <item>, OIB 54851840367</item>
    </izvorni_sadrzaj>
    <derivirana_varijabla naziv="DomainObject.Predmet.SudioniciListNazivOIB_1">
      <item>, OIB 54851840367</item>
      <item>, OIB 54851840367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193</properties:Words>
  <properties:Characters>923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2016-07-08T08:49:00Z</dcterms:created>
  <dc:creator>gzubak</dc:creator>
  <cp:lastModifiedBy>Ivana Rogić</cp:lastModifiedBy>
  <cp:lastPrinted>2016-07-08T08:49:00Z</cp:lastPrinted>
  <dcterms:modified xmlns:xsi="http://www.w3.org/2001/XMLSchema-instance" xsi:type="dcterms:W3CDTF">2016-07-08T08:50:00Z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