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bc93" w14:paraId="be5bc93" w:rsidRDefault="00702F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02FA2" w:rsidP="00702FA2" w:rsidR="00702FA2">
      <w:pPr>
        <w:spacing w:after="0"/>
        <w:jc w:val="both"/>
      </w:pPr>
      <w:r>
        <w:t xml:space="preserve">           Republika Hrvatska</w:t>
      </w:r>
    </w:p>
    <w:p w:rsidRDefault="00702FA2" w:rsidP="00702FA2" w:rsidR="00702FA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02FA2" w:rsidP="00702FA2" w:rsidR="00702FA2" w:rsidRPr="00702FA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>Poslovni broj: 5. St-26/2018-3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02FA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CIPELKO jednostavno društvo s ograničenom odgovornošću za proizvodnju i usluge, Đurđevac, Ivana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45, MBS: 070119225, OIB: 18297356833, 24. travnja 2018.</w:t>
      </w:r>
      <w:r w:rsidRPr="00702FA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>r i j e š i o  j e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FA2">
        <w:rPr>
          <w:rFonts w:cs="Times New Roman" w:eastAsia="Times New Roman"/>
          <w:szCs w:val="20"/>
          <w:lang w:eastAsia="hr-HR"/>
        </w:rPr>
        <w:t xml:space="preserve">1. Nalaže se Kseniji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iz Đurđevca, Ivana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45</w:t>
      </w:r>
      <w:r w:rsidRPr="00702FA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02FA2">
        <w:rPr>
          <w:rFonts w:cs="Times New Roman" w:eastAsia="Times New Roman"/>
          <w:lang w:eastAsia="hr-HR"/>
        </w:rPr>
        <w:t xml:space="preserve">OIB: 77527673241, </w:t>
      </w:r>
      <w:r w:rsidRPr="00702FA2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702FA2">
        <w:rPr>
          <w:rFonts w:cs="Times New Roman" w:eastAsia="Times New Roman"/>
          <w:noProof/>
          <w:szCs w:val="20"/>
          <w:lang w:eastAsia="hr-HR"/>
        </w:rPr>
        <w:t xml:space="preserve"> model HR00 51-26-18 </w:t>
      </w:r>
      <w:r w:rsidRPr="00702FA2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702FA2">
        <w:rPr>
          <w:rFonts w:cs="Times New Roman" w:eastAsia="Times New Roman"/>
          <w:noProof/>
          <w:szCs w:val="20"/>
          <w:lang w:eastAsia="hr-HR"/>
        </w:rPr>
        <w:t xml:space="preserve"> model HR05 540-26-18.</w:t>
      </w:r>
      <w:r w:rsidRPr="00702FA2">
        <w:rPr>
          <w:rFonts w:cs="Times New Roman" w:eastAsia="Times New Roman"/>
          <w:szCs w:val="20"/>
          <w:lang w:eastAsia="hr-HR"/>
        </w:rPr>
        <w:t xml:space="preserve"> </w:t>
      </w:r>
      <w:r w:rsidRPr="00702FA2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702FA2">
        <w:rPr>
          <w:rFonts w:cs="Times New Roman" w:eastAsia="Times New Roman"/>
          <w:szCs w:val="20"/>
          <w:lang w:eastAsia="hr-HR"/>
        </w:rPr>
        <w:t xml:space="preserve"> Ksenija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</w:t>
      </w:r>
      <w:r w:rsidRPr="00702FA2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702FA2">
        <w:rPr>
          <w:rFonts w:cs="Times New Roman" w:eastAsia="Times New Roman"/>
          <w:szCs w:val="20"/>
          <w:lang w:eastAsia="hr-HR"/>
        </w:rPr>
        <w:t xml:space="preserve">Ksenije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iz Đurđevca, Ivana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45</w:t>
      </w:r>
      <w:r w:rsidRPr="00702FA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02FA2">
        <w:rPr>
          <w:rFonts w:cs="Times New Roman" w:eastAsia="Times New Roman"/>
          <w:lang w:eastAsia="hr-HR"/>
        </w:rPr>
        <w:t>OIB: 77527673241</w:t>
      </w:r>
      <w:r w:rsidRPr="00702FA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02FA2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702FA2">
        <w:rPr>
          <w:rFonts w:cs="Times New Roman" w:eastAsia="Times New Roman"/>
          <w:szCs w:val="20"/>
          <w:lang w:eastAsia="hr-HR"/>
        </w:rPr>
        <w:t>IBAN: HR6123900011300000630</w:t>
      </w:r>
      <w:r w:rsidRPr="00702FA2">
        <w:rPr>
          <w:rFonts w:cs="Times New Roman" w:eastAsia="Times New Roman"/>
          <w:noProof/>
          <w:szCs w:val="20"/>
          <w:lang w:eastAsia="hr-HR"/>
        </w:rPr>
        <w:t xml:space="preserve"> model HR00 51-26-18, a novčana sredstva u iznosu od </w:t>
      </w:r>
      <w:r w:rsidRPr="00702FA2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702FA2">
        <w:rPr>
          <w:rFonts w:cs="Times New Roman" w:eastAsia="Times New Roman"/>
          <w:noProof/>
          <w:szCs w:val="20"/>
          <w:lang w:eastAsia="hr-HR"/>
        </w:rPr>
        <w:t xml:space="preserve"> model HR05 540-26-18.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702FA2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>Obrazloženje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      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lipnja 2017. Trgovačkom sudu u Varaždinu podnijela prijedlog za otvaranje stečajnog postupka nad dužnikom</w:t>
      </w:r>
      <w:r w:rsidRPr="00702FA2">
        <w:rPr>
          <w:rFonts w:cs="Times New Roman" w:eastAsia="Times New Roman"/>
          <w:szCs w:val="20"/>
          <w:lang w:eastAsia="hr-HR"/>
        </w:rPr>
        <w:t xml:space="preserve"> CIPELKO jednostavno društvo s ograničenom odgovornošću za proizvodnju i usluge, Đurđevac, Ivana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45, koji je zaprimljen pod brojem St-356/2017.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szCs w:val="20"/>
          <w:lang w:eastAsia="hr-HR"/>
        </w:rPr>
        <w:t xml:space="preserve">U prijedlogu navodi da na dan 22. lipnja 2017. dužnik u Očevidniku redoslijeda osnova za plaćanje ima evidentirane neizvršene osnove za plaćanje u neprekinutom razdoblju od 120 dana, u ukupnom iznosu od 7.485,43 kn, u koji iznos je uračunata kamata i naknada Financijske agencije za provedbu ovrhe na novčanim sredstvima. Prema podacima koje je FINI dostavio Hrvatski zavod za mirovinsko osiguranje </w:t>
      </w:r>
      <w:r w:rsidRPr="00702FA2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FA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St-356/2017 ustupljen je Trgovačkom sudu u Bjelovaru na daljnji postupak.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702FA2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702FA2">
        <w:rPr>
          <w:rFonts w:cs="Times New Roman" w:eastAsia="Times New Roman"/>
          <w:szCs w:val="20"/>
          <w:lang w:eastAsia="hr-HR"/>
        </w:rPr>
        <w:t xml:space="preserve">Ksenija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iz Đurđevca, Ivana </w:t>
      </w:r>
      <w:proofErr w:type="spellStart"/>
      <w:r w:rsidRPr="00702FA2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702FA2">
        <w:rPr>
          <w:rFonts w:cs="Times New Roman" w:eastAsia="Times New Roman"/>
          <w:szCs w:val="20"/>
          <w:lang w:eastAsia="hr-HR"/>
        </w:rPr>
        <w:t xml:space="preserve"> 45, </w:t>
      </w:r>
      <w:r w:rsidRPr="00702FA2">
        <w:rPr>
          <w:rFonts w:cs="Times New Roman" w:eastAsia="Calibri"/>
          <w:szCs w:val="20"/>
          <w:lang w:eastAsia="hr-HR"/>
        </w:rPr>
        <w:t xml:space="preserve">dok iz prijedloga Financijske agencije proizlazi da na dan 22. lipnja 2017. dužnik u Očevidniku redoslijeda osnova za plaćanje ima evidentirane neizvršene osnove za plaćanje u neprekinutom razdoblju od 120 dana. 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Kseniju </w:t>
      </w:r>
      <w:proofErr w:type="spellStart"/>
      <w:r w:rsidRPr="00702FA2">
        <w:rPr>
          <w:rFonts w:cs="Times New Roman" w:eastAsia="Calibri"/>
          <w:szCs w:val="20"/>
          <w:lang w:eastAsia="hr-HR"/>
        </w:rPr>
        <w:t>Mesec</w:t>
      </w:r>
      <w:proofErr w:type="spellEnd"/>
      <w:r w:rsidRPr="00702FA2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702FA2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702FA2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702FA2">
        <w:rPr>
          <w:rFonts w:cs="Times New Roman" w:eastAsia="Calibri"/>
          <w:szCs w:val="20"/>
          <w:lang w:eastAsia="hr-HR"/>
        </w:rPr>
        <w:t>toč</w:t>
      </w:r>
      <w:proofErr w:type="spellEnd"/>
      <w:r w:rsidRPr="00702FA2">
        <w:rPr>
          <w:rFonts w:cs="Times New Roman" w:eastAsia="Calibri"/>
          <w:szCs w:val="20"/>
          <w:lang w:eastAsia="hr-HR"/>
        </w:rPr>
        <w:t>. 2.–4. izreke.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>U Bjelovaru 24. travnja 2018.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02FA2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02FA2" w:rsidP="00702FA2" w:rsidR="00702FA2" w:rsidRPr="00702F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02FA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2FA2" w:rsidP="00702FA2" w:rsidR="00702FA2" w:rsidRPr="00702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2FA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702F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3421417"/>
      <w:docPartObj>
        <w:docPartGallery w:val="Page Numbers (Top of Page)"/>
        <w:docPartUnique/>
      </w:docPartObj>
    </w:sdtPr>
    <w:sdtContent>
      <w:p w:rsidRDefault="00702FA2" w:rsidP="00702FA2" w:rsidR="00702FA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702FA2" w:rsidP="00702FA2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02FA2">
      <w:rPr>
        <w:rFonts w:cs="Times New Roman" w:eastAsia="Times New Roman"/>
        <w:noProof/>
        <w:szCs w:val="20"/>
        <w:lang w:eastAsia="hr-HR"/>
      </w:rPr>
      <w:t>Poslovni broj: 5. St-26/2018-3</w:t>
    </w:r>
  </w:p>
  <w:p w:rsidRDefault="00702FA2" w:rsidP="00702FA2" w:rsidR="00702FA2" w:rsidRPr="00702FA2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F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3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St-26/2018-3</izvorni_sadrzaj>
    <derivirana_varijabla naziv="DomainObject.Oznaka_1">St-26/2018-3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CIPELKO jednostavno društvo s ograničenom odgovornošću za proizvodnju i usluge</izvorni_sadrzaj>
    <derivirana_varijabla naziv="DomainObject.Predmet.ProtustrankaFormated_1">  CIPELKO jednostavno društvo s ograničenom odgovornošću za proizvodnju i usluge</derivirana_varijabla>
  </DomainObject.Predmet.ProtustrankaFormated>
  <DomainObject.Predmet.ProtustrankaFormatedOIB>
    <izvorni_sadrzaj>  CIPELKO jednostavno društvo s ograničenom odgovornošću za proizvodnju i usluge, OIB 18297356833</izvorni_sadrzaj>
    <derivirana_varijabla naziv="DomainObject.Predmet.ProtustrankaFormatedOIB_1">  CIPELKO jednostavno društvo s ograničenom odgovornošću za proizvodnju i usluge, OIB 18297356833</derivirana_varijabla>
  </DomainObject.Predmet.ProtustrankaFormatedOIB>
  <DomainObject.Predmet.ProtustrankaFormatedWithAdress>
    <izvorni_sadrzaj> CIPELKO jednostavno društvo s ograničenom odgovornošću za proizvodnju i usluge, Ivana Đuriševića 45, 48350 Đurđevac</izvorni_sadrzaj>
    <derivirana_varijabla naziv="DomainObject.Predmet.ProtustrankaFormatedWithAdress_1"> CIPELKO jednostavno društvo s ograničenom odgovornošću za proizvodnju i usluge, Ivana Đuriševića 45, 48350 Đurđevac</derivirana_varijabla>
  </DomainObject.Predmet.ProtustrankaFormatedWithAdress>
  <DomainObject.Predmet.ProtustrankaFormatedWithAdressOIB>
    <izvorni_sadrzaj> CIPELKO jednostavno društvo s ograničenom odgovornošću za proizvodnju i usluge, OIB 18297356833, Ivana Đuriševića 45, 48350 Đurđevac</izvorni_sadrzaj>
    <derivirana_varijabla naziv="DomainObject.Predmet.ProtustrankaFormatedWithAdressOIB_1"> CIPELKO jednostavno društvo s ograničenom odgovornošću za proizvodnju i usluge, OIB 18297356833, Ivana Đuriševića 45, 48350 Đurđevac</derivirana_varijabla>
  </DomainObject.Predmet.ProtustrankaFormatedWithAdressOIB>
  <DomainObject.Predmet.ProtustrankaWithAdress>
    <izvorni_sadrzaj>CIPELKO jednostavno društvo s ograničenom odgovornošću za proizvodnju i usluge Ivana Đuriševića 45, 48350 Đurđevac</izvorni_sadrzaj>
    <derivirana_varijabla naziv="DomainObject.Predmet.ProtustrankaWithAdress_1">CIPELKO jednostavno društvo s ograničenom odgovornošću za proizvodnju i usluge Ivana Đuriševića 45, 48350 Đurđevac</derivirana_varijabla>
  </DomainObject.Predmet.ProtustrankaWithAdress>
  <DomainObject.Predmet.ProtustrankaWithAdressOIB>
    <izvorni_sadrzaj>CIPELKO jednostavno društvo s ograničenom odgovornošću za proizvodnju i usluge, OIB 18297356833, Ivana Đuriševića 45, 48350 Đurđevac</izvorni_sadrzaj>
    <derivirana_varijabla naziv="DomainObject.Predmet.ProtustrankaWithAdressOIB_1">CIPELKO jednostavno društvo s ograničenom odgovornošću za proizvodnju i usluge, OIB 18297356833, Ivana Đuriševića 45, 48350 Đurđevac</derivirana_varijabla>
  </DomainObject.Predmet.ProtustrankaWithAdressOIB>
  <DomainObject.Predmet.ProtustrankaNazivFormated>
    <izvorni_sadrzaj>CIPELKO jednostavno društvo s ograničenom odgovornošću za proizvodnju i usluge</izvorni_sadrzaj>
    <derivirana_varijabla naziv="DomainObject.Predmet.ProtustrankaNazivFormated_1">CIPELKO jednostavno društvo s ograničenom odgovornošću za proizvodnju i usluge</derivirana_varijabla>
  </DomainObject.Predmet.ProtustrankaNazivFormated>
  <DomainObject.Predmet.ProtustrankaNazivFormatedOIB>
    <izvorni_sadrzaj>CIPELKO jednostavno društvo s ograničenom odgovornošću za proizvodnju i usluge, OIB 18297356833</izvorni_sadrzaj>
    <derivirana_varijabla naziv="DomainObject.Predmet.ProtustrankaNazivFormatedOIB_1">CIPELKO jednostavno društvo s ograničenom odgovornošću za proizvodnju i usluge, OIB 18297356833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CIPELKO jednostavno društvo s ograničenom odgovornošću za proizvodnju i usluge</item>
    </izvorni_sadrzaj>
    <derivirana_varijabla naziv="DomainObject.Predmet.ProtuStrankaListFormated_1">
      <item>CIPELKO jednostavno društvo s ograničenom odgovornošću za proizvodnju i usluge</item>
    </derivirana_varijabla>
  </DomainObject.Predmet.ProtuStrankaListFormated>
  <DomainObject.Predmet.ProtuStrankaListFormatedOIB>
    <izvorni_sadrzaj>
      <item>CIPELKO jednostavno društvo s ograničenom odgovornošću za proizvodnju i usluge, OIB 18297356833</item>
    </izvorni_sadrzaj>
    <derivirana_varijabla naziv="DomainObject.Predmet.ProtuStrankaListFormatedOIB_1">
      <item>CIPELKO jednostavno društvo s ograničenom odgovornošću za proizvodnju i usluge, OIB 18297356833</item>
    </derivirana_varijabla>
  </DomainObject.Predmet.ProtuStrankaListFormatedOIB>
  <DomainObject.Predmet.ProtuStrankaListFormatedWithAdress>
    <izvorni_sadrzaj>
      <item>CIPELKO jednostavno društvo s ograničenom odgovornošću za proizvodnju i usluge, Ivana Đuriševića 45, 48350 Đurđevac</item>
    </izvorni_sadrzaj>
    <derivirana_varijabla naziv="DomainObject.Predmet.ProtuStrankaListFormatedWithAdress_1">
      <item>CIPELKO jednostavno društvo s ograničenom odgovornošću za proizvodnju i usluge, Ivana Đuriševića 45, 48350 Đurđevac</item>
    </derivirana_varijabla>
  </DomainObject.Predmet.ProtuStrankaListFormatedWithAdress>
  <DomainObject.Predmet.ProtuStrankaListFormatedWithAdressOIB>
    <izvorni_sadrzaj>
      <item>CIPELKO jednostavno društvo s ograničenom odgovornošću za proizvodnju i usluge, OIB 18297356833, Ivana Đuriševića 45, 48350 Đurđevac</item>
    </izvorni_sadrzaj>
    <derivirana_varijabla naziv="DomainObject.Predmet.ProtuStrankaListFormatedWithAdressOIB_1">
      <item>CIPELKO jednostavno društvo s ograničenom odgovornošću za proizvodnju i usluge, OIB 18297356833, Ivana Đuriševića 45, 48350 Đurđevac</item>
    </derivirana_varijabla>
  </DomainObject.Predmet.ProtuStrankaListFormatedWithAdressOIB>
  <DomainObject.Predmet.ProtuStrankaListNazivFormated>
    <izvorni_sadrzaj>
      <item>CIPELKO jednostavno društvo s ograničenom odgovornošću za proizvodnju i usluge</item>
    </izvorni_sadrzaj>
    <derivirana_varijabla naziv="DomainObject.Predmet.ProtuStrankaListNazivFormated_1">
      <item>CIPELKO jednostavno društvo s ograničenom odgovornošću za proizvodnju i usluge</item>
    </derivirana_varijabla>
  </DomainObject.Predmet.ProtuStrankaListNazivFormated>
  <DomainObject.Predmet.ProtuStrankaListNazivFormatedOIB>
    <izvorni_sadrzaj>
      <item>CIPELKO jednostavno društvo s ograničenom odgovornošću za proizvodnju i usluge, OIB 18297356833</item>
    </izvorni_sadrzaj>
    <derivirana_varijabla naziv="DomainObject.Predmet.ProtuStrankaListNazivFormatedOIB_1">
      <item>CIPELKO jednostavno društvo s ograničenom odgovornošću za proizvodnju i usluge, OIB 18297356833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St-26/2018-3</izvorni_sadrzaj>
    <derivirana_varijabla naziv="DomainObject.PoslovniBrojDokumenta_1">St-26/2018-3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CIPELKO jednostavno društvo s ograničenom odgovornošću za proizvodnju i usluge</izvorni_sadrzaj>
    <derivirana_varijabla naziv="DomainObject.Predmet.ProtustrankaIDrugi_1">CIPELKO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CIPELKO jednostavno društvo s ograničenom odgovornošću za proizvodnju i usluge, OIB 18297356833, Ivana Đuriševića 45, 48350 Đurđevac</izvorni_sadrzaj>
    <derivirana_varijabla naziv="DomainObject.Predmet.ProtustrankaIDrugiAdressOIB_1">CIPELKO jednostavno društvo s ograničenom odgovornošću za proizvodnju i usluge, OIB 18297356833, Ivana Đuriševića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CIPELKO jednostavno društvo s ograničenom odgovornošću za proizvodnju i usluge</item>
      <item>Financijska agencija</item>
    </izvorni_sadrzaj>
    <derivirana_varijabla naziv="DomainObject.Predmet.SudioniciListNaziv_1">
      <item>CIPELKO jednostavno društvo s ograničenom odgovornošću za proizvodnju i usluge</item>
      <item>Financijska agencija</item>
    </derivirana_varijabla>
  </DomainObject.Predmet.SudioniciListNaziv>
  <DomainObject.Predmet.SudioniciListAdressOIB>
    <izvorni_sadrzaj>
      <item>CIPELKO jednostavno društvo s ograničenom odgovornošću za proizvodnju i usluge, OIB 18297356833, Ivana Đuriševića 45,48350 Đurđevac</item>
      <item>Financijska agencija, OIB 85821130368, Ulica grada Vukovara 70,10000 Zagreb</item>
    </izvorni_sadrzaj>
    <derivirana_varijabla naziv="DomainObject.Predmet.SudioniciListAdressOIB_1">
      <item>CIPELKO jednostavno društvo s ograničenom odgovornošću za proizvodnju i usluge, OIB 18297356833, Ivana Đuriševića 45,48350 Đurđevac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EE0EF-FB51-45FD-94E4-6FC03309D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5588</properties:Characters>
  <properties:Lines>118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