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8bcf" w14:paraId="db98bcf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2463E8" w:rsidRPr="002463E8">
        <w:t>JADRO TURIZAM d.o.o.</w:t>
      </w:r>
      <w:r w:rsidR="000524EB">
        <w:t xml:space="preserve">, </w:t>
      </w:r>
      <w:r w:rsidR="002463E8" w:rsidRPr="002463E8">
        <w:t>Vir</w:t>
      </w:r>
      <w:r w:rsidR="000524EB">
        <w:t xml:space="preserve">, </w:t>
      </w:r>
      <w:r w:rsidR="002463E8" w:rsidRPr="002463E8">
        <w:t>Šetnica Jadro 49</w:t>
      </w:r>
      <w:r w:rsidR="000524EB">
        <w:t>,  OIB:</w:t>
      </w:r>
      <w:r w:rsidR="002463E8" w:rsidRPr="002463E8">
        <w:rPr>
          <w:rFonts w:cs="Arial" w:hAnsi="Arial" w:ascii="Arial"/>
          <w:color w:val="003366"/>
          <w:sz w:val="18"/>
          <w:szCs w:val="18"/>
        </w:rPr>
        <w:t xml:space="preserve"> </w:t>
      </w:r>
      <w:r w:rsidR="002463E8" w:rsidRPr="002463E8">
        <w:t>96328966194</w:t>
      </w:r>
      <w:r w:rsidR="000524EB">
        <w:t xml:space="preserve">, </w:t>
      </w:r>
      <w:r w:rsidR="00360AB6" w:rsidRPr="001349D9">
        <w:t xml:space="preserve">dana </w:t>
      </w:r>
      <w:r w:rsidR="006511FA">
        <w:t>20</w:t>
      </w:r>
      <w:r w:rsidR="00630839" w:rsidRPr="001349D9">
        <w:t xml:space="preserve">. </w:t>
      </w:r>
      <w:r w:rsidR="002463E8">
        <w:t>ožujka</w:t>
      </w:r>
      <w:r w:rsidR="00630839" w:rsidRPr="001349D9">
        <w:t xml:space="preserve">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2463E8" w:rsidRPr="002463E8">
        <w:t>JADRO TURIZAM d.o.o., Vir, Šetnica Jadro 49,  OIB: 96328966194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A70A5D" w:rsidP="00846B1C" w:rsidR="00A70A5D" w:rsidRPr="005A072F">
      <w:pPr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6511FA" w:rsidRPr="006511FA">
        <w:rPr>
          <w:b/>
        </w:rPr>
        <w:t>12. travnja 2017. u 8,50</w:t>
      </w:r>
      <w:r w:rsidR="006511FA">
        <w:t xml:space="preserve"> </w:t>
      </w:r>
      <w:r w:rsidRPr="005A7FDB">
        <w:rPr>
          <w:b/>
          <w:bCs/>
        </w:rPr>
        <w:t>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846B1C" w:rsidP="00846B1C" w:rsidR="00A70A5D" w:rsidRPr="005A072F">
      <w:pPr>
        <w:jc w:val="both"/>
      </w:pPr>
      <w:r>
        <w:t>III.</w:t>
      </w:r>
      <w:r>
        <w:tab/>
      </w:r>
      <w:r w:rsidR="00A70A5D" w:rsidRPr="005A072F">
        <w:t xml:space="preserve">Zakazuje se ročište radi očitovanja o prijedlogu za otvaranje stečajnog postupka  za dan </w:t>
      </w:r>
      <w:r w:rsidR="006511FA">
        <w:rPr>
          <w:b/>
        </w:rPr>
        <w:t>12. travnja 2017. u 9,0</w:t>
      </w:r>
      <w:r w:rsidR="006511FA" w:rsidRPr="006511FA">
        <w:rPr>
          <w:b/>
        </w:rPr>
        <w:t>0</w:t>
      </w:r>
      <w:r w:rsidR="006511FA">
        <w:t xml:space="preserve"> </w:t>
      </w:r>
      <w:r w:rsidR="006511FA" w:rsidRPr="005A7FDB">
        <w:rPr>
          <w:b/>
          <w:bCs/>
        </w:rPr>
        <w:t>sati</w:t>
      </w:r>
      <w:r w:rsidR="006511FA" w:rsidRPr="005A072F">
        <w:t xml:space="preserve"> </w:t>
      </w:r>
      <w:r w:rsidR="00A70A5D" w:rsidRPr="005A072F">
        <w:t xml:space="preserve">kod ovog suda, Ulica Franje Tuđmana br. 35, sudnica br, </w:t>
      </w:r>
      <w:r w:rsidR="00360AB6" w:rsidRPr="005A072F">
        <w:t>14</w:t>
      </w:r>
      <w:r w:rsidR="00A70A5D" w:rsidRPr="005A072F">
        <w:t>/I.</w:t>
      </w:r>
    </w:p>
    <w:p w:rsidRDefault="00CC3921" w:rsidP="00CC3921" w:rsidR="00CC3921" w:rsidRPr="005A072F">
      <w:pPr>
        <w:jc w:val="both"/>
      </w:pPr>
    </w:p>
    <w:p w:rsidRDefault="00846B1C" w:rsidP="00846B1C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2463E8">
        <w:t>2</w:t>
      </w:r>
      <w:r w:rsidR="006511FA">
        <w:t>5</w:t>
      </w:r>
      <w:r w:rsidR="00846B1C">
        <w:t xml:space="preserve">. </w:t>
      </w:r>
      <w:r w:rsidR="002463E8">
        <w:t>kolovoza</w:t>
      </w:r>
      <w:r w:rsidR="00846B1C">
        <w:t xml:space="preserve"> </w:t>
      </w:r>
      <w:r w:rsidRPr="00EF5927">
        <w:t>2016., oglasom ovog Suda od</w:t>
      </w:r>
      <w:r w:rsidR="00846B1C">
        <w:t xml:space="preserve"> </w:t>
      </w:r>
      <w:r w:rsidR="002463E8">
        <w:t>5</w:t>
      </w:r>
      <w:r w:rsidR="00F1060A">
        <w:t xml:space="preserve">. </w:t>
      </w:r>
      <w:r w:rsidR="002463E8">
        <w:t>rujna</w:t>
      </w:r>
      <w:r w:rsidR="00F1060A">
        <w:t xml:space="preserve"> </w:t>
      </w:r>
      <w:r w:rsidRPr="00EF5927">
        <w:t xml:space="preserve">2016.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2463E8">
        <w:t>1024</w:t>
      </w:r>
      <w:r w:rsidR="00846B1C">
        <w:t>/16-</w:t>
      </w:r>
      <w:r w:rsidR="002463E8">
        <w:t>9</w:t>
      </w:r>
      <w:r w:rsidR="00846B1C">
        <w:t xml:space="preserve"> od </w:t>
      </w:r>
      <w:r w:rsidR="002463E8">
        <w:t>8</w:t>
      </w:r>
      <w:r w:rsidR="00846B1C">
        <w:t xml:space="preserve">. </w:t>
      </w:r>
      <w:r w:rsidR="002463E8">
        <w:t>prosinca</w:t>
      </w:r>
      <w:r w:rsidR="00F1060A">
        <w:t xml:space="preserve"> </w:t>
      </w:r>
      <w:r>
        <w:t>2016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2463E8">
        <w:t>27</w:t>
      </w:r>
      <w:r w:rsidR="00846B1C">
        <w:t xml:space="preserve">. </w:t>
      </w:r>
      <w:r w:rsidR="002463E8">
        <w:t>prosinca</w:t>
      </w:r>
      <w:r w:rsidR="00846B1C">
        <w:t xml:space="preserve">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5B3BD5">
        <w:t>20</w:t>
      </w:r>
      <w:r w:rsidR="001349D9">
        <w:t xml:space="preserve">. </w:t>
      </w:r>
      <w:r w:rsidR="002463E8">
        <w:t>ožujka</w:t>
      </w:r>
      <w:r w:rsidR="001349D9">
        <w:t xml:space="preserve"> </w:t>
      </w:r>
      <w:r w:rsidR="002463E8">
        <w:t>2017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5B3BD5" w:rsidR="00794DBD" w:rsidRPr="005A072F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B0143C" w:rsidP="005B3BD5" w:rsidR="00004F3B" w:rsidRPr="005A072F">
      <w:pPr>
        <w:jc w:val="right"/>
      </w:pP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>
        <w:t>Ana Markač</w:t>
      </w:r>
    </w:p>
    <w:p w:rsidRDefault="001349D9" w:rsidP="00721F79" w:rsidR="001349D9"/>
    <w:p w:rsidRDefault="001349D9" w:rsidP="00721F79" w:rsidR="001349D9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2463E8" w:rsidP="0020610B" w:rsidR="0020610B" w:rsidRPr="005A072F">
      <w:pPr>
        <w:numPr>
          <w:ilvl w:val="0"/>
          <w:numId w:val="3"/>
        </w:numPr>
      </w:pPr>
      <w:r w:rsidRPr="002463E8">
        <w:t>JADRO TURIZAM d.o.o., Vir, Šetnica Jadro 49</w:t>
      </w:r>
      <w:r>
        <w:t xml:space="preserve">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2463E8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 w:rsidRPr="002463E8">
        <w:rPr>
          <w:szCs w:val="24"/>
        </w:rPr>
        <w:t>Marku Rengel, Vir, Šetnica Jadro 49</w:t>
      </w:r>
      <w:r w:rsidR="00730BF7">
        <w:rPr>
          <w:szCs w:val="24"/>
        </w:rPr>
        <w:t xml:space="preserve">, </w:t>
      </w:r>
      <w:r w:rsidR="00360AB6" w:rsidRPr="005A072F">
        <w:rPr>
          <w:szCs w:val="24"/>
        </w:rPr>
        <w:t>uz upozorenje na adresu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00C86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2463E8">
      <w:t>34</w:t>
    </w:r>
    <w:r w:rsidR="00846B1C">
      <w:t>/</w:t>
    </w:r>
    <w:r w:rsidR="002463E8">
      <w:t>17</w:t>
    </w:r>
    <w:r w:rsidR="006511FA">
      <w:t>-11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2463E8">
      <w:t>34</w:t>
    </w:r>
    <w:r>
      <w:t>/</w:t>
    </w:r>
    <w:r w:rsidR="002463E8">
      <w:t>17</w:t>
    </w:r>
    <w:r>
      <w:t>-</w:t>
    </w:r>
    <w:r w:rsidR="006511FA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0C86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209F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2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0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2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0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 TURIZAM društvo s ograničenom odgovornošću za turizam i ugostiteljstvo</izvorni_sadrzaj>
    <derivirana_varijabla naziv="DomainObject.Predmet.ProtustrankaFormated_1">  JADRO TURIZAM društvo s ograničenom odgovornošću za turizam i ugostiteljstvo</derivirana_varijabla>
  </DomainObject.Predmet.ProtustrankaFormated>
  <DomainObject.Predmet.ProtustrankaFormatedOIB>
    <izvorni_sadrzaj>  JADRO TURIZAM društvo s ograničenom odgovornošću za turizam i ugostiteljstvo, OIB 96328966194</izvorni_sadrzaj>
    <derivirana_varijabla naziv="DomainObject.Predmet.ProtustrankaFormatedOIB_1">  JADRO TURIZAM društvo s ograničenom odgovornošću za turizam i ugostiteljstvo, OIB 96328966194</derivirana_varijabla>
  </DomainObject.Predmet.ProtustrankaFormatedOIB>
  <DomainObject.Predmet.ProtustrankaFormatedWithAdress>
    <izvorni_sadrzaj> JADRO TURIZAM društvo s ograničenom odgovornošću za turizam i ugostiteljstvo, Šetnica Jadro 49, 23234 Vir</izvorni_sadrzaj>
    <derivirana_varijabla naziv="DomainObject.Predmet.ProtustrankaFormatedWithAdress_1"> JADRO TURIZAM društvo s ograničenom odgovornošću za turizam i ugostiteljstvo, Šetnica Jadro 49, 23234 Vir</derivirana_varijabla>
  </DomainObject.Predmet.ProtustrankaFormatedWithAdress>
  <DomainObject.Predmet.ProtustrankaFormatedWithAdressOIB>
    <izvorni_sadrzaj> JADRO TURIZAM društvo s ograničenom odgovornošću za turizam i ugostiteljstvo, OIB 96328966194, Šetnica Jadro 49, 23234 Vir</izvorni_sadrzaj>
    <derivirana_varijabla naziv="DomainObject.Predmet.ProtustrankaFormatedWithAdressOIB_1"> JADRO TURIZAM društvo s ograničenom odgovornošću za turizam i ugostiteljstvo, OIB 96328966194, Šetnica Jadro 49, 23234 Vir</derivirana_varijabla>
  </DomainObject.Predmet.ProtustrankaFormatedWithAdressOIB>
  <DomainObject.Predmet.ProtustrankaWithAdress>
    <izvorni_sadrzaj>JADRO TURIZAM društvo s ograničenom odgovornošću za turizam i ugostiteljstvo Šetnica Jadro 49, 23234 Vir</izvorni_sadrzaj>
    <derivirana_varijabla naziv="DomainObject.Predmet.ProtustrankaWithAdress_1">JADRO TURIZAM društvo s ograničenom odgovornošću za turizam i ugostiteljstvo Šetnica Jadro 49, 23234 Vir</derivirana_varijabla>
  </DomainObject.Predmet.ProtustrankaWithAdress>
  <DomainObject.Predmet.ProtustrankaWithAdressOIB>
    <izvorni_sadrzaj>JADRO TURIZAM društvo s ograničenom odgovornošću za turizam i ugostiteljstvo, OIB 96328966194, Šetnica Jadro 49, 23234 Vir</izvorni_sadrzaj>
    <derivirana_varijabla naziv="DomainObject.Predmet.ProtustrankaWithAdressOIB_1">JADRO TURIZAM društvo s ograničenom odgovornošću za turizam i ugostiteljstvo, OIB 96328966194, Šetnica Jadro 49, 23234 Vir</derivirana_varijabla>
  </DomainObject.Predmet.ProtustrankaWithAdressOIB>
  <DomainObject.Predmet.ProtustrankaNazivFormated>
    <izvorni_sadrzaj>JADRO TURIZAM društvo s ograničenom odgovornošću za turizam i ugostiteljstvo</izvorni_sadrzaj>
    <derivirana_varijabla naziv="DomainObject.Predmet.ProtustrankaNazivFormated_1">JADRO TURIZAM društvo s ograničenom odgovornošću za turizam i ugostiteljstvo</derivirana_varijabla>
  </DomainObject.Predmet.ProtustrankaNazivFormated>
  <DomainObject.Predmet.ProtustrankaNazivFormatedOIB>
    <izvorni_sadrzaj>JADRO TURIZAM društvo s ograničenom odgovornošću za turizam i ugostiteljstvo, OIB 96328966194</izvorni_sadrzaj>
    <derivirana_varijabla naziv="DomainObject.Predmet.ProtustrankaNazivFormatedOIB_1">JADRO TURIZAM društvo s ograničenom odgovornošću za turizam i ugostiteljstvo, OIB 96328966194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JADRO TURIZAM društvo s ograničenom odgovornošću za turizam i ugostiteljstvo</item>
    </izvorni_sadrzaj>
    <derivirana_varijabla naziv="DomainObject.Predmet.ProtuStrankaListFormated_1">
      <item>JADRO TURIZAM društvo s ograničenom odgovornošću za turizam i ugostiteljstvo</item>
    </derivirana_varijabla>
  </DomainObject.Predmet.ProtuStrankaListFormated>
  <DomainObject.Predmet.ProtuStrankaListFormatedOIB>
    <izvorni_sadrzaj>
      <item>JADRO TURIZAM društvo s ograničenom odgovornošću za turizam i ugostiteljstvo, OIB 96328966194</item>
    </izvorni_sadrzaj>
    <derivirana_varijabla naziv="DomainObject.Predmet.ProtuStrankaListFormatedOIB_1">
      <item>JADRO TURIZAM društvo s ograničenom odgovornošću za turizam i ugostiteljstvo, OIB 96328966194</item>
    </derivirana_varijabla>
  </DomainObject.Predmet.ProtuStrankaListFormatedOIB>
  <DomainObject.Predmet.ProtuStrankaListFormatedWithAdress>
    <izvorni_sadrzaj>
      <item>JADRO TURIZAM društvo s ograničenom odgovornošću za turizam i ugostiteljstvo, Šetnica Jadro 49, 23234 Vir</item>
    </izvorni_sadrzaj>
    <derivirana_varijabla naziv="DomainObject.Predmet.ProtuStrankaListFormatedWithAdress_1">
      <item>JADRO TURIZAM društvo s ograničenom odgovornošću za turizam i ugostiteljstvo, Šetnica Jadro 49, 23234 Vir</item>
    </derivirana_varijabla>
  </DomainObject.Predmet.ProtuStrankaListFormatedWithAdress>
  <DomainObject.Predmet.ProtuStrankaListFormatedWithAdressOIB>
    <izvorni_sadrzaj>
      <item>JADRO TURIZAM društvo s ograničenom odgovornošću za turizam i ugostiteljstvo, OIB 96328966194, Šetnica Jadro 49, 23234 Vir</item>
    </izvorni_sadrzaj>
    <derivirana_varijabla naziv="DomainObject.Predmet.ProtuStrankaListFormatedWithAdressOIB_1">
      <item>JADRO TURIZAM društvo s ograničenom odgovornošću za turizam i ugostiteljstvo, OIB 96328966194, Šetnica Jadro 49, 23234 Vir</item>
    </derivirana_varijabla>
  </DomainObject.Predmet.ProtuStrankaListFormatedWithAdressOIB>
  <DomainObject.Predmet.ProtuStrankaListNazivFormated>
    <izvorni_sadrzaj>
      <item>JADRO TURIZAM društvo s ograničenom odgovornošću za turizam i ugostiteljstvo</item>
    </izvorni_sadrzaj>
    <derivirana_varijabla naziv="DomainObject.Predmet.ProtuStrankaListNazivFormated_1">
      <item>JADRO TURIZAM društvo s ograničenom odgovornošću za turizam i ugostiteljstvo</item>
    </derivirana_varijabla>
  </DomainObject.Predmet.ProtuStrankaListNazivFormated>
  <DomainObject.Predmet.ProtuStrankaListNazivFormatedOIB>
    <izvorni_sadrzaj>
      <item>JADRO TURIZAM društvo s ograničenom odgovornošću za turizam i ugostiteljstvo, OIB 96328966194</item>
    </izvorni_sadrzaj>
    <derivirana_varijabla naziv="DomainObject.Predmet.ProtuStrankaListNazivFormatedOIB_1">
      <item>JADRO TURIZAM društvo s ograničenom odgovornošću za turizam i ugostiteljstvo, OIB 96328966194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JADRO TURIZAM društvo s ograničenom odgovornošću za turizam i ugostiteljstvo</izvorni_sadrzaj>
    <derivirana_varijabla naziv="DomainObject.Predmet.ProtustrankaIDrugi_1">JADRO TURIZAM društvo s ograničenom odgovornošću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JADRO TURIZAM društvo s ograničenom odgovornošću za turizam i ugostiteljstvo, OIB 96328966194, Šetnica Jadro 49, 23234 Vir</izvorni_sadrzaj>
    <derivirana_varijabla naziv="DomainObject.Predmet.ProtustrankaIDrugiAdressOIB_1">JADRO TURIZAM društvo s ograničenom odgovornošću za turizam i ugostiteljstvo, OIB 96328966194, Šetnica Jadro 49,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JADRO TURIZAM društvo s ograničenom odgovornošću za turizam i ugostiteljstvo</item>
      <item>FINA</item>
    </izvorni_sadrzaj>
    <derivirana_varijabla naziv="DomainObject.Predmet.SudioniciListNaziv_1">
      <item>JADRO TURIZAM društvo s ograničenom odgovornošću za turizam i ugostiteljstvo</item>
      <item>FINA</item>
    </derivirana_varijabla>
  </DomainObject.Predmet.SudioniciListNaziv>
  <DomainObject.Predmet.SudioniciListAdressOIB>
    <izvorni_sadrzaj>
      <item>JADRO TURIZAM društvo s ograničenom odgovornošću za turizam i ugostiteljstvo, OIB 96328966194, Šetnica Jadro 49,23234 Vir</item>
      <item>FINA, OIB 85821130368</item>
    </izvorni_sadrzaj>
    <derivirana_varijabla naziv="DomainObject.Predmet.SudioniciListAdressOIB_1">
      <item>JADRO TURIZAM društvo s ograničenom odgovornošću za turizam i ugostiteljstvo, OIB 96328966194, Šetnica Jadro 49,23234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96328966194</item>
      <item>, OIB 85821130368</item>
    </izvorni_sadrzaj>
    <derivirana_varijabla naziv="DomainObject.Predmet.SudioniciListNazivOIB_1">
      <item>, OIB 96328966194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BA5AA-1F5D-42F2-AE2A-28F70E979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2377</properties:Characters>
  <properties:Lines>75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2017-03-20T13:57:00Z</dcterms:created>
  <dc:creator>Administrator</dc:creator>
  <cp:lastModifiedBy>Marijana Žuža</cp:lastModifiedBy>
  <cp:lastPrinted>2017-03-20T13:59:00Z</cp:lastPrinted>
  <dcterms:modified xmlns:xsi="http://www.w3.org/2001/XMLSchema-instance" xsi:type="dcterms:W3CDTF">2017-03-21T08:45:00Z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