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4c7d" w14:paraId="c944c7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1936CA">
        <w:t>3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 xml:space="preserve">Financijske agencije Regionalni centar </w:t>
      </w:r>
      <w:r w:rsidR="001936CA">
        <w:t>Osijek</w:t>
      </w:r>
      <w:r w:rsidR="001D7765">
        <w:t xml:space="preserve"> Podružnica </w:t>
      </w:r>
      <w:r w:rsidR="001936CA">
        <w:t>Osijek</w:t>
      </w:r>
      <w:r w:rsidR="001D7765">
        <w:t xml:space="preserve">, </w:t>
      </w:r>
      <w:r w:rsidR="004A0D7B">
        <w:t>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1936CA">
        <w:t>SPORTSKI PIKADO KLUB "TOM-TOM", Đakovo, A. Starčevića 25, RB: 14003995, OIB: 44313045944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936CA">
        <w:t>18. siječnja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1936CA">
        <w:t xml:space="preserve">SPORTSKI PIKADO KLUB "TOM-TOM", Đakovo, A. Starčevića 25, RB: 14003995, OIB: 44313045944 </w:t>
      </w:r>
      <w:r w:rsidR="00224AFF">
        <w:t xml:space="preserve">iznosi </w:t>
      </w:r>
      <w:r w:rsidR="001936CA">
        <w:t>11.830,76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proofErr w:type="spellStart"/>
      <w:r w:rsidR="001936CA">
        <w:t>Tomica</w:t>
      </w:r>
      <w:proofErr w:type="spellEnd"/>
      <w:r w:rsidR="001936CA">
        <w:t xml:space="preserve"> </w:t>
      </w:r>
      <w:proofErr w:type="spellStart"/>
      <w:r w:rsidR="001936CA">
        <w:t>Matijaković</w:t>
      </w:r>
      <w:proofErr w:type="spellEnd"/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1936CA">
        <w:t>3-17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936CA">
        <w:t>18. siječnja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936CA">
        <w:t>4/3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3315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3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3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3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3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3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3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3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3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3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St-3/2017</izvorni_sadrzaj>
    <derivirana_varijabla naziv="DomainObject.Predmet.OznakaBroj_1">St-3/2017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PIKADO KLUB "TOM-TOM" ĐAKOVO</izvorni_sadrzaj>
    <derivirana_varijabla naziv="DomainObject.Predmet.ProtustrankaFormated_1">  SPORTSKI PIKADO KLUB "TOM-TOM" ĐAKOVO</derivirana_varijabla>
  </DomainObject.Predmet.ProtustrankaFormated>
  <DomainObject.Predmet.ProtustrankaFormatedOIB>
    <izvorni_sadrzaj>  SPORTSKI PIKADO KLUB "TOM-TOM" ĐAKOVO, OIB 44313045944</izvorni_sadrzaj>
    <derivirana_varijabla naziv="DomainObject.Predmet.ProtustrankaFormatedOIB_1">  SPORTSKI PIKADO KLUB "TOM-TOM" ĐAKOVO, OIB 44313045944</derivirana_varijabla>
  </DomainObject.Predmet.ProtustrankaFormatedOIB>
  <DomainObject.Predmet.ProtustrankaFormatedWithAdress>
    <izvorni_sadrzaj> SPORTSKI PIKADO KLUB "TOM-TOM" ĐAKOVO, Ante Starčevića 25, 31400 Đakovo</izvorni_sadrzaj>
    <derivirana_varijabla naziv="DomainObject.Predmet.ProtustrankaFormatedWithAdress_1"> SPORTSKI PIKADO KLUB "TOM-TOM" ĐAKOVO, Ante Starčevića 25, 31400 Đakovo</derivirana_varijabla>
  </DomainObject.Predmet.ProtustrankaFormatedWithAdress>
  <DomainObject.Predmet.ProtustrankaFormatedWithAdressOIB>
    <izvorni_sadrzaj> SPORTSKI PIKADO KLUB "TOM-TOM" ĐAKOVO, OIB 44313045944, Ante Starčevića 25, 31400 Đakovo</izvorni_sadrzaj>
    <derivirana_varijabla naziv="DomainObject.Predmet.ProtustrankaFormatedWithAdressOIB_1"> SPORTSKI PIKADO KLUB "TOM-TOM" ĐAKOVO, OIB 44313045944, Ante Starčevića 25, 31400 Đakovo</derivirana_varijabla>
  </DomainObject.Predmet.ProtustrankaFormatedWithAdressOIB>
  <DomainObject.Predmet.ProtustrankaWithAdress>
    <izvorni_sadrzaj>SPORTSKI PIKADO KLUB "TOM-TOM" ĐAKOVO Ante Starčevića 25, 31400 Đakovo</izvorni_sadrzaj>
    <derivirana_varijabla naziv="DomainObject.Predmet.ProtustrankaWithAdress_1">SPORTSKI PIKADO KLUB "TOM-TOM" ĐAKOVO Ante Starčevića 25, 31400 Đakovo</derivirana_varijabla>
  </DomainObject.Predmet.ProtustrankaWithAdress>
  <DomainObject.Predmet.ProtustrankaWithAdressOIB>
    <izvorni_sadrzaj>SPORTSKI PIKADO KLUB "TOM-TOM" ĐAKOVO, OIB 44313045944, Ante Starčevića 25, 31400 Đakovo</izvorni_sadrzaj>
    <derivirana_varijabla naziv="DomainObject.Predmet.ProtustrankaWithAdressOIB_1">SPORTSKI PIKADO KLUB "TOM-TOM" ĐAKOVO, OIB 44313045944, Ante Starčevića 25, 31400 Đakovo</derivirana_varijabla>
  </DomainObject.Predmet.ProtustrankaWithAdressOIB>
  <DomainObject.Predmet.ProtustrankaNazivFormated>
    <izvorni_sadrzaj>SPORTSKI PIKADO KLUB "TOM-TOM" ĐAKOVO</izvorni_sadrzaj>
    <derivirana_varijabla naziv="DomainObject.Predmet.ProtustrankaNazivFormated_1">SPORTSKI PIKADO KLUB "TOM-TOM" ĐAKOVO</derivirana_varijabla>
  </DomainObject.Predmet.ProtustrankaNazivFormated>
  <DomainObject.Predmet.ProtustrankaNazivFormatedOIB>
    <izvorni_sadrzaj>SPORTSKI PIKADO KLUB "TOM-TOM" ĐAKOVO, OIB 44313045944</izvorni_sadrzaj>
    <derivirana_varijabla naziv="DomainObject.Predmet.ProtustrankaNazivFormatedOIB_1">SPORTSKI PIKADO KLUB "TOM-TOM" ĐAKOVO, OIB 44313045944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SPORTSKI PIKADO KLUB "TOM-TOM" ĐAKOVO</item>
    </izvorni_sadrzaj>
    <derivirana_varijabla naziv="DomainObject.Predmet.ProtuStrankaListFormated_1">
      <item>SPORTSKI PIKADO KLUB "TOM-TOM" ĐAKOVO</item>
    </derivirana_varijabla>
  </DomainObject.Predmet.ProtuStrankaListFormated>
  <DomainObject.Predmet.ProtuStrankaListFormatedOIB>
    <izvorni_sadrzaj>
      <item>SPORTSKI PIKADO KLUB "TOM-TOM" ĐAKOVO, OIB 44313045944</item>
    </izvorni_sadrzaj>
    <derivirana_varijabla naziv="DomainObject.Predmet.ProtuStrankaListFormatedOIB_1">
      <item>SPORTSKI PIKADO KLUB "TOM-TOM" ĐAKOVO, OIB 44313045944</item>
    </derivirana_varijabla>
  </DomainObject.Predmet.ProtuStrankaListFormatedOIB>
  <DomainObject.Predmet.ProtuStrankaListFormatedWithAdress>
    <izvorni_sadrzaj>
      <item>SPORTSKI PIKADO KLUB "TOM-TOM" ĐAKOVO, Ante Starčevića 25, 31400 Đakovo</item>
    </izvorni_sadrzaj>
    <derivirana_varijabla naziv="DomainObject.Predmet.ProtuStrankaListFormatedWithAdress_1">
      <item>SPORTSKI PIKADO KLUB "TOM-TOM" ĐAKOVO, Ante Starčevića 25, 31400 Đakovo</item>
    </derivirana_varijabla>
  </DomainObject.Predmet.ProtuStrankaListFormatedWithAdress>
  <DomainObject.Predmet.ProtuStrankaListFormatedWithAdressOIB>
    <izvorni_sadrzaj>
      <item>SPORTSKI PIKADO KLUB "TOM-TOM" ĐAKOVO, OIB 44313045944, Ante Starčevića 25, 31400 Đakovo</item>
    </izvorni_sadrzaj>
    <derivirana_varijabla naziv="DomainObject.Predmet.ProtuStrankaListFormatedWithAdressOIB_1">
      <item>SPORTSKI PIKADO KLUB "TOM-TOM" ĐAKOVO, OIB 44313045944, Ante Starčevića 25, 31400 Đakovo</item>
    </derivirana_varijabla>
  </DomainObject.Predmet.ProtuStrankaListFormatedWithAdressOIB>
  <DomainObject.Predmet.ProtuStrankaListNazivFormated>
    <izvorni_sadrzaj>
      <item>SPORTSKI PIKADO KLUB "TOM-TOM" ĐAKOVO</item>
    </izvorni_sadrzaj>
    <derivirana_varijabla naziv="DomainObject.Predmet.ProtuStrankaListNazivFormated_1">
      <item>SPORTSKI PIKADO KLUB "TOM-TOM" ĐAKOVO</item>
    </derivirana_varijabla>
  </DomainObject.Predmet.ProtuStrankaListNazivFormated>
  <DomainObject.Predmet.ProtuStrankaListNazivFormatedOIB>
    <izvorni_sadrzaj>
      <item>SPORTSKI PIKADO KLUB "TOM-TOM" ĐAKOVO, OIB 44313045944</item>
    </izvorni_sadrzaj>
    <derivirana_varijabla naziv="DomainObject.Predmet.ProtuStrankaListNazivFormatedOIB_1">
      <item>SPORTSKI PIKADO KLUB "TOM-TOM" ĐAKOVO, OIB 44313045944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SPORTSKI PIKADO KLUB "TOM-TOM" ĐAKOVO</izvorni_sadrzaj>
    <derivirana_varijabla naziv="DomainObject.Predmet.ProtustrankaIDrugi_1">SPORTSKI PIKADO KLUB "TOM-TOM" ĐAKOVO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SPORTSKI PIKADO KLUB "TOM-TOM" ĐAKOVO, OIB 44313045944, Ante Starčevića 25, 31400 Đakovo</izvorni_sadrzaj>
    <derivirana_varijabla naziv="DomainObject.Predmet.ProtustrankaIDrugiAdressOIB_1">SPORTSKI PIKADO KLUB "TOM-TOM" ĐAKOVO, OIB 44313045944, Ante Starčevića 25,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SPORTSKI PIKADO KLUB "TOM-TOM" ĐAKOVO</item>
    </izvorni_sadrzaj>
    <derivirana_varijabla naziv="DomainObject.Predmet.SudioniciListNaziv_1">
      <item>FINA RC OSIJEK</item>
      <item>SPORTSKI PIKADO KLUB "TOM-TOM" ĐAKOVO</item>
    </derivirana_varijabla>
  </DomainObject.Predmet.SudioniciListNaziv>
  <DomainObject.Predmet.SudioniciListAdressOIB>
    <izvorni_sadrzaj>
      <item>FINA RC OSIJEK, OIB 85821130368</item>
      <item>SPORTSKI PIKADO KLUB "TOM-TOM" ĐAKOVO, OIB 44313045944, Ante Starčevića 25,31400 Đakovo</item>
    </izvorni_sadrzaj>
    <derivirana_varijabla naziv="DomainObject.Predmet.SudioniciListAdressOIB_1">
      <item>FINA RC OSIJEK, OIB 85821130368</item>
      <item>SPORTSKI PIKADO KLUB "TOM-TOM" ĐAKOVO, OIB 44313045944, Ante Starčevića 25,31400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44313045944</item>
    </izvorni_sadrzaj>
    <derivirana_varijabla naziv="DomainObject.Predmet.SudioniciListNazivOIB_1">
      <item>, OIB 85821130368</item>
      <item>, OIB 44313045944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1868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2017-01-18T10:44:00Z</dcterms:created>
  <dc:creator>Korisnik</dc:creator>
  <cp:lastModifiedBy>Žana Bem</cp:lastModifiedBy>
  <cp:lastPrinted>2016-10-19T08:05:00Z</cp:lastPrinted>
  <dcterms:modified xmlns:xsi="http://www.w3.org/2001/XMLSchema-instance" xsi:type="dcterms:W3CDTF">2017-01-18T10:45:00Z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