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62e3" w14:paraId="73762e3" w:rsidRDefault="00754611" w:rsidP="00754611" w:rsidR="00754611" w:rsidRPr="00AF0E2E">
      <w:pPr>
        <w:jc w:val="center"/>
        <w15:collapsed w:val="false"/>
      </w:pPr>
      <w:bookmarkStart w:name="_GoBack" w:id="0"/>
      <w:bookmarkEnd w:id="0"/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F6583E" w:rsidP="00F6583E" w:rsidR="00F6583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HAPPY KIDS j.d.o.o., Vukovar, Desna </w:t>
      </w:r>
      <w:proofErr w:type="spellStart"/>
      <w:r>
        <w:t>Supoderica</w:t>
      </w:r>
      <w:proofErr w:type="spellEnd"/>
      <w:r>
        <w:t xml:space="preserve"> 31, MBS: 030185318, OIB: 04362889139</w:t>
      </w:r>
      <w:r>
        <w:rPr>
          <w:color w:val="000000"/>
        </w:rPr>
        <w:t xml:space="preserve">, dana 23. siječnja 2019. godine </w:t>
      </w: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754611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F6583E">
        <w:t xml:space="preserve">direktoru Mariji </w:t>
      </w:r>
      <w:proofErr w:type="spellStart"/>
      <w:r w:rsidR="00F6583E">
        <w:t>Mićić</w:t>
      </w:r>
      <w:proofErr w:type="spellEnd"/>
      <w:r w:rsidR="00F6583E">
        <w:t xml:space="preserve">, OIB: 09421035870, Vukovar, Desna </w:t>
      </w:r>
      <w:proofErr w:type="spellStart"/>
      <w:r w:rsidR="00F6583E">
        <w:t>Supoderica</w:t>
      </w:r>
      <w:proofErr w:type="spellEnd"/>
      <w:r w:rsidR="00F6583E">
        <w:t xml:space="preserve"> 31</w:t>
      </w:r>
      <w:r w:rsidR="00077C68">
        <w:t xml:space="preserve"> 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F6583E">
        <w:rPr>
          <w:sz w:val="24"/>
        </w:rPr>
        <w:t>2143</w:t>
      </w:r>
      <w:r w:rsidR="00754611" w:rsidRPr="00AF0E2E">
        <w:rPr>
          <w:sz w:val="24"/>
        </w:rPr>
        <w:t>-</w:t>
      </w:r>
      <w:r w:rsidR="00F6583E">
        <w:rPr>
          <w:sz w:val="24"/>
        </w:rPr>
        <w:t>2018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</w:t>
      </w:r>
      <w:r w:rsidR="00F6583E">
        <w:t xml:space="preserve">direktor Marija </w:t>
      </w:r>
      <w:proofErr w:type="spellStart"/>
      <w:r w:rsidR="00F6583E">
        <w:t>Mićić</w:t>
      </w:r>
      <w:proofErr w:type="spellEnd"/>
      <w:r w:rsidR="00F6583E">
        <w:t xml:space="preserve">, OIB: 09421035870, Vukovar, Desna </w:t>
      </w:r>
      <w:proofErr w:type="spellStart"/>
      <w:r w:rsidR="00F6583E">
        <w:t>Supoderica</w:t>
      </w:r>
      <w:proofErr w:type="spellEnd"/>
      <w:r w:rsidR="00F6583E">
        <w:t xml:space="preserve"> 31</w:t>
      </w:r>
      <w:r w:rsidRPr="00AF0E2E">
        <w:t>,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F6583E">
        <w:t>2143-2018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</w:t>
      </w:r>
      <w:r w:rsidR="00F6583E">
        <w:t xml:space="preserve">direktoru Mariji </w:t>
      </w:r>
      <w:proofErr w:type="spellStart"/>
      <w:r w:rsidR="00F6583E">
        <w:t>Mićić</w:t>
      </w:r>
      <w:proofErr w:type="spellEnd"/>
      <w:r w:rsidR="00F6583E">
        <w:t xml:space="preserve">, OIB: 09421035870, Vukovar, Desna </w:t>
      </w:r>
      <w:proofErr w:type="spellStart"/>
      <w:r w:rsidR="00F6583E">
        <w:t>Supoderica</w:t>
      </w:r>
      <w:proofErr w:type="spellEnd"/>
      <w:r w:rsidR="00F6583E">
        <w:t xml:space="preserve"> 31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</w:t>
      </w:r>
      <w:r w:rsidR="00F6583E">
        <w:t xml:space="preserve">direktor Marija </w:t>
      </w:r>
      <w:proofErr w:type="spellStart"/>
      <w:r w:rsidR="00F6583E">
        <w:t>Mićić</w:t>
      </w:r>
      <w:proofErr w:type="spellEnd"/>
      <w:r w:rsidR="00F6583E">
        <w:t xml:space="preserve">, OIB: 09421035870, Vukovar, Desna </w:t>
      </w:r>
      <w:proofErr w:type="spellStart"/>
      <w:r w:rsidR="00F6583E">
        <w:t>Supoderica</w:t>
      </w:r>
      <w:proofErr w:type="spellEnd"/>
      <w:r w:rsidR="00F6583E">
        <w:t xml:space="preserve"> 31</w:t>
      </w:r>
      <w:r w:rsidRPr="00AF0E2E">
        <w:t xml:space="preserve">, ne postupi po nalogu suda iz točke I., </w:t>
      </w:r>
      <w:r w:rsidRPr="00AF0E2E">
        <w:lastRenderedPageBreak/>
        <w:t xml:space="preserve">ovo rješenje će se po pravomoćnosti dostaviti FINI radi provedbe ovrhe iz točke II. izreke rješenja.  </w:t>
      </w:r>
    </w:p>
    <w:p w:rsidRDefault="00077C68" w:rsidP="00073323" w:rsidR="00077C68" w:rsidRPr="00AF0E2E">
      <w:pPr>
        <w:jc w:val="both"/>
      </w:pPr>
    </w:p>
    <w:p w:rsidRDefault="00754611" w:rsidP="00754611" w:rsidR="00754611" w:rsidRPr="00AF0E2E">
      <w:pPr>
        <w:jc w:val="center"/>
      </w:pPr>
      <w:r w:rsidRPr="00AF0E2E"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F6583E" w:rsidP="00F6583E" w:rsidR="00F6583E">
      <w:pPr>
        <w:ind w:firstLine="708"/>
        <w:jc w:val="both"/>
      </w:pPr>
      <w:r>
        <w:t xml:space="preserve">Dana 28. prosinca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04-06-18-5610 od 27. prosinca 2018. godine, za otvaranje stečajnog postupka nad dužnikom HAPPY KIDS j.d.o.o., Vukovar, Desna </w:t>
      </w:r>
      <w:proofErr w:type="spellStart"/>
      <w:r>
        <w:t>Supoderica</w:t>
      </w:r>
      <w:proofErr w:type="spellEnd"/>
      <w:r>
        <w:t xml:space="preserve"> 31, MBS: 030185318, OIB: 04362889139.  </w:t>
      </w:r>
    </w:p>
    <w:p w:rsidRDefault="00F6583E" w:rsidP="00F6583E" w:rsidR="00F6583E">
      <w:pPr>
        <w:ind w:firstLine="708"/>
        <w:jc w:val="both"/>
      </w:pPr>
    </w:p>
    <w:p w:rsidRDefault="00F6583E" w:rsidP="00F6583E" w:rsidR="00F6583E">
      <w:pPr>
        <w:ind w:firstLine="708"/>
        <w:jc w:val="both"/>
      </w:pPr>
      <w:r>
        <w:t xml:space="preserve">U zahtjevu je navela da na dan 25. prosinca 2018. godine dužnik u Očevidniku redoslijeda osnova za plaćanje ima evidentirane neizvršene osnove za plaćanje u  neprekinutom razdoblju od 120 dana, u ukupnom iznosu od 11.216,26 kn, u koji iznos je uračunata kamata i naknada FINE za provedbu ovrhe na novčanim sredstvima dužnika. Navodi da dužnik ima 1 zaposlenog radnika. </w:t>
      </w:r>
    </w:p>
    <w:p w:rsidRDefault="00F6583E" w:rsidP="00F6583E" w:rsidR="00F6583E">
      <w:pPr>
        <w:ind w:firstLine="708"/>
        <w:jc w:val="both"/>
      </w:pPr>
    </w:p>
    <w:p w:rsidRDefault="00F6583E" w:rsidP="00F6583E" w:rsidR="00F6583E">
      <w:pPr>
        <w:ind w:firstLine="708"/>
        <w:jc w:val="both"/>
      </w:pPr>
      <w:r>
        <w:t>FINA je dostavila popis računa i oročenih novčanih sredstava dužnika na dan 25. prosinca 2018. godine te u svom podnesku od 27. prosinca 2018. godine navodi da dužnik na dan 25. prosinca 2018. godine u Jedinstvenom registru računa ima otvorene slijedeće račune i oročena novčana sredstva HR4323600001102597626,</w:t>
      </w:r>
      <w:r>
        <w:rPr>
          <w:color w:val="000000"/>
        </w:rPr>
        <w:t xml:space="preserve"> </w:t>
      </w:r>
      <w:r>
        <w:t>te da na temelju čl. 112. st. 5. Stečajnog zakona dužnik na dan 25. prosinca 2018. godine na ime predujma za namirenje troškova stečajnog postupka nema zaplijenjena novčana sredstva.</w:t>
      </w:r>
    </w:p>
    <w:p w:rsidRDefault="00F6583E" w:rsidP="00F6583E" w:rsidR="00F6583E">
      <w:pPr>
        <w:jc w:val="both"/>
      </w:pPr>
      <w:r>
        <w:t xml:space="preserve">   </w:t>
      </w:r>
    </w:p>
    <w:p w:rsidRDefault="00F6583E" w:rsidP="00F6583E" w:rsidR="00F41557" w:rsidRPr="00AF0E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5B2604" w:rsidRPr="00AF0E2E">
        <w:rPr>
          <w:color w:val="000000"/>
        </w:rPr>
        <w:t>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>
        <w:t xml:space="preserve">HAPPY KIDS j.d.o.o., Vukovar, Desna </w:t>
      </w:r>
      <w:proofErr w:type="spellStart"/>
      <w:r>
        <w:t>Supoderica</w:t>
      </w:r>
      <w:proofErr w:type="spellEnd"/>
      <w:r>
        <w:t xml:space="preserve"> 31, MBS: 030185318, OIB: 04362889139 </w:t>
      </w:r>
      <w:r w:rsidR="00F41557" w:rsidRPr="00AF0E2E">
        <w:t>(čl. 123. i 128. st. 1. SZ-a).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D33451">
        <w:t>23. siječnja 2019.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>
      <w:pPr>
        <w:ind w:left="4956"/>
        <w:jc w:val="center"/>
      </w:pPr>
      <w:r w:rsidRPr="00AF0E2E">
        <w:t xml:space="preserve">            mr. sc. Boris Vuković</w:t>
      </w:r>
    </w:p>
    <w:p w:rsidRDefault="003A02BD" w:rsidP="00073323" w:rsidR="003A02BD" w:rsidRPr="00AF0E2E"/>
    <w:p w:rsidRDefault="00754611" w:rsidP="00754611" w:rsidR="00754611" w:rsidRPr="00AF0E2E">
      <w:r w:rsidRPr="00AF0E2E">
        <w:t>Zapisničar: Danijela Špeletić</w:t>
      </w:r>
    </w:p>
    <w:p w:rsidRDefault="00334488" w:rsidP="00754611" w:rsidR="00334488"/>
    <w:p w:rsidRDefault="00D02460" w:rsidP="00754611" w:rsidR="00D02460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t>DNA:</w:t>
      </w:r>
    </w:p>
    <w:p w:rsidRDefault="008A069A" w:rsidP="00D02460" w:rsidR="00D14C42">
      <w:pPr>
        <w:pStyle w:val="Odlomakpopisa"/>
        <w:numPr>
          <w:ilvl w:val="0"/>
          <w:numId w:val="13"/>
        </w:numPr>
        <w:jc w:val="both"/>
      </w:pPr>
      <w:r w:rsidRPr="00D14C42">
        <w:rPr>
          <w:color w:val="000000"/>
        </w:rPr>
        <w:t>zakonski zastupnik dužnika</w:t>
      </w:r>
      <w:r w:rsidRPr="00AF0E2E">
        <w:t xml:space="preserve"> </w:t>
      </w:r>
      <w:r w:rsidR="00D14C42">
        <w:t xml:space="preserve">Marija </w:t>
      </w:r>
      <w:proofErr w:type="spellStart"/>
      <w:r w:rsidR="00D14C42">
        <w:t>Mićić</w:t>
      </w:r>
      <w:proofErr w:type="spellEnd"/>
      <w:r w:rsidR="00D14C42">
        <w:t xml:space="preserve">, Vukovar, Desna </w:t>
      </w:r>
      <w:proofErr w:type="spellStart"/>
      <w:r w:rsidR="00D14C42">
        <w:t>Supoderica</w:t>
      </w:r>
      <w:proofErr w:type="spellEnd"/>
      <w:r w:rsidR="00D14C42">
        <w:t xml:space="preserve"> 31 </w:t>
      </w:r>
    </w:p>
    <w:p w:rsidRDefault="00754611" w:rsidP="00D14C42" w:rsidR="00754611" w:rsidRPr="00D02460">
      <w:pPr>
        <w:pStyle w:val="Odlomakpopisa"/>
        <w:numPr>
          <w:ilvl w:val="0"/>
          <w:numId w:val="13"/>
        </w:numPr>
        <w:jc w:val="both"/>
      </w:pPr>
      <w:r w:rsidRPr="00AF0E2E">
        <w:t xml:space="preserve">FINA - </w:t>
      </w:r>
      <w:r w:rsidRPr="00D14C42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D14C42">
        <w:rPr>
          <w:color w:val="000000"/>
        </w:rPr>
        <w:t>18</w:t>
      </w:r>
      <w:r w:rsidR="00D02460">
        <w:rPr>
          <w:color w:val="000000"/>
        </w:rPr>
        <w:t>.0</w:t>
      </w:r>
      <w:r w:rsidR="00D14C42">
        <w:rPr>
          <w:color w:val="000000"/>
        </w:rPr>
        <w:t>2</w:t>
      </w:r>
      <w:r w:rsidR="00D02460">
        <w:rPr>
          <w:color w:val="000000"/>
        </w:rPr>
        <w:t>.2019. u 9,</w:t>
      </w:r>
      <w:r w:rsidR="00D14C42">
        <w:rPr>
          <w:color w:val="000000"/>
        </w:rPr>
        <w:t>45</w:t>
      </w:r>
      <w:r w:rsidR="00D02460">
        <w:rPr>
          <w:color w:val="000000"/>
        </w:rPr>
        <w:t xml:space="preserve"> sati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423" w:rsidR="00A30423">
      <w:r>
        <w:separator/>
      </w:r>
    </w:p>
  </w:endnote>
  <w:endnote w:id="0" w:type="continuationSeparator">
    <w:p w:rsidRDefault="00A30423" w:rsidR="00A30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423" w:rsidR="00A30423">
      <w:r>
        <w:separator/>
      </w:r>
    </w:p>
  </w:footnote>
  <w:footnote w:id="0" w:type="continuationSeparator">
    <w:p w:rsidRDefault="00A30423" w:rsidR="00A30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5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567F" w:rsidP="00AC567F" w:rsidR="00AC567F">
    <w:pPr>
      <w:pStyle w:val="Zaglavlje"/>
      <w:jc w:val="right"/>
    </w:pPr>
    <w:r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>
      <w:t>Poslovni broj: 7 St-2143/2018-9</w:t>
    </w:r>
  </w:p>
  <w:p w:rsidRDefault="00242F89" w:rsidP="00AC567F" w:rsidR="00FB2FD2">
    <w:pPr>
      <w:pStyle w:val="Zaglavlje"/>
      <w:jc w:val="right"/>
    </w:pPr>
    <w:r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765F2F" w:rsidR="00765F2F">
      <w:tc>
        <w:tcPr>
          <w:tcW w:type="dxa" w:w="3491"/>
          <w:hideMark/>
        </w:tcPr>
        <w:p w:rsidRDefault="00765F2F" w:rsidR="00765F2F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140" cx="485140"/>
                <wp:effectExtent b="0" r="0" t="0" l="0"/>
                <wp:docPr descr="GRB-RH" name="Slika 1" id="1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GRB-RH" name="Slika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140" cx="485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765F2F" w:rsidR="00765F2F">
          <w:pPr>
            <w:jc w:val="center"/>
          </w:pPr>
          <w:r>
            <w:t>Republika Hrvatska</w:t>
          </w:r>
        </w:p>
        <w:p w:rsidRDefault="00765F2F" w:rsidR="00765F2F">
          <w:pPr>
            <w:jc w:val="center"/>
          </w:pPr>
          <w:r>
            <w:t>Trgovački sud u Osijeku</w:t>
          </w:r>
        </w:p>
        <w:p w:rsidRDefault="00765F2F" w:rsidR="00765F2F">
          <w:pPr>
            <w:jc w:val="center"/>
          </w:pPr>
          <w:r>
            <w:t>Osijek, Zagrebačka 2</w:t>
          </w:r>
        </w:p>
      </w:tc>
    </w:tr>
  </w:tbl>
  <w:p w:rsidRDefault="00765F2F" w:rsidP="00765F2F" w:rsidR="00765F2F">
    <w:pPr>
      <w:pStyle w:val="Zaglavlje"/>
      <w:jc w:val="right"/>
    </w:pPr>
  </w:p>
  <w:p w:rsidRDefault="00765F2F" w:rsidP="00765F2F" w:rsidR="00765F2F">
    <w:pPr>
      <w:pStyle w:val="Zaglavlje"/>
      <w:jc w:val="right"/>
    </w:pPr>
  </w:p>
  <w:p w:rsidRDefault="00765F2F" w:rsidP="00073323" w:rsidR="00765F2F">
    <w:pPr>
      <w:pStyle w:val="Zaglavlje"/>
    </w:pPr>
  </w:p>
  <w:p w:rsidRDefault="00765F2F" w:rsidP="00765F2F" w:rsidR="00765F2F">
    <w:pPr>
      <w:pStyle w:val="Zaglavlje"/>
      <w:jc w:val="right"/>
    </w:pPr>
  </w:p>
  <w:p w:rsidRDefault="00765F2F" w:rsidP="00765F2F" w:rsidR="00765F2F">
    <w:pPr>
      <w:pStyle w:val="Zaglavlje"/>
      <w:jc w:val="right"/>
    </w:pPr>
    <w:r>
      <w:t>Poslovni broj: 7 St-2143/2018-9</w:t>
    </w:r>
  </w:p>
  <w:p w:rsidRDefault="00FE4F6A" w:rsidP="003C584A" w:rsidR="00FE4F6A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323"/>
    <w:rsid w:val="000734E6"/>
    <w:rsid w:val="00073899"/>
    <w:rsid w:val="00075B92"/>
    <w:rsid w:val="00075F3C"/>
    <w:rsid w:val="000760D8"/>
    <w:rsid w:val="00077C6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5FC1"/>
    <w:rsid w:val="000C6004"/>
    <w:rsid w:val="000D16F4"/>
    <w:rsid w:val="000D1C3C"/>
    <w:rsid w:val="000D3055"/>
    <w:rsid w:val="000D3DB1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2A57"/>
    <w:rsid w:val="00394C6C"/>
    <w:rsid w:val="00397D60"/>
    <w:rsid w:val="00397F89"/>
    <w:rsid w:val="003A02BD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584A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407A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5F2F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3552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0423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567F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720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460"/>
    <w:rsid w:val="00D11ABF"/>
    <w:rsid w:val="00D1346F"/>
    <w:rsid w:val="00D13931"/>
    <w:rsid w:val="00D14812"/>
    <w:rsid w:val="00D14C4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451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67415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458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583E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58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58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53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09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08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82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852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8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KIDS jednostavno društvo s ograničenom odgovornošću za trgovinu i usluge</izvorni_sadrzaj>
    <derivirana_varijabla naziv="DomainObject.Predmet.ProtustrankaFormated_1">  HAPPY KIDS jednostavno društvo s ograničenom odgovornošću za trgovinu i usluge</derivirana_varijabla>
  </DomainObject.Predmet.ProtustrankaFormated>
  <DomainObject.Predmet.ProtustrankaFormatedOIB>
    <izvorni_sadrzaj>  HAPPY KIDS jednostavno društvo s ograničenom odgovornošću za trgovinu i usluge, OIB 04362889139</izvorni_sadrzaj>
    <derivirana_varijabla naziv="DomainObject.Predmet.ProtustrankaFormatedOIB_1">  HAPPY KIDS jednostavno društvo s ograničenom odgovornošću za trgovinu i usluge, OIB 04362889139</derivirana_varijabla>
  </DomainObject.Predmet.ProtustrankaFormatedOIB>
  <DomainObject.Predmet.ProtustrankaFormatedWithAdress>
    <izvorni_sadrzaj> HAPPY KIDS jednostavno društvo s ograničenom odgovornošću za trgovinu i usluge, Desna Supoderica 31 , 32000 Vukovar</izvorni_sadrzaj>
    <derivirana_varijabla naziv="DomainObject.Predmet.ProtustrankaFormatedWithAdress_1"> HAPPY KIDS jednostavno društvo s ograničenom odgovornošću za trgovinu i usluge, Desna Supoderica 31 , 32000 Vukovar</derivirana_varijabla>
  </DomainObject.Predmet.ProtustrankaFormatedWithAdress>
  <DomainObject.Predmet.ProtustrankaFormatedWithAdressOIB>
    <izvorni_sadrzaj> HAPPY KIDS jednostavno društvo s ograničenom odgovornošću za trgovinu i usluge, OIB 04362889139, Desna Supoderica 31 , 32000 Vukovar</izvorni_sadrzaj>
    <derivirana_varijabla naziv="DomainObject.Predmet.ProtustrankaFormatedWithAdressOIB_1"> HAPPY KIDS jednostavno društvo s ograničenom odgovornošću za trgovinu i usluge, OIB 04362889139, Desna Supoderica 31 , 32000 Vukovar</derivirana_varijabla>
  </DomainObject.Predmet.ProtustrankaFormatedWithAdressOIB>
  <DomainObject.Predmet.ProtustrankaWithAdress>
    <izvorni_sadrzaj>HAPPY KIDS jednostavno društvo s ograničenom odgovornošću za trgovinu i usluge Desna Supoderica 31 , 32000 Vukovar</izvorni_sadrzaj>
    <derivirana_varijabla naziv="DomainObject.Predmet.ProtustrankaWithAdress_1">HAPPY KIDS jednostavno društvo s ograničenom odgovornošću za trgovinu i usluge Desna Supoderica 31 , 32000 Vukovar</derivirana_varijabla>
  </DomainObject.Predmet.ProtustrankaWithAdress>
  <DomainObject.Predmet.ProtustrankaWithAdressOIB>
    <izvorni_sadrzaj>HAPPY KIDS jednostavno društvo s ograničenom odgovornošću za trgovinu i usluge, OIB 04362889139, Desna Supoderica 31 , 32000 Vukovar</izvorni_sadrzaj>
    <derivirana_varijabla naziv="DomainObject.Predmet.ProtustrankaWithAdressOIB_1">HAPPY KIDS jednostavno društvo s ograničenom odgovornošću za trgovinu i usluge, OIB 04362889139, Desna Supoderica 31 , 32000 Vukovar</derivirana_varijabla>
  </DomainObject.Predmet.ProtustrankaWithAdressOIB>
  <DomainObject.Predmet.ProtustrankaNazivFormated>
    <izvorni_sadrzaj>HAPPY KIDS jednostavno društvo s ograničenom odgovornošću za trgovinu i usluge</izvorni_sadrzaj>
    <derivirana_varijabla naziv="DomainObject.Predmet.ProtustrankaNazivFormated_1">HAPPY KIDS jednostavno društvo s ograničenom odgovornošću za trgovinu i usluge</derivirana_varijabla>
  </DomainObject.Predmet.ProtustrankaNazivFormated>
  <DomainObject.Predmet.ProtustrankaNazivFormatedOIB>
    <izvorni_sadrzaj>HAPPY KIDS jednostavno društvo s ograničenom odgovornošću za trgovinu i usluge, OIB 04362889139</izvorni_sadrzaj>
    <derivirana_varijabla naziv="DomainObject.Predmet.ProtustrankaNazivFormatedOIB_1">HAPPY KIDS jednostavno društvo s ograničenom odgovornošću za trgovinu i usluge, OIB 04362889139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HAPPY KIDS jednostavno društvo s ograničenom odgovornošću za trgovinu i usluge</item>
    </izvorni_sadrzaj>
    <derivirana_varijabla naziv="DomainObject.Predmet.ProtuStrankaListFormated_1">
      <item>HAPPY KIDS jednostavno društvo s ograničenom odgovornošću za trgovinu i usluge</item>
    </derivirana_varijabla>
  </DomainObject.Predmet.ProtuStrankaListFormated>
  <DomainObject.Predmet.ProtuStrankaListFormatedOIB>
    <izvorni_sadrzaj>
      <item>HAPPY KIDS jednostavno društvo s ograničenom odgovornošću za trgovinu i usluge, OIB 04362889139</item>
    </izvorni_sadrzaj>
    <derivirana_varijabla naziv="DomainObject.Predmet.ProtuStrankaListFormatedOIB_1">
      <item>HAPPY KIDS jednostavno društvo s ograničenom odgovornošću za trgovinu i usluge, OIB 04362889139</item>
    </derivirana_varijabla>
  </DomainObject.Predmet.ProtuStrankaListFormatedOIB>
  <DomainObject.Predmet.ProtuStrankaListFormatedWithAdress>
    <izvorni_sadrzaj>
      <item>HAPPY KIDS jednostavno društvo s ograničenom odgovornošću za trgovinu i usluge, Desna Supoderica 31 , 32000 Vukovar</item>
    </izvorni_sadrzaj>
    <derivirana_varijabla naziv="DomainObject.Predmet.ProtuStrankaListFormatedWithAdress_1">
      <item>HAPPY KIDS jednostavno društvo s ograničenom odgovornošću za trgovinu i usluge, Desna Supoderica 31 , 32000 Vukovar</item>
    </derivirana_varijabla>
  </DomainObject.Predmet.ProtuStrankaListFormatedWithAdress>
  <DomainObject.Predmet.ProtuStrankaListFormatedWithAdressOIB>
    <izvorni_sadrzaj>
      <item>HAPPY KIDS jednostavno društvo s ograničenom odgovornošću za trgovinu i usluge, OIB 04362889139, Desna Supoderica 31 , 32000 Vukovar</item>
    </izvorni_sadrzaj>
    <derivirana_varijabla naziv="DomainObject.Predmet.ProtuStrankaListFormatedWithAdressOIB_1">
      <item>HAPPY KIDS jednostavno društvo s ograničenom odgovornošću za trgovinu i usluge, OIB 04362889139, Desna Supoderica 31 , 32000 Vukovar</item>
    </derivirana_varijabla>
  </DomainObject.Predmet.ProtuStrankaListFormatedWithAdressOIB>
  <DomainObject.Predmet.ProtuStrankaListNazivFormated>
    <izvorni_sadrzaj>
      <item>HAPPY KIDS jednostavno društvo s ograničenom odgovornošću za trgovinu i usluge</item>
    </izvorni_sadrzaj>
    <derivirana_varijabla naziv="DomainObject.Predmet.ProtuStrankaListNazivFormated_1">
      <item>HAPPY KIDS jednostavno društvo s ograničenom odgovornošću za trgovinu i usluge</item>
    </derivirana_varijabla>
  </DomainObject.Predmet.ProtuStrankaListNazivFormated>
  <DomainObject.Predmet.ProtuStrankaListNazivFormatedOIB>
    <izvorni_sadrzaj>
      <item>HAPPY KIDS jednostavno društvo s ograničenom odgovornošću za trgovinu i usluge, OIB 04362889139</item>
    </izvorni_sadrzaj>
    <derivirana_varijabla naziv="DomainObject.Predmet.ProtuStrankaListNazivFormatedOIB_1">
      <item>HAPPY KIDS jednostavno društvo s ograničenom odgovornošću za trgovinu i usluge, OIB 04362889139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HAPPY KIDS jednostavno društvo s ograničenom odgovornošću za trgovinu i usluge</izvorni_sadrzaj>
    <derivirana_varijabla naziv="DomainObject.Predmet.ProtustrankaIDrugi_1">HAPPY KIDS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HAPPY KIDS jednostavno društvo s ograničenom odgovornošću za trgovinu i usluge, OIB 04362889139, Desna Supoderica 31 , 32000 Vukovar</izvorni_sadrzaj>
    <derivirana_varijabla naziv="DomainObject.Predmet.ProtustrankaIDrugiAdressOIB_1">HAPPY KIDS jednostavno društvo s ograničenom odgovornošću za trgovinu i usluge, OIB 04362889139, Desna Supoderica 31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HAPPY KIDS jednostavno društvo s ograničenom odgovornošću za trgovinu i usluge</item>
    </izvorni_sadrzaj>
    <derivirana_varijabla naziv="DomainObject.Predmet.SudioniciListNaziv_1">
      <item>FINA RC OSIJEK</item>
      <item>HAPPY KIDS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HAPPY KIDS jednostavno društvo s ograničenom odgovornošću za trgovinu i usluge, OIB 04362889139, Desna Supoderica 31 ,32000 Vukovar</item>
    </izvorni_sadrzaj>
    <derivirana_varijabla naziv="DomainObject.Predmet.SudioniciListAdressOIB_1">
      <item>FINA RC OSIJEK, OIB 85821130368</item>
      <item>HAPPY KIDS jednostavno društvo s ograničenom odgovornošću za trgovinu i usluge, OIB 04362889139, Desna Supoderica 31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04362889139</item>
    </izvorni_sadrzaj>
    <derivirana_varijabla naziv="DomainObject.Predmet.SudioniciListNazivOIB_1">
      <item>, OIB 85821130368</item>
      <item>, OIB 04362889139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St-2143/2018-7</izvorni_sadrzaj>
    <derivirana_varijabla naziv="DomainObject.PredzadnjaOdlukaIzPredmeta.Oznaka_1">St-2143/2018-7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24AB4-E6AA-450E-8977-5EC2CC2B8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3947</properties:Characters>
  <properties:Lines>117</properties:Lines>
  <properties:Paragraphs>28</properties:Paragraphs>
  <properties:TotalTime>1030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2018-12-17T10:01:00Z</cp:lastPrinted>
  <dcterms:modified xmlns:xsi="http://www.w3.org/2001/XMLSchema-instance" xsi:type="dcterms:W3CDTF">2019-01-23T07:47:00Z</dcterms:modified>
  <cp:revision>628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(2143-18 RJ (-9).docx)</vt:lpwstr>
  </prop:property>
  <prop:property name="BrojStranica" pid="5" fmtid="{D5CDD505-2E9C-101B-9397-08002B2CF9AE}">
    <vt:i4>3</vt:i4>
  </prop:property>
</prop:Properties>
</file>