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1169" w14:paraId="4af1169" w:rsidRDefault="00EF0544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EF054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3572B8" w:rsidR="003572B8" w:rsidRPr="00AD60DC">
      <w:pPr>
        <w:jc w:val="right"/>
        <w:rPr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C43A61" w:rsidRPr="00AD60DC">
        <w:rPr>
          <w:b/>
          <w:sz w:val="24"/>
          <w:szCs w:val="24"/>
        </w:rPr>
        <w:tab/>
      </w:r>
      <w:r w:rsidR="003572B8" w:rsidRPr="00AD60DC">
        <w:rPr>
          <w:b/>
          <w:sz w:val="24"/>
          <w:szCs w:val="24"/>
        </w:rPr>
        <w:t xml:space="preserve">   </w:t>
      </w:r>
      <w:proofErr w:type="spellStart"/>
      <w:r w:rsidR="003572B8" w:rsidRPr="00AD60DC">
        <w:rPr>
          <w:sz w:val="24"/>
          <w:szCs w:val="24"/>
        </w:rPr>
        <w:t>40</w:t>
      </w:r>
      <w:proofErr w:type="spellEnd"/>
      <w:r w:rsidR="003572B8" w:rsidRPr="00AD60DC">
        <w:rPr>
          <w:sz w:val="24"/>
          <w:szCs w:val="24"/>
        </w:rPr>
        <w:t>.</w:t>
      </w:r>
      <w:r w:rsidR="003572B8" w:rsidRPr="00AD60DC">
        <w:rPr>
          <w:b/>
          <w:sz w:val="24"/>
          <w:szCs w:val="24"/>
        </w:rPr>
        <w:t xml:space="preserve"> </w:t>
      </w:r>
      <w:r w:rsidR="003572B8" w:rsidRPr="00AD60DC">
        <w:rPr>
          <w:sz w:val="24"/>
          <w:szCs w:val="24"/>
        </w:rPr>
        <w:t>St-</w:t>
      </w:r>
      <w:proofErr w:type="spellStart"/>
      <w:r w:rsidR="003572B8">
        <w:rPr>
          <w:sz w:val="24"/>
          <w:szCs w:val="24"/>
        </w:rPr>
        <w:t>2419</w:t>
      </w:r>
      <w:proofErr w:type="spellEnd"/>
      <w:r w:rsidR="003572B8" w:rsidRPr="00AD60DC">
        <w:rPr>
          <w:sz w:val="24"/>
          <w:szCs w:val="24"/>
        </w:rPr>
        <w:t>/</w:t>
      </w:r>
      <w:proofErr w:type="spellStart"/>
      <w:r w:rsidR="003572B8" w:rsidRPr="00AD60DC">
        <w:rPr>
          <w:sz w:val="24"/>
          <w:szCs w:val="24"/>
        </w:rPr>
        <w:t>1</w:t>
      </w:r>
      <w:r w:rsidR="003572B8">
        <w:rPr>
          <w:sz w:val="24"/>
          <w:szCs w:val="24"/>
        </w:rPr>
        <w:t>7</w:t>
      </w:r>
      <w:proofErr w:type="spellEnd"/>
    </w:p>
    <w:p w:rsidRDefault="003572B8" w:rsidP="003572B8" w:rsidR="003572B8">
      <w:pPr>
        <w:jc w:val="right"/>
        <w:rPr>
          <w:sz w:val="24"/>
        </w:rPr>
      </w:pPr>
    </w:p>
    <w:p w:rsidRDefault="003572B8" w:rsidP="003572B8" w:rsidR="003572B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572B8" w:rsidP="003572B8" w:rsidR="003572B8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3572B8" w:rsidP="003572B8" w:rsidR="003572B8">
      <w:pPr>
        <w:jc w:val="both"/>
        <w:rPr>
          <w:sz w:val="24"/>
        </w:rPr>
      </w:pPr>
    </w:p>
    <w:p w:rsidRDefault="003572B8" w:rsidP="003572B8" w:rsidR="003572B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Republika Hrvatska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055784">
        <w:rPr>
          <w:sz w:val="24"/>
          <w:szCs w:val="24"/>
        </w:rPr>
        <w:t>13.travnja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74D7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</w:t>
      </w:r>
      <w:r w:rsidR="005C22A9">
        <w:rPr>
          <w:b/>
          <w:sz w:val="24"/>
        </w:rPr>
        <w:t>4</w:t>
      </w:r>
      <w:r w:rsidR="00ED0FE5">
        <w:rPr>
          <w:b/>
          <w:sz w:val="24"/>
        </w:rPr>
        <w:t>.</w:t>
      </w:r>
      <w:r w:rsidR="005C22A9">
        <w:rPr>
          <w:b/>
          <w:sz w:val="24"/>
        </w:rPr>
        <w:t>svibnja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922BDD">
        <w:rPr>
          <w:b/>
          <w:sz w:val="24"/>
        </w:rPr>
        <w:t>10</w:t>
      </w:r>
      <w:proofErr w:type="spellEnd"/>
      <w:r w:rsidR="00922BDD">
        <w:rPr>
          <w:b/>
          <w:sz w:val="24"/>
        </w:rPr>
        <w:t>,</w:t>
      </w:r>
      <w:proofErr w:type="spellStart"/>
      <w:r w:rsidR="00922BDD">
        <w:rPr>
          <w:b/>
          <w:sz w:val="24"/>
        </w:rPr>
        <w:t>0</w:t>
      </w:r>
      <w:r w:rsidR="005C22A9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22BDD">
        <w:rPr>
          <w:sz w:val="24"/>
        </w:rPr>
        <w:t>13.travnja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17559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F17559" w:rsidP="00F17559" w:rsidR="00F1755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17559" w:rsidP="00F17559" w:rsidR="007E25EB" w:rsidRPr="00F1755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R="007E25EB" w:rsidRPr="00F17559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572B8"/>
    <w:rsid w:val="003F0DE4"/>
    <w:rsid w:val="00485B2D"/>
    <w:rsid w:val="004933B1"/>
    <w:rsid w:val="004D3C28"/>
    <w:rsid w:val="004E6024"/>
    <w:rsid w:val="004F09B7"/>
    <w:rsid w:val="005301C2"/>
    <w:rsid w:val="005B5C24"/>
    <w:rsid w:val="005C22A9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B1BD7"/>
    <w:rsid w:val="008C275B"/>
    <w:rsid w:val="008D19E9"/>
    <w:rsid w:val="009025F7"/>
    <w:rsid w:val="00922BDD"/>
    <w:rsid w:val="00A1052F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D0FE5"/>
    <w:rsid w:val="00EF0544"/>
    <w:rsid w:val="00F17559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1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55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1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55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636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2018-04-13T11:10:00Z</dcterms:created>
  <dc:creator>Unknown</dc:creator>
  <cp:lastModifiedBy>Valentina Delač</cp:lastModifiedBy>
  <cp:lastPrinted>2018-04-13T11:12:00Z</cp:lastPrinted>
  <dcterms:modified xmlns:xsi="http://www.w3.org/2001/XMLSchema-instance" xsi:type="dcterms:W3CDTF">2018-04-13T11:12:00Z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Zaključak ročište  pretpostavke uvjeti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