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67c9" w14:paraId="d9f67c9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733CF">
        <w:t>5 St-1142/15-9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E733CF">
        <w:t xml:space="preserve"> ZAJEDNICA ALBANACA KOPRIVNIČKO-KRIŽEVAČKE ŽUPANIJE, OIB: 85696756720</w:t>
      </w:r>
      <w:r w:rsidR="00665A9B">
        <w:t>,</w:t>
      </w:r>
      <w:r w:rsidR="00E733CF">
        <w:t xml:space="preserve"> Miroslava Krleže 6, Koprivnica, </w:t>
      </w:r>
      <w:r w:rsidR="00637444">
        <w:t xml:space="preserve">dana </w:t>
      </w:r>
      <w:r w:rsidR="00E733CF">
        <w:t>11. kolovoza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E733CF" w:rsidRPr="00E733CF">
        <w:t xml:space="preserve"> </w:t>
      </w:r>
      <w:r w:rsidR="00E733CF">
        <w:t xml:space="preserve">ZAJEDNICA ALBANACA KOPRIVNIČKO-KRIŽEVAČKE ŽUPANIJE, OIB: 85696756720, Miroslava Krleže 6, Koprivnica </w:t>
      </w:r>
      <w:r w:rsidR="00740000">
        <w:t xml:space="preserve">, </w:t>
      </w:r>
      <w:r w:rsidR="00E733CF">
        <w:t>iznosi 8.260,01</w:t>
      </w:r>
      <w:r w:rsidR="001021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E733CF">
        <w:t xml:space="preserve">predsjednik zajednice </w:t>
      </w:r>
      <w:proofErr w:type="spellStart"/>
      <w:r w:rsidR="00E733CF">
        <w:t>Memet</w:t>
      </w:r>
      <w:proofErr w:type="spellEnd"/>
      <w:r w:rsidR="00E733CF">
        <w:t xml:space="preserve"> </w:t>
      </w:r>
      <w:proofErr w:type="spellStart"/>
      <w:r w:rsidR="00E733CF">
        <w:t>Ristemi</w:t>
      </w:r>
      <w:proofErr w:type="spellEnd"/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E733CF">
        <w:t>predsjednik zajednice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E733CF">
        <w:t xml:space="preserve">11. kolovoza </w:t>
      </w:r>
      <w:r w:rsidR="00740000">
        <w:t>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68F" w:rsidR="0098168F">
      <w:r>
        <w:separator/>
      </w:r>
    </w:p>
  </w:endnote>
  <w:endnote w:id="0" w:type="continuationSeparator">
    <w:p w:rsidRDefault="0098168F" w:rsidR="00981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68F" w:rsidR="0098168F">
      <w:r>
        <w:separator/>
      </w:r>
    </w:p>
  </w:footnote>
  <w:footnote w:id="0" w:type="continuationSeparator">
    <w:p w:rsidRDefault="0098168F" w:rsidR="009816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960E3"/>
    <w:rsid w:val="006B6987"/>
    <w:rsid w:val="006C1AAA"/>
    <w:rsid w:val="006C4747"/>
    <w:rsid w:val="006F25A8"/>
    <w:rsid w:val="007177D2"/>
    <w:rsid w:val="0072354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168F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2BAB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733CF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35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5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5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5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5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35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5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5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5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5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St-1142/2015</izvorni_sadrzaj>
    <derivirana_varijabla naziv="DomainObject.Predmet.OznakaBroj_1">St-1142/2015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ALBANACA KOPRIVNIČKO-KRIŽEVAČKE ŽUPANIJE zastupanog po punomoćniku Memet Ristemi</izvorni_sadrzaj>
    <derivirana_varijabla naziv="DomainObject.Predmet.ProtustrankaFormated_1">  ZAJEDNICA ALBANACA KOPRIVNIČKO-KRIŽEVAČKE ŽUPANIJE zastupanog po punomoćniku Memet Ristemi</derivirana_varijabla>
  </DomainObject.Predmet.ProtustrankaFormated>
  <DomainObject.Predmet.ProtustrankaFormatedOIB>
    <izvorni_sadrzaj>  ZAJEDNICA ALBANACA KOPRIVNIČKO-KRIŽEVAČKE ŽUPANIJE, OIB 85696756720 zastupanog po punomoćniku Memet Ristemi</izvorni_sadrzaj>
    <derivirana_varijabla naziv="DomainObject.Predmet.ProtustrankaFormatedOIB_1">  ZAJEDNICA ALBANACA KOPRIVNIČKO-KRIŽEVAČKE ŽUPANIJE, OIB 85696756720 zastupanog po punomoćniku Memet Ristemi</derivirana_varijabla>
  </DomainObject.Predmet.ProtustrankaFormatedOIB>
  <DomainObject.Predmet.ProtustrankaFormatedWithAdress>
    <izvorni_sadrzaj> ZAJEDNICA ALBANACA KOPRIVNIČKO-KRIŽEVAČKE ŽUPANIJE, Miroslava Krleže 6, 48000 Koprivnica zastupanog po punomoćniku Memet Ristemi</izvorni_sadrzaj>
    <derivirana_varijabla naziv="DomainObject.Predmet.ProtustrankaFormatedWithAdress_1"> ZAJEDNICA ALBANACA KOPRIVNIČKO-KRIŽEVAČKE ŽUPANIJE, Miroslava Krleže 6, 48000 Koprivnica zastupanog po punomoćniku Memet Ristemi</derivirana_varijabla>
  </DomainObject.Predmet.ProtustrankaFormatedWithAdress>
  <DomainObject.Predmet.ProtustrankaFormatedWithAdressOIB>
    <izvorni_sadrzaj> ZAJEDNICA ALBANACA KOPRIVNIČKO-KRIŽEVAČKE ŽUPANIJE, OIB 85696756720, Miroslava Krleže 6, 48000 Koprivnica zastupanog po punomoćniku Memet Ristemi</izvorni_sadrzaj>
    <derivirana_varijabla naziv="DomainObject.Predmet.ProtustrankaFormatedWithAdressOIB_1"> ZAJEDNICA ALBANACA KOPRIVNIČKO-KRIŽEVAČKE ŽUPANIJE, OIB 85696756720, Miroslava Krleže 6, 48000 Koprivnica zastupanog po punomoćniku Memet Ristemi</derivirana_varijabla>
  </DomainObject.Predmet.ProtustrankaFormatedWithAdressOIB>
  <DomainObject.Predmet.ProtustrankaWithAdress>
    <izvorni_sadrzaj>ZAJEDNICA ALBANACA KOPRIVNIČKO-KRIŽEVAČKE ŽUPANIJE Miroslava Krleže 6, 48000 Koprivnica</izvorni_sadrzaj>
    <derivirana_varijabla naziv="DomainObject.Predmet.ProtustrankaWithAdress_1">ZAJEDNICA ALBANACA KOPRIVNIČKO-KRIŽEVAČKE ŽUPANIJE Miroslava Krleže 6, 48000 Koprivnica</derivirana_varijabla>
  </DomainObject.Predmet.ProtustrankaWithAdress>
  <DomainObject.Predmet.ProtustrankaWithAdressOIB>
    <izvorni_sadrzaj>ZAJEDNICA ALBANACA KOPRIVNIČKO-KRIŽEVAČKE ŽUPANIJE, OIB 85696756720, Miroslava Krleže 6, 48000 Koprivnica</izvorni_sadrzaj>
    <derivirana_varijabla naziv="DomainObject.Predmet.ProtustrankaWithAdressOIB_1">ZAJEDNICA ALBANACA KOPRIVNIČKO-KRIŽEVAČKE ŽUPANIJE, OIB 85696756720, Miroslava Krleže 6, 48000 Koprivnica</derivirana_varijabla>
  </DomainObject.Predmet.ProtustrankaWithAdressOIB>
  <DomainObject.Predmet.ProtustrankaNazivFormated>
    <izvorni_sadrzaj>ZAJEDNICA ALBANACA KOPRIVNIČKO-KRIŽEVAČKE ŽUPANIJE</izvorni_sadrzaj>
    <derivirana_varijabla naziv="DomainObject.Predmet.ProtustrankaNazivFormated_1">ZAJEDNICA ALBANACA KOPRIVNIČKO-KRIŽEVAČKE ŽUPANIJE</derivirana_varijabla>
  </DomainObject.Predmet.ProtustrankaNazivFormated>
  <DomainObject.Predmet.ProtustrankaNazivFormatedOIB>
    <izvorni_sadrzaj>ZAJEDNICA ALBANACA KOPRIVNIČKO-KRIŽEVAČKE ŽUPANIJE, OIB 85696756720</izvorni_sadrzaj>
    <derivirana_varijabla naziv="DomainObject.Predmet.ProtustrankaNazivFormatedOIB_1">ZAJEDNICA ALBANACA KOPRIVNIČKO-KRIŽEVAČKE ŽUPANIJE, OIB 85696756720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8260.01</izvorni_sadrzaj>
    <derivirana_varijabla naziv="DomainObject.Predmet.TrenutnaVrijednost_1">8260.01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ZAJEDNICA ALBANACA KOPRIVNIČKO-KRIŽEVAČKE ŽUPANIJE zastupanog po punomoćniku Memet Ristemi</item>
    </izvorni_sadrzaj>
    <derivirana_varijabla naziv="DomainObject.Predmet.ProtuStrankaListFormated_1">
      <item>ZAJEDNICA ALBANACA KOPRIVNIČKO-KRIŽEVAČKE ŽUPANIJE zastupanog po punomoćniku Memet Ristemi</item>
    </derivirana_varijabla>
  </DomainObject.Predmet.ProtuStrankaListFormated>
  <DomainObject.Predmet.ProtuStrankaListFormatedOIB>
    <izvorni_sadrzaj>
      <item>ZAJEDNICA ALBANACA KOPRIVNIČKO-KRIŽEVAČKE ŽUPANIJE, OIB 85696756720 zastupanog po punomoćniku Memet Ristemi</item>
    </izvorni_sadrzaj>
    <derivirana_varijabla naziv="DomainObject.Predmet.ProtuStrankaListFormatedOIB_1">
      <item>ZAJEDNICA ALBANACA KOPRIVNIČKO-KRIŽEVAČKE ŽUPANIJE, OIB 85696756720 zastupanog po punomoćniku Memet Ristemi</item>
    </derivirana_varijabla>
  </DomainObject.Predmet.ProtuStrankaListFormatedOIB>
  <DomainObject.Predmet.ProtuStrankaListFormatedWithAdress>
    <izvorni_sadrzaj>
      <item>ZAJEDNICA ALBANACA KOPRIVNIČKO-KRIŽEVAČKE ŽUPANIJE, Miroslava Krleže 6, 48000 Koprivnica zastupanog po punomoćniku Memet Ristemi</item>
    </izvorni_sadrzaj>
    <derivirana_varijabla naziv="DomainObject.Predmet.ProtuStrankaListFormatedWithAdress_1">
      <item>ZAJEDNICA ALBANACA KOPRIVNIČKO-KRIŽEVAČKE ŽUPANIJE, Miroslava Krleže 6, 48000 Koprivnica zastupanog po punomoćniku Memet Ristemi</item>
    </derivirana_varijabla>
  </DomainObject.Predmet.ProtuStrankaListFormatedWithAdress>
  <DomainObject.Predmet.ProtuStrankaListFormatedWithAdressOIB>
    <izvorni_sadrzaj>
      <item>ZAJEDNICA ALBANACA KOPRIVNIČKO-KRIŽEVAČKE ŽUPANIJE, OIB 85696756720, Miroslava Krleže 6, 48000 Koprivnica zastupanog po punomoćniku Memet Ristemi</item>
    </izvorni_sadrzaj>
    <derivirana_varijabla naziv="DomainObject.Predmet.ProtuStrankaListFormatedWithAdressOIB_1">
      <item>ZAJEDNICA ALBANACA KOPRIVNIČKO-KRIŽEVAČKE ŽUPANIJE, OIB 85696756720, Miroslava Krleže 6, 48000 Koprivnica zastupanog po punomoćniku Memet Ristemi</item>
    </derivirana_varijabla>
  </DomainObject.Predmet.ProtuStrankaListFormatedWithAdressOIB>
  <DomainObject.Predmet.ProtuStrankaListNazivFormated>
    <izvorni_sadrzaj>
      <item>ZAJEDNICA ALBANACA KOPRIVNIČKO-KRIŽEVAČKE ŽUPANIJE</item>
    </izvorni_sadrzaj>
    <derivirana_varijabla naziv="DomainObject.Predmet.ProtuStrankaListNazivFormated_1">
      <item>ZAJEDNICA ALBANACA KOPRIVNIČKO-KRIŽEVAČKE ŽUPANIJE</item>
    </derivirana_varijabla>
  </DomainObject.Predmet.ProtuStrankaListNazivFormated>
  <DomainObject.Predmet.ProtuStrankaListNazivFormatedOIB>
    <izvorni_sadrzaj>
      <item>ZAJEDNICA ALBANACA KOPRIVNIČKO-KRIŽEVAČKE ŽUPANIJE, OIB 85696756720</item>
    </izvorni_sadrzaj>
    <derivirana_varijabla naziv="DomainObject.Predmet.ProtuStrankaListNazivFormatedOIB_1">
      <item>ZAJEDNICA ALBANACA KOPRIVNIČKO-KRIŽEVAČKE ŽUPANIJE, OIB 85696756720</item>
    </derivirana_varijabla>
  </DomainObject.Predmet.ProtuStrankaListNazivFormatedOIB>
  <DomainObject.Predmet.OstaliListFormated>
    <izvorni_sadrzaj>
      <item>E-oglasna ploča</item>
      <item>Memet Ristemi punomoćnik sudionika u postupku ZAJEDNICA ALBANACA KOPRIVNIČKO-KRIŽEVAČKE ŽUPANIJE</item>
    </izvorni_sadrzaj>
    <derivirana_varijabla naziv="DomainObject.Predmet.OstaliListFormated_1">
      <item>E-oglasna ploča</item>
      <item>Memet Ristemi punomoćnik sudionika u postupku ZAJEDNICA ALBANACA KOPRIVNIČKO-KRIŽEVAČKE ŽUPANIJE</item>
    </derivirana_varijabla>
  </DomainObject.Predmet.OstaliListFormated>
  <DomainObject.Predmet.OstaliListFormatedOIB>
    <izvorni_sadrzaj>
      <item>E-oglasna ploča</item>
      <item>Memet Ristemi, OIB 17285530961 punomoćnik sudionika u postupku ZAJEDNICA ALBANACA KOPRIVNIČKO-KRIŽEVAČKE ŽUPANIJE</item>
    </izvorni_sadrzaj>
    <derivirana_varijabla naziv="DomainObject.Predmet.OstaliListFormatedOIB_1">
      <item>E-oglasna ploča</item>
      <item>Memet Ristemi, OIB 17285530961 punomoćnik sudionika u postupku ZAJEDNICA ALBANACA KOPRIVNIČKO-KRIŽEVAČKE ŽUPANIJE</item>
    </derivirana_varijabla>
  </DomainObject.Predmet.OstaliListFormatedOIB>
  <DomainObject.Predmet.OstaliListFormatedWithAdress>
    <izvorni_sadrzaj>
      <item>E-oglasna ploča</item>
      <item>Memet Ristemi, Ulica Miroslava Krleže 6, 48000 Koprivnica punomoćnik sudionika u postupku ZAJEDNICA ALBANACA KOPRIVNIČKO-KRIŽEVAČKE ŽUPANIJE</item>
    </izvorni_sadrzaj>
    <derivirana_varijabla naziv="DomainObject.Predmet.OstaliListFormatedWithAdress_1">
      <item>E-oglasna ploča</item>
      <item>Memet Ristemi, Ulica Miroslava Krleže 6, 48000 Koprivnica punomoćnik sudionika u postupku ZAJEDNICA ALBANACA KOPRIVNIČKO-KRIŽEVAČKE ŽUPANIJE</item>
    </derivirana_varijabla>
  </DomainObject.Predmet.OstaliListFormatedWithAdress>
  <DomainObject.Predmet.OstaliListFormatedWithAdressOIB>
    <izvorni_sadrzaj>
      <item>E-oglasna ploča</item>
      <item>Memet Ristemi, OIB 17285530961, Ulica Miroslava Krleže 6, 48000 Koprivnica punomoćnik sudionika u postupku ZAJEDNICA ALBANACA KOPRIVNIČKO-KRIŽEVAČKE ŽUPANIJE</item>
    </izvorni_sadrzaj>
    <derivirana_varijabla naziv="DomainObject.Predmet.OstaliListFormatedWithAdressOIB_1">
      <item>E-oglasna ploča</item>
      <item>Memet Ristemi, OIB 17285530961, Ulica Miroslava Krleže 6, 48000 Koprivnica punomoćnik sudionika u postupku ZAJEDNICA ALBANACA KOPRIVNIČKO-KRIŽEVAČKE ŽUPANIJE</item>
    </derivirana_varijabla>
  </DomainObject.Predmet.OstaliListFormatedWithAdressOIB>
  <DomainObject.Predmet.OstaliListNazivFormated>
    <izvorni_sadrzaj>
      <item>E-oglasna ploča</item>
      <item>Memet Ristemi</item>
    </izvorni_sadrzaj>
    <derivirana_varijabla naziv="DomainObject.Predmet.OstaliListNazivFormated_1">
      <item>E-oglasna ploča</item>
      <item>Memet Ristemi</item>
    </derivirana_varijabla>
  </DomainObject.Predmet.OstaliListNazivFormated>
  <DomainObject.Predmet.OstaliListNazivFormatedOIB>
    <izvorni_sadrzaj>
      <item>E-oglasna ploča</item>
      <item>Memet Ristemi, OIB 17285530961</item>
    </izvorni_sadrzaj>
    <derivirana_varijabla naziv="DomainObject.Predmet.OstaliListNazivFormatedOIB_1">
      <item>E-oglasna ploča</item>
      <item>Memet Ristemi, OIB 17285530961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ZAJEDNICA ALBANACA KOPRIVNIČKO-KRIŽEVAČKE ŽUPANIJE</izvorni_sadrzaj>
    <derivirana_varijabla naziv="DomainObject.Predmet.ProtustrankaIDrugi_1">ZAJEDNICA ALBANACA KOPRIVNIČKO-KRIŽEVAČKE ŽUPANIJE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ZAJEDNICA ALBANACA KOPRIVNIČKO-KRIŽEVAČKE ŽUPANIJE, OIB 85696756720, Miroslava Krleže 6, 48000 Koprivnica</izvorni_sadrzaj>
    <derivirana_varijabla naziv="DomainObject.Predmet.ProtustrankaIDrugiAdressOIB_1">ZAJEDNICA ALBANACA KOPRIVNIČKO-KRIŽEVAČKE ŽUPANIJE, OIB 85696756720, Miroslava Krleže 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ZAJEDNICA ALBANACA KOPRIVNIČKO-KRIŽEVAČKE ŽUPANIJE</item>
      <item>E-oglasna ploča</item>
      <item>Memet Ristemi</item>
    </izvorni_sadrzaj>
    <derivirana_varijabla naziv="DomainObject.Predmet.SudioniciListNaziv_1">
      <item>Financijska agencija</item>
      <item>ZAJEDNICA ALBANACA KOPRIVNIČKO-KRIŽEVAČKE ŽUPANIJE</item>
      <item>E-oglasna ploča</item>
      <item>Memet Ristemi</item>
    </derivirana_varijabla>
  </DomainObject.Predmet.SudioniciListNaziv>
  <DomainObject.Predmet.SudioniciListAdressOIB>
    <izvorni_sadrzaj>
      <item>Financijska agencija, OIB 85821130368, A. Cesarca 2,42000 Varaždin</item>
      <item>ZAJEDNICA ALBANACA KOPRIVNIČKO-KRIŽEVAČKE ŽUPANIJE, OIB 85696756720, Miroslava Krleže 6,48000 Koprivnica</item>
      <item>E-oglasna ploča</item>
      <item>Memet Ristemi, OIB 17285530961, Ulica Miroslava Krleže 6,48000 Koprivnica</item>
    </izvorni_sadrzaj>
    <derivirana_varijabla naziv="DomainObject.Predmet.SudioniciListAdressOIB_1">
      <item>Financijska agencija, OIB 85821130368, A. Cesarca 2,42000 Varaždin</item>
      <item>ZAJEDNICA ALBANACA KOPRIVNIČKO-KRIŽEVAČKE ŽUPANIJE, OIB 85696756720, Miroslava Krleže 6,48000 Koprivnica</item>
      <item>E-oglasna ploča</item>
      <item>Memet Ristemi, OIB 17285530961, Ulica Miroslava Krleže 6,48000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85696756720</item>
      <item>, OIB null</item>
      <item>, OIB 17285530961</item>
    </izvorni_sadrzaj>
    <derivirana_varijabla naziv="DomainObject.Predmet.SudioniciListNazivOIB_1">
      <item>, OIB 85821130368</item>
      <item>, OIB 85696756720</item>
      <item>, OIB null</item>
      <item>, OIB 17285530961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7386DF-0EA1-4A35-A509-7AEA0E3636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1902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2016-08-11T06:36:00Z</dcterms:created>
  <dc:creator>Ljubica Makovec</dc:creator>
  <cp:lastModifiedBy>Karolina Brlek</cp:lastModifiedBy>
  <cp:lastPrinted>2016-08-11T06:35:00Z</cp:lastPrinted>
  <dcterms:modified xmlns:xsi="http://www.w3.org/2001/XMLSchema-instance" xsi:type="dcterms:W3CDTF">2016-08-11T06:37:00Z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