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1a64" w14:paraId="28a1a64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0B7849">
        <w:rPr>
          <w:szCs w:val="23"/>
        </w:rPr>
        <w:t>AUTO ŽUFIĆ j.d.o.o. Pula, Bunarska cesta 46, OIB: 94650864463</w:t>
      </w:r>
      <w:r w:rsidR="006F7785" w:rsidRPr="006F7785">
        <w:t xml:space="preserve">, </w:t>
      </w:r>
      <w:r w:rsidR="00786017">
        <w:t xml:space="preserve"> </w:t>
      </w:r>
      <w:r w:rsidR="000B7849">
        <w:t>9</w:t>
      </w:r>
      <w:r w:rsidR="00786017" w:rsidRPr="00786017">
        <w:t xml:space="preserve">. </w:t>
      </w:r>
      <w:r w:rsidR="000B7849">
        <w:t xml:space="preserve">siječnja </w:t>
      </w:r>
      <w:r w:rsidR="00786017" w:rsidRPr="00786017">
        <w:t>201</w:t>
      </w:r>
      <w:r w:rsidR="000B7849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0B7849">
        <w:rPr>
          <w:szCs w:val="23"/>
        </w:rPr>
        <w:t>AUTO ŽUFIĆ j.d.o.o. Pula, Bunarska cesta 46, OIB: 94650864463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0B7849">
        <w:t>447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0B7849">
        <w:t>447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194EBE">
        <w:t>0</w:t>
      </w:r>
      <w:r w:rsidR="000B7849">
        <w:t>4</w:t>
      </w:r>
      <w:r w:rsidR="00194EBE">
        <w:t xml:space="preserve">. </w:t>
      </w:r>
      <w:r w:rsidR="000B7849">
        <w:t xml:space="preserve">kolovoza </w:t>
      </w:r>
      <w:r w:rsidR="00194EBE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0B7849" w:rsidR="000B7849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0B7849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AUTO ŽUFIĆ j.d.o.o. Pula, Bunarska cesta 46, OIB: 94650864463, te se određuje ročište radi očitovanja o prijedlogu za otvaranje stečajnoga postupka (čl. 123. SZ-a) i radi rasprave o pretpostavkama za otvaranje stečajnoga postupka (čl. 128. st. 1. SZ-a) za dan </w:t>
      </w:r>
    </w:p>
    <w:p w:rsidRDefault="000B7849" w:rsidP="000B7849" w:rsidR="000B7849">
      <w:pPr>
        <w:ind w:right="-2"/>
        <w:jc w:val="center"/>
        <w:rPr>
          <w:szCs w:val="23"/>
        </w:rPr>
      </w:pPr>
    </w:p>
    <w:p w:rsidRDefault="000B7849" w:rsidP="000B7849" w:rsidR="000B7849">
      <w:pPr>
        <w:ind w:right="-2"/>
        <w:jc w:val="center"/>
        <w:rPr>
          <w:szCs w:val="23"/>
        </w:rPr>
      </w:pPr>
      <w:r>
        <w:rPr>
          <w:szCs w:val="23"/>
        </w:rPr>
        <w:t>16. studenog 2017. u 14:00 sati, u Trgovačkom sudu u Pazinu, Dršćevka 1, sudnica 1,</w:t>
      </w:r>
    </w:p>
    <w:p w:rsidRDefault="000B7849" w:rsidP="000B7849" w:rsidR="000B7849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0B7849" w:rsidP="000B7849" w:rsidR="000B7849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0B7849" w:rsidP="000B7849" w:rsidR="000B7849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0B7849" w:rsidP="000B7849" w:rsidR="000B7849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Brankica Žufić iz Pule, Valdebečki put 26.</w:t>
      </w:r>
    </w:p>
    <w:p w:rsidRDefault="000B7849" w:rsidP="000B7849" w:rsidR="000B7849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0B7849" w:rsidP="000B7849" w:rsidR="000B7849">
      <w:pPr>
        <w:ind w:right="-2"/>
        <w:jc w:val="both"/>
        <w:rPr>
          <w:szCs w:val="23"/>
        </w:rPr>
      </w:pPr>
    </w:p>
    <w:p w:rsidRDefault="000B7849" w:rsidP="000B7849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0B7849">
        <w:t>4</w:t>
      </w:r>
      <w:r w:rsidR="00F64C95">
        <w:t xml:space="preserve">. </w:t>
      </w:r>
      <w:r w:rsidR="000B7849">
        <w:t>kolovoza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0B7849" w:rsidR="00323467">
      <w:pPr>
        <w:jc w:val="both"/>
      </w:pPr>
      <w:r>
        <w:tab/>
      </w:r>
      <w:r w:rsidR="00090A50" w:rsidRPr="00063D7A">
        <w:t>Na ročišt</w:t>
      </w:r>
      <w:r w:rsidR="006D0870">
        <w:t>u</w:t>
      </w:r>
      <w:r w:rsidR="00090A50" w:rsidRPr="00063D7A">
        <w:t xml:space="preserve"> </w:t>
      </w:r>
      <w:r w:rsidR="00F64C95">
        <w:t xml:space="preserve">od </w:t>
      </w:r>
      <w:r w:rsidR="000B7849">
        <w:t>16</w:t>
      </w:r>
      <w:r w:rsidR="00F64C95" w:rsidRPr="00042A52">
        <w:t xml:space="preserve">. </w:t>
      </w:r>
      <w:r w:rsidR="000B7849">
        <w:t xml:space="preserve">studenog </w:t>
      </w:r>
      <w:r w:rsidR="00F64C95">
        <w:t>201</w:t>
      </w:r>
      <w:r w:rsidR="00786017">
        <w:t>7</w:t>
      </w:r>
      <w:r w:rsidR="00F64C95">
        <w:t xml:space="preserve">. </w:t>
      </w:r>
      <w:r w:rsidR="000B7849">
        <w:t>z</w:t>
      </w:r>
      <w:r w:rsidR="000B7849" w:rsidRPr="00AA4B97">
        <w:t>akonska zastupnica dužnika</w:t>
      </w:r>
      <w:r w:rsidR="006D0870">
        <w:t xml:space="preserve"> j</w:t>
      </w:r>
      <w:r w:rsidR="000B7849">
        <w:t>e navela</w:t>
      </w:r>
      <w:r w:rsidR="000B7849" w:rsidRPr="00AA4B97">
        <w:t xml:space="preserve"> da se dužnik bavi poslovima vučne službe, da mu je vozilo u kvaru, ali da je sada uzeo u najam drugo vozilo s kojim radi te će u kratkom roku podmiriti dugovanja. Stoga moli sud da mu omogući da u određenom roku dostavi dokaz da su podmireni svi neizvršeni osnovi za plaćanje.</w:t>
      </w:r>
      <w:r w:rsidR="000B7849">
        <w:t xml:space="preserve"> </w:t>
      </w:r>
      <w:r w:rsidR="000B7849" w:rsidRPr="00AA4B97">
        <w:t>Na upit suca za</w:t>
      </w:r>
      <w:r w:rsidR="000B7849">
        <w:t>konska zastupnica dužnika navela je</w:t>
      </w:r>
      <w:r w:rsidR="000B7849" w:rsidRPr="00AA4B97">
        <w:t xml:space="preserve"> da dužnik od imovine u vlasništvu ima osobno vozilo marke Peugeot Expert, 1996. godište, čija vrijednost na današnji dan iznosi </w:t>
      </w:r>
      <w:r w:rsidR="000B7849">
        <w:t>oko</w:t>
      </w:r>
      <w:r w:rsidR="000B7849" w:rsidRPr="00AA4B97">
        <w:t xml:space="preserve"> 10.000,00 kuna. </w:t>
      </w:r>
      <w:r w:rsidR="000B7849">
        <w:t>Također dužnik ima dospjela potraživanja u iznosu od oko 80.000,00 kuna.</w:t>
      </w:r>
    </w:p>
    <w:p w:rsidRDefault="006D0870" w:rsidP="000B7849" w:rsidR="006D0870">
      <w:pPr>
        <w:jc w:val="both"/>
      </w:pPr>
      <w:r>
        <w:tab/>
        <w:t xml:space="preserve">Sudac je rješenjem naložio dužniku da </w:t>
      </w:r>
      <w:r w:rsidRPr="00AA4B97">
        <w:t>u roku od 30 dana sudu dostavi dokaz – potvrdu Fine iz koje proizlazi da dužnik u očevidniku redoslijeda osnova za plaćanje nema evidentiranih neizvršenih osnova za plaćanje.</w:t>
      </w:r>
    </w:p>
    <w:p w:rsidRDefault="006D0870" w:rsidP="006D0870" w:rsidR="006D0870" w:rsidRPr="00063D7A">
      <w:pPr>
        <w:ind w:firstLine="708"/>
        <w:jc w:val="both"/>
      </w:pPr>
      <w:r w:rsidRPr="008B05EB">
        <w:t>Dužnik tu potvrdu nije dostavio.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0B7849">
        <w:t>9</w:t>
      </w:r>
      <w:r w:rsidR="00FE408C" w:rsidRPr="00063D7A">
        <w:t xml:space="preserve">. </w:t>
      </w:r>
      <w:r w:rsidR="000B7849">
        <w:t xml:space="preserve">siječnja </w:t>
      </w:r>
      <w:r w:rsidR="009C71BB" w:rsidRPr="00063D7A">
        <w:t>201</w:t>
      </w:r>
      <w:r w:rsidR="000B7849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AB00A7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0B7849">
        <w:t>09</w:t>
      </w:r>
      <w:r w:rsidR="00BA018B" w:rsidRPr="00063D7A">
        <w:t xml:space="preserve">. </w:t>
      </w:r>
      <w:r w:rsidR="000B7849">
        <w:t xml:space="preserve">siječnja </w:t>
      </w:r>
      <w:r w:rsidR="00BA018B" w:rsidRPr="00063D7A">
        <w:t>201</w:t>
      </w:r>
      <w:r w:rsidR="000B7849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6D0870" w:rsidR="00057E97" w:rsidRPr="00063D7A">
      <w:pPr>
        <w:jc w:val="both"/>
      </w:pPr>
      <w:r>
        <w:t>Kal. 30 dana.</w:t>
      </w:r>
    </w:p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0A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194EBE" w:rsidR="00194EBE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194EBE" w:rsidRPr="00194EBE">
      <w:rPr>
        <w:szCs w:val="23"/>
      </w:rPr>
      <w:t>10 St-</w:t>
    </w:r>
    <w:r w:rsidR="000B7849">
      <w:rPr>
        <w:szCs w:val="23"/>
      </w:rPr>
      <w:t>447</w:t>
    </w:r>
    <w:r w:rsidR="00194EBE">
      <w:rPr>
        <w:szCs w:val="23"/>
      </w:rPr>
      <w:t>/2017</w:t>
    </w:r>
    <w:r w:rsidR="00194EBE" w:rsidRPr="00194EBE">
      <w:rPr>
        <w:szCs w:val="23"/>
      </w:rPr>
      <w:t>-</w:t>
    </w:r>
    <w:r w:rsidR="000B7849">
      <w:rPr>
        <w:szCs w:val="23"/>
      </w:rPr>
      <w:t>8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0B7849">
      <w:rPr>
        <w:szCs w:val="23"/>
      </w:rPr>
      <w:t>447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0B7849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B7849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D087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00A7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67D6F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B0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B0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625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ŽUFIĆ j.d.o.o. PULA</izvorni_sadrzaj>
    <derivirana_varijabla naziv="DomainObject.Predmet.ProtustrankaFormated_1">  AUTO ŽUFIĆ j.d.o.o. PULA</derivirana_varijabla>
  </DomainObject.Predmet.ProtustrankaFormated>
  <DomainObject.Predmet.ProtustrankaFormatedOIB>
    <izvorni_sadrzaj>  AUTO ŽUFIĆ j.d.o.o. PULA, OIB 94650864463</izvorni_sadrzaj>
    <derivirana_varijabla naziv="DomainObject.Predmet.ProtustrankaFormatedOIB_1">  AUTO ŽUFIĆ j.d.o.o. PULA, OIB 94650864463</derivirana_varijabla>
  </DomainObject.Predmet.ProtustrankaFormatedOIB>
  <DomainObject.Predmet.ProtustrankaFormatedWithAdress>
    <izvorni_sadrzaj> AUTO ŽUFIĆ j.d.o.o. PULA, Bunarska cesta 46, 52100 Pula</izvorni_sadrzaj>
    <derivirana_varijabla naziv="DomainObject.Predmet.ProtustrankaFormatedWithAdress_1"> AUTO ŽUFIĆ j.d.o.o. PULA, Bunarska cesta 46, 52100 Pula</derivirana_varijabla>
  </DomainObject.Predmet.ProtustrankaFormatedWithAdress>
  <DomainObject.Predmet.ProtustrankaFormatedWithAdressOIB>
    <izvorni_sadrzaj> AUTO ŽUFIĆ j.d.o.o. PULA, OIB 94650864463, Bunarska cesta 46, 52100 Pula</izvorni_sadrzaj>
    <derivirana_varijabla naziv="DomainObject.Predmet.ProtustrankaFormatedWithAdressOIB_1"> AUTO ŽUFIĆ j.d.o.o. PULA, OIB 94650864463, Bunarska cesta 46, 52100 Pula</derivirana_varijabla>
  </DomainObject.Predmet.ProtustrankaFormatedWithAdressOIB>
  <DomainObject.Predmet.ProtustrankaWithAdress>
    <izvorni_sadrzaj>AUTO ŽUFIĆ j.d.o.o. PULA Bunarska cesta 46, 52100 Pula</izvorni_sadrzaj>
    <derivirana_varijabla naziv="DomainObject.Predmet.ProtustrankaWithAdress_1">AUTO ŽUFIĆ j.d.o.o. PULA Bunarska cesta 46, 52100 Pula</derivirana_varijabla>
  </DomainObject.Predmet.ProtustrankaWithAdress>
  <DomainObject.Predmet.ProtustrankaWithAdressOIB>
    <izvorni_sadrzaj>AUTO ŽUFIĆ j.d.o.o. PULA, OIB 94650864463, Bunarska cesta 46, 52100 Pula</izvorni_sadrzaj>
    <derivirana_varijabla naziv="DomainObject.Predmet.ProtustrankaWithAdressOIB_1">AUTO ŽUFIĆ j.d.o.o. PULA, OIB 94650864463, Bunarska cesta 46, 52100 Pula</derivirana_varijabla>
  </DomainObject.Predmet.ProtustrankaWithAdressOIB>
  <DomainObject.Predmet.ProtustrankaNazivFormated>
    <izvorni_sadrzaj>AUTO ŽUFIĆ j.d.o.o. PULA</izvorni_sadrzaj>
    <derivirana_varijabla naziv="DomainObject.Predmet.ProtustrankaNazivFormated_1">AUTO ŽUFIĆ j.d.o.o. PULA</derivirana_varijabla>
  </DomainObject.Predmet.ProtustrankaNazivFormated>
  <DomainObject.Predmet.ProtustrankaNazivFormatedOIB>
    <izvorni_sadrzaj>AUTO ŽUFIĆ j.d.o.o. PULA, OIB 94650864463</izvorni_sadrzaj>
    <derivirana_varijabla naziv="DomainObject.Predmet.ProtustrankaNazivFormatedOIB_1">AUTO ŽUFIĆ j.d.o.o. PULA, OIB 94650864463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28944.62</izvorni_sadrzaj>
    <derivirana_varijabla naziv="DomainObject.Predmet.TrenutnaVrijednost_1">28944.62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ŽUFIĆ j.d.o.o. PULA</item>
    </izvorni_sadrzaj>
    <derivirana_varijabla naziv="DomainObject.Predmet.ProtuStrankaListFormated_1">
      <item>AUTO ŽUFIĆ j.d.o.o. PULA</item>
    </derivirana_varijabla>
  </DomainObject.Predmet.ProtuStrankaListFormated>
  <DomainObject.Predmet.ProtuStrankaListFormatedOIB>
    <izvorni_sadrzaj>
      <item>AUTO ŽUFIĆ j.d.o.o. PULA, OIB 94650864463</item>
    </izvorni_sadrzaj>
    <derivirana_varijabla naziv="DomainObject.Predmet.ProtuStrankaListFormatedOIB_1">
      <item>AUTO ŽUFIĆ j.d.o.o. PULA, OIB 94650864463</item>
    </derivirana_varijabla>
  </DomainObject.Predmet.ProtuStrankaListFormatedOIB>
  <DomainObject.Predmet.ProtuStrankaListFormatedWithAdress>
    <izvorni_sadrzaj>
      <item>AUTO ŽUFIĆ j.d.o.o. PULA, Bunarska cesta 46, 52100 Pula</item>
    </izvorni_sadrzaj>
    <derivirana_varijabla naziv="DomainObject.Predmet.ProtuStrankaListFormatedWithAdress_1">
      <item>AUTO ŽUFIĆ j.d.o.o. PULA, Bunarska cesta 46, 52100 Pula</item>
    </derivirana_varijabla>
  </DomainObject.Predmet.ProtuStrankaListFormatedWithAdress>
  <DomainObject.Predmet.ProtuStrankaListFormatedWithAdressOIB>
    <izvorni_sadrzaj>
      <item>AUTO ŽUFIĆ j.d.o.o. PULA, OIB 94650864463, Bunarska cesta 46, 52100 Pula</item>
    </izvorni_sadrzaj>
    <derivirana_varijabla naziv="DomainObject.Predmet.ProtuStrankaListFormatedWithAdressOIB_1">
      <item>AUTO ŽUFIĆ j.d.o.o. PULA, OIB 94650864463, Bunarska cesta 46, 52100 Pula</item>
    </derivirana_varijabla>
  </DomainObject.Predmet.ProtuStrankaListFormatedWithAdressOIB>
  <DomainObject.Predmet.ProtuStrankaListNazivFormated>
    <izvorni_sadrzaj>
      <item>AUTO ŽUFIĆ j.d.o.o. PULA</item>
    </izvorni_sadrzaj>
    <derivirana_varijabla naziv="DomainObject.Predmet.ProtuStrankaListNazivFormated_1">
      <item>AUTO ŽUFIĆ j.d.o.o. PULA</item>
    </derivirana_varijabla>
  </DomainObject.Predmet.ProtuStrankaListNazivFormated>
  <DomainObject.Predmet.ProtuStrankaListNazivFormatedOIB>
    <izvorni_sadrzaj>
      <item>AUTO ŽUFIĆ j.d.o.o. PULA, OIB 94650864463</item>
    </izvorni_sadrzaj>
    <derivirana_varijabla naziv="DomainObject.Predmet.ProtuStrankaListNazivFormatedOIB_1">
      <item>AUTO ŽUFIĆ j.d.o.o. PULA, OIB 94650864463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ŽUFIĆ j.d.o.o. PULA</izvorni_sadrzaj>
    <derivirana_varijabla naziv="DomainObject.Predmet.ProtustrankaIDrugi_1">AUTO ŽUFIĆ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AUTO ŽUFIĆ j.d.o.o. PULA, OIB 94650864463, Bunarska cesta 46, 52100 Pula</izvorni_sadrzaj>
    <derivirana_varijabla naziv="DomainObject.Predmet.ProtustrankaIDrugiAdressOIB_1">AUTO ŽUFIĆ j.d.o.o. PULA, OIB 94650864463, Bunarska cesta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ŽUFIĆ j.d.o.o. PULA</item>
    </izvorni_sadrzaj>
    <derivirana_varijabla naziv="DomainObject.Predmet.SudioniciListNaziv_1">
      <item>FINANCIJSKA AGENCIJA, RC RIJEKA, PODRUŽNICA PULA, PULA</item>
      <item>AUTO ŽUFIĆ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AUTO ŽUFIĆ j.d.o.o. PULA, OIB 94650864463, Bunarska cesta 46,52100 Pula</item>
    </izvorni_sadrzaj>
    <derivirana_varijabla naziv="DomainObject.Predmet.SudioniciListAdressOIB_1">
      <item>FINANCIJSKA AGENCIJA, RC RIJEKA, PODRUŽNICA PULA, PULA, OIB 85821130368, F. Kurelca 8,51000 Rijeka</item>
      <item>AUTO ŽUFIĆ j.d.o.o. PULA, OIB 94650864463, Bunarska cesta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94650864463</item>
    </izvorni_sadrzaj>
    <derivirana_varijabla naziv="DomainObject.Predmet.SudioniciListNazivOIB_1">
      <item>, OIB 85821130368</item>
      <item>, OIB 94650864463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71364-660C-40C4-9DE2-5EE399342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759</properties:Words>
  <properties:Characters>3903</properties:Characters>
  <properties:Lines>97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2018-01-09T08:28:00Z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2018-01-09T08:44:00Z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