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6257" w14:paraId="96b6257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72103">
        <w:t>441</w:t>
      </w:r>
      <w:r w:rsidR="00BE14DE">
        <w:t>/</w:t>
      </w:r>
      <w:r w:rsidR="00245588">
        <w:t>16-</w:t>
      </w:r>
      <w:r w:rsidR="0007210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2C738E">
        <w:t>OLIVARIS d.o.o., Šibenik, Ža</w:t>
      </w:r>
      <w:r w:rsidR="004349E4">
        <w:t>borić, Krapanjska 16,</w:t>
      </w:r>
      <w:r w:rsidR="004349E4" w:rsidRPr="007A679F">
        <w:t xml:space="preserve"> OIB: </w:t>
      </w:r>
      <w:r w:rsidR="004349E4">
        <w:t>37276716137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F5B72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4349E4">
        <w:t>OLIVARIS d.o.o., Šibenik, Ž</w:t>
      </w:r>
      <w:r w:rsidR="002C738E">
        <w:t>a</w:t>
      </w:r>
      <w:r w:rsidR="004349E4">
        <w:t>borić, Krapanjska 16,</w:t>
      </w:r>
      <w:r w:rsidR="004349E4" w:rsidRPr="007A679F">
        <w:t xml:space="preserve"> OIB: </w:t>
      </w:r>
      <w:r w:rsidR="004349E4">
        <w:t>37276716137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961D95" w:rsidR="00A70A5D">
      <w:pPr>
        <w:jc w:val="center"/>
      </w:pPr>
      <w:r>
        <w:t>1</w:t>
      </w:r>
      <w:r w:rsidR="00912BD3">
        <w:t>5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072103">
        <w:t>10,35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</w:t>
      </w:r>
      <w:r w:rsidR="00912BD3">
        <w:t>5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072103">
        <w:t>10,37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E80472">
        <w:t>OLIVARIS 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E80472">
        <w:t>1456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E80472">
        <w:t>2.053,634,45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F5B72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E80472">
        <w:t>OLIVARIS d.o.o., Šibenik</w:t>
      </w:r>
      <w:r w:rsidR="00E80472" w:rsidRPr="00F60CD9">
        <w:t xml:space="preserve"> </w:t>
      </w:r>
      <w:r w:rsidR="0020610B" w:rsidRPr="00F60CD9">
        <w:t>i za član</w:t>
      </w:r>
      <w:r w:rsidR="007E3F79">
        <w:t>ove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E80472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ANTE PAVLOVIĆ iz Zagreba, Preradovićeva 29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E80472" w:rsidP="00E80472" w:rsidR="00E80472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JOSIP PAVLOVIĆ iz Zagreba, Preradovićeva 29</w:t>
      </w:r>
      <w:r w:rsidRPr="00EF5B72">
        <w:rPr>
          <w:szCs w:val="24"/>
        </w:rPr>
        <w:t xml:space="preserve"> </w:t>
      </w:r>
      <w:r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675A2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072103">
      <w:t>-441/16-4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2103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75A2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738E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3DA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67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5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5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5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5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67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5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5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5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5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OLIVARIS d.o.o. za uzgoj, preradu i prodaju maslina</izvorni_sadrzaj>
    <derivirana_varijabla naziv="DomainObject.Predmet.ProtustrankaFormated_1">  OLIVARIS d.o.o. za uzgoj, preradu i prodaju maslina</derivirana_varijabla>
  </DomainObject.Predmet.ProtustrankaFormated>
  <DomainObject.Predmet.ProtustrankaFormatedOIB>
    <izvorni_sadrzaj>  OLIVARIS d.o.o. za uzgoj, preradu i prodaju maslina, OIB 37276716137</izvorni_sadrzaj>
    <derivirana_varijabla naziv="DomainObject.Predmet.ProtustrankaFormatedOIB_1">  OLIVARIS d.o.o. za uzgoj, preradu i prodaju maslina, OIB 37276716137</derivirana_varijabla>
  </DomainObject.Predmet.ProtustrankaFormatedOIB>
  <DomainObject.Predmet.ProtustrankaFormatedWithAdress>
    <izvorni_sadrzaj> OLIVARIS d.o.o. za uzgoj, preradu i prodaju maslina, Žaborić, Krapanjska 16, 22000 Šibenik</izvorni_sadrzaj>
    <derivirana_varijabla naziv="DomainObject.Predmet.ProtustrankaFormatedWithAdress_1"> OLIVARIS d.o.o. za uzgoj, preradu i prodaju maslina, Žaborić, Krapanjska 16, 22000 Šibenik</derivirana_varijabla>
  </DomainObject.Predmet.ProtustrankaFormatedWithAdress>
  <DomainObject.Predmet.ProtustrankaFormatedWithAdressOIB>
    <izvorni_sadrzaj> OLIVARIS d.o.o. za uzgoj, preradu i prodaju maslina, OIB 37276716137, Žaborić, Krapanjska 16, 22000 Šibenik</izvorni_sadrzaj>
    <derivirana_varijabla naziv="DomainObject.Predmet.ProtustrankaFormatedWithAdressOIB_1"> OLIVARIS d.o.o. za uzgoj, preradu i prodaju maslina, OIB 37276716137, Žaborić, Krapanjska 16, 22000 Šibenik</derivirana_varijabla>
  </DomainObject.Predmet.ProtustrankaFormatedWithAdressOIB>
  <DomainObject.Predmet.ProtustrankaWithAdress>
    <izvorni_sadrzaj>OLIVARIS d.o.o. za uzgoj, preradu i prodaju maslina Žaborić, Krapanjska 16, 22000 Šibenik</izvorni_sadrzaj>
    <derivirana_varijabla naziv="DomainObject.Predmet.ProtustrankaWithAdress_1">OLIVARIS d.o.o. za uzgoj, preradu i prodaju maslina Žaborić, Krapanjska 16, 22000 Šibenik</derivirana_varijabla>
  </DomainObject.Predmet.ProtustrankaWithAdress>
  <DomainObject.Predmet.ProtustrankaWithAdressOIB>
    <izvorni_sadrzaj>OLIVARIS d.o.o. za uzgoj, preradu i prodaju maslina, OIB 37276716137, Žaborić, Krapanjska 16, 22000 Šibenik</izvorni_sadrzaj>
    <derivirana_varijabla naziv="DomainObject.Predmet.ProtustrankaWithAdressOIB_1">OLIVARIS d.o.o. za uzgoj, preradu i prodaju maslina, OIB 37276716137, Žaborić, Krapanjska 16, 22000 Šibenik</derivirana_varijabla>
  </DomainObject.Predmet.ProtustrankaWithAdressOIB>
  <DomainObject.Predmet.ProtustrankaNazivFormated>
    <izvorni_sadrzaj>OLIVARIS d.o.o. za uzgoj, preradu i prodaju maslina</izvorni_sadrzaj>
    <derivirana_varijabla naziv="DomainObject.Predmet.ProtustrankaNazivFormated_1">OLIVARIS d.o.o. za uzgoj, preradu i prodaju maslina</derivirana_varijabla>
  </DomainObject.Predmet.ProtustrankaNazivFormated>
  <DomainObject.Predmet.ProtustrankaNazivFormatedOIB>
    <izvorni_sadrzaj>OLIVARIS d.o.o. za uzgoj, preradu i prodaju maslina, OIB 37276716137</izvorni_sadrzaj>
    <derivirana_varijabla naziv="DomainObject.Predmet.ProtustrankaNazivFormatedOIB_1">OLIVARIS d.o.o. za uzgoj, preradu i prodaju maslina, OIB 37276716137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OLIVARIS d.o.o. za uzgoj, preradu i prodaju maslina</item>
    </izvorni_sadrzaj>
    <derivirana_varijabla naziv="DomainObject.Predmet.ProtuStrankaListFormated_1">
      <item>OLIVARIS d.o.o. za uzgoj, preradu i prodaju maslina</item>
    </derivirana_varijabla>
  </DomainObject.Predmet.ProtuStrankaListFormated>
  <DomainObject.Predmet.ProtuStrankaListFormatedOIB>
    <izvorni_sadrzaj>
      <item>OLIVARIS d.o.o. za uzgoj, preradu i prodaju maslina, OIB 37276716137</item>
    </izvorni_sadrzaj>
    <derivirana_varijabla naziv="DomainObject.Predmet.ProtuStrankaListFormatedOIB_1">
      <item>OLIVARIS d.o.o. za uzgoj, preradu i prodaju maslina, OIB 37276716137</item>
    </derivirana_varijabla>
  </DomainObject.Predmet.ProtuStrankaListFormatedOIB>
  <DomainObject.Predmet.ProtuStrankaListFormatedWithAdress>
    <izvorni_sadrzaj>
      <item>OLIVARIS d.o.o. za uzgoj, preradu i prodaju maslina, Žaborić, Krapanjska 16, 22000 Šibenik</item>
    </izvorni_sadrzaj>
    <derivirana_varijabla naziv="DomainObject.Predmet.ProtuStrankaListFormatedWithAdress_1">
      <item>OLIVARIS d.o.o. za uzgoj, preradu i prodaju maslina, Žaborić, Krapanjska 16, 22000 Šibenik</item>
    </derivirana_varijabla>
  </DomainObject.Predmet.ProtuStrankaListFormatedWithAdress>
  <DomainObject.Predmet.ProtuStrankaListFormatedWithAdressOIB>
    <izvorni_sadrzaj>
      <item>OLIVARIS d.o.o. za uzgoj, preradu i prodaju maslina, OIB 37276716137, Žaborić, Krapanjska 16, 22000 Šibenik</item>
    </izvorni_sadrzaj>
    <derivirana_varijabla naziv="DomainObject.Predmet.ProtuStrankaListFormatedWithAdressOIB_1">
      <item>OLIVARIS d.o.o. za uzgoj, preradu i prodaju maslina, OIB 37276716137, Žaborić, Krapanjska 16, 22000 Šibenik</item>
    </derivirana_varijabla>
  </DomainObject.Predmet.ProtuStrankaListFormatedWithAdressOIB>
  <DomainObject.Predmet.ProtuStrankaListNazivFormated>
    <izvorni_sadrzaj>
      <item>OLIVARIS d.o.o. za uzgoj, preradu i prodaju maslina</item>
    </izvorni_sadrzaj>
    <derivirana_varijabla naziv="DomainObject.Predmet.ProtuStrankaListNazivFormated_1">
      <item>OLIVARIS d.o.o. za uzgoj, preradu i prodaju maslina</item>
    </derivirana_varijabla>
  </DomainObject.Predmet.ProtuStrankaListNazivFormated>
  <DomainObject.Predmet.ProtuStrankaListNazivFormatedOIB>
    <izvorni_sadrzaj>
      <item>OLIVARIS d.o.o. za uzgoj, preradu i prodaju maslina, OIB 37276716137</item>
    </izvorni_sadrzaj>
    <derivirana_varijabla naziv="DomainObject.Predmet.ProtuStrankaListNazivFormatedOIB_1">
      <item>OLIVARIS d.o.o. za uzgoj, preradu i prodaju maslina, OIB 37276716137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OLIVARIS d.o.o. za uzgoj, preradu i prodaju maslina</izvorni_sadrzaj>
    <derivirana_varijabla naziv="DomainObject.Predmet.ProtustrankaIDrugi_1">OLIVARIS d.o.o. za uzgoj, preradu i prodaju maslina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OLIVARIS d.o.o. za uzgoj, preradu i prodaju maslina, OIB 37276716137, Žaborić, Krapanjska 16, 22000 Šibenik</izvorni_sadrzaj>
    <derivirana_varijabla naziv="DomainObject.Predmet.ProtustrankaIDrugiAdressOIB_1">OLIVARIS d.o.o. za uzgoj, preradu i prodaju maslina, OIB 37276716137, Žaborić, Krapanjska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OLIVARIS d.o.o. za uzgoj, preradu i prodaju maslina</item>
    </izvorni_sadrzaj>
    <derivirana_varijabla naziv="DomainObject.Predmet.SudioniciListNaziv_1">
      <item>FINA - Podružnica Šibenik</item>
      <item>OLIVARIS d.o.o. za uzgoj, preradu i prodaju maslina</item>
    </derivirana_varijabla>
  </DomainObject.Predmet.SudioniciListNaziv>
  <DomainObject.Predmet.SudioniciListAdressOIB>
    <izvorni_sadrzaj>
      <item>FINA - Podružnica Šibenik, OIB 85821130368, Perivoj L. Marune 1,22000 Šibenik</item>
      <item>OLIVARIS d.o.o. za uzgoj, preradu i prodaju maslina, OIB 37276716137, Žaborić, Krapanjska 16,22000 Šibenik</item>
    </izvorni_sadrzaj>
    <derivirana_varijabla naziv="DomainObject.Predmet.SudioniciListAdressOIB_1">
      <item>FINA - Podružnica Šibenik, OIB 85821130368, Perivoj L. Marune 1,22000 Šibenik</item>
      <item>OLIVARIS d.o.o. za uzgoj, preradu i prodaju maslina, OIB 37276716137, Žaborić, Krapanjska 16,22000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37276716137</item>
    </izvorni_sadrzaj>
    <derivirana_varijabla naziv="DomainObject.Predmet.SudioniciListNazivOIB_1">
      <item>, OIB 85821130368</item>
      <item>, OIB 37276716137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80002C-CB99-4F13-90D4-669EBC8DBD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2072</properties:Characters>
  <properties:Lines>81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2016-03-29T08:14:00Z</dcterms:created>
  <dc:creator>Administrator</dc:creator>
  <cp:lastModifiedBy>Merlina Klišmanić</cp:lastModifiedBy>
  <cp:lastPrinted>2016-03-29T09:59:00Z</cp:lastPrinted>
  <dcterms:modified xmlns:xsi="http://www.w3.org/2001/XMLSchema-instance" xsi:type="dcterms:W3CDTF">2016-03-31T08:18:00Z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