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db07" w14:paraId="98adb07" w:rsidRDefault="00BB0656" w:rsidP="00BB0656" w:rsidR="00BB065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</w:t>
      </w:r>
      <w:r w:rsidR="00D953B4">
        <w:rPr>
          <w:rFonts w:cs="Times New Roman" w:eastAsia="Times New Roman" w:hAnsi="Times New Roman" w:ascii="Times New Roman"/>
          <w:sz w:val="24"/>
          <w:szCs w:val="24"/>
          <w:lang w:eastAsia="hr-HR"/>
        </w:rPr>
        <w:t>685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BB0656" w:rsidP="00BB0656" w:rsidR="00BB06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D953B4">
        <w:rPr>
          <w:rFonts w:cs="Times New Roman" w:eastAsia="Times New Roman" w:hAnsi="Times New Roman" w:ascii="Times New Roman"/>
          <w:sz w:val="24"/>
          <w:szCs w:val="24"/>
          <w:lang w:eastAsia="hr-HR"/>
        </w:rPr>
        <w:t>CERA COMMERCE d.o.o., Šibenik , VIII dalmatinske udarne brigade 24, MBS: 060142184, OIB: 27398499372,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7616C0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D953B4">
        <w:rPr>
          <w:rFonts w:cs="Times New Roman" w:eastAsia="Times New Roman" w:hAnsi="Times New Roman" w:ascii="Times New Roman"/>
          <w:sz w:val="24"/>
          <w:szCs w:val="24"/>
          <w:lang w:eastAsia="hr-HR"/>
        </w:rPr>
        <w:t>CERA COMMERCE</w:t>
      </w:r>
      <w:r w:rsidR="00154E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54EBC" w:rsidRPr="00154E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0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Šibenik</w:t>
      </w:r>
      <w:r w:rsidR="00D953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VIII dalmatinske udarne brigade 24, MBS: 060142184, OIB: 27398499372, </w:t>
      </w:r>
      <w:r w:rsidR="00D953B4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9315F4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7616C0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u 13.30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kada je ovo rješenje istaknuto na e-oglasnoj ploči Trgovačkog suda Zadru, Stalne službe u Šibeniku.</w:t>
      </w: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7616C0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 iz Zagreba, Petrinjska 28, OIB: 66025260916.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D953B4">
        <w:rPr>
          <w:rFonts w:cs="Times New Roman" w:eastAsia="Times New Roman" w:hAnsi="Times New Roman" w:ascii="Times New Roman"/>
          <w:sz w:val="24"/>
          <w:szCs w:val="24"/>
          <w:lang w:eastAsia="hr-HR"/>
        </w:rPr>
        <w:t>CERA COMMERCE</w:t>
      </w:r>
      <w:r w:rsidR="00154EBC" w:rsidRPr="00154E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54EB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08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Šibenik</w:t>
      </w:r>
      <w:r w:rsidR="00D953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VIII dalmatinske udarne brigade 24, MBS: 060142184, OIB: 27398499372, </w:t>
      </w:r>
      <w:r w:rsidR="00D953B4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9315F4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D953B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953B4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953B4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D953B4">
        <w:rPr>
          <w:rFonts w:cs="Times New Roman" w:eastAsia="Times New Roman" w:hAnsi="Times New Roman" w:ascii="Times New Roman"/>
          <w:sz w:val="24"/>
          <w:szCs w:val="24"/>
          <w:lang w:eastAsia="hr-HR"/>
        </w:rPr>
        <w:t>CERA COMMERCE d.o.o., Šibenik , VIII dalmatinske udarne brigade 24, MBS: 060142184, OIB: 27398499372</w:t>
      </w: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D953B4">
        <w:rPr>
          <w:rFonts w:cs="Times New Roman" w:eastAsia="Times New Roman" w:hAnsi="Times New Roman" w:ascii="Times New Roman"/>
          <w:sz w:val="24"/>
          <w:szCs w:val="24"/>
          <w:lang w:eastAsia="hr-HR"/>
        </w:rPr>
        <w:t>685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D953B4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953B4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D953B4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953B4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7616C0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4D14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0DB2" w:rsidR="00A20DB2"/>
    <w:sectPr w:rsidSect="00BD7A2F" w:rsidR="00A20DB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4DF4" w:rsidP="00BD7A2F" w:rsidR="00454DF4">
      <w:pPr>
        <w:spacing w:lineRule="auto" w:line="240" w:after="0"/>
      </w:pPr>
      <w:r>
        <w:separator/>
      </w:r>
    </w:p>
  </w:endnote>
  <w:endnote w:id="0" w:type="continuationSeparator">
    <w:p w:rsidRDefault="00454DF4" w:rsidP="00BD7A2F" w:rsidR="00454DF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4DF4" w:rsidP="00BD7A2F" w:rsidR="00454DF4">
      <w:pPr>
        <w:spacing w:lineRule="auto" w:line="240" w:after="0"/>
      </w:pPr>
      <w:r>
        <w:separator/>
      </w:r>
    </w:p>
  </w:footnote>
  <w:footnote w:id="0" w:type="continuationSeparator">
    <w:p w:rsidRDefault="00454DF4" w:rsidP="00BD7A2F" w:rsidR="00454DF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A2F" w:rsidR="00BD7A2F">
    <w:pPr>
      <w:pStyle w:val="Zaglavlje"/>
    </w:pPr>
    <w:r>
      <w:tab/>
      <w:t>2</w:t>
    </w:r>
    <w:r>
      <w:tab/>
      <w:t>9St-</w:t>
    </w:r>
    <w:r w:rsidR="00D953B4">
      <w:t>685</w:t>
    </w:r>
    <w: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656"/>
    <w:rsid w:val="00154EBC"/>
    <w:rsid w:val="001B48EF"/>
    <w:rsid w:val="00252646"/>
    <w:rsid w:val="002D090A"/>
    <w:rsid w:val="0031551B"/>
    <w:rsid w:val="003A087F"/>
    <w:rsid w:val="00454DF4"/>
    <w:rsid w:val="00476E19"/>
    <w:rsid w:val="004A7D3A"/>
    <w:rsid w:val="004D14EC"/>
    <w:rsid w:val="005C6217"/>
    <w:rsid w:val="005D361A"/>
    <w:rsid w:val="00673C09"/>
    <w:rsid w:val="006D4CC4"/>
    <w:rsid w:val="007616C0"/>
    <w:rsid w:val="009315F4"/>
    <w:rsid w:val="00A20DB2"/>
    <w:rsid w:val="00A96374"/>
    <w:rsid w:val="00AA443B"/>
    <w:rsid w:val="00B8264C"/>
    <w:rsid w:val="00BB0656"/>
    <w:rsid w:val="00BD7A2F"/>
    <w:rsid w:val="00CE57F1"/>
    <w:rsid w:val="00D953B4"/>
    <w:rsid w:val="00DC14ED"/>
    <w:rsid w:val="00E6743F"/>
    <w:rsid w:val="00EC7656"/>
    <w:rsid w:val="00FB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06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3A08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87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087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087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087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06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3A08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8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08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08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087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28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St-685/2015</izvorni_sadrzaj>
    <derivirana_varijabla naziv="DomainObject.Predmet.OznakaBroj_1">St-685/2015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CERA COMMERCE trgovinsko d.o.o.</izvorni_sadrzaj>
    <derivirana_varijabla naziv="DomainObject.Predmet.ProtustrankaFormated_1">  CERA COMMERCE trgovinsko d.o.o.</derivirana_varijabla>
  </DomainObject.Predmet.ProtustrankaFormated>
  <DomainObject.Predmet.ProtustrankaFormatedOIB>
    <izvorni_sadrzaj>  CERA COMMERCE trgovinsko d.o.o., OIB 27398499372</izvorni_sadrzaj>
    <derivirana_varijabla naziv="DomainObject.Predmet.ProtustrankaFormatedOIB_1">  CERA COMMERCE trgovinsko d.o.o., OIB 27398499372</derivirana_varijabla>
  </DomainObject.Predmet.ProtustrankaFormatedOIB>
  <DomainObject.Predmet.ProtustrankaFormatedWithAdress>
    <izvorni_sadrzaj> CERA COMMERCE trgovinsko d.o.o., VIII dalmatinske udarne brigade 24, 22000 Šibenik</izvorni_sadrzaj>
    <derivirana_varijabla naziv="DomainObject.Predmet.ProtustrankaFormatedWithAdress_1"> CERA COMMERCE trgovinsko d.o.o., VIII dalmatinske udarne brigade 24, 22000 Šibenik</derivirana_varijabla>
  </DomainObject.Predmet.ProtustrankaFormatedWithAdress>
  <DomainObject.Predmet.ProtustrankaFormatedWithAdressOIB>
    <izvorni_sadrzaj> CERA COMMERCE trgovinsko d.o.o., OIB 27398499372, VIII dalmatinske udarne brigade 24, 22000 Šibenik</izvorni_sadrzaj>
    <derivirana_varijabla naziv="DomainObject.Predmet.ProtustrankaFormatedWithAdressOIB_1"> CERA COMMERCE trgovinsko d.o.o., OIB 27398499372, VIII dalmatinske udarne brigade 24, 22000 Šibenik</derivirana_varijabla>
  </DomainObject.Predmet.ProtustrankaFormatedWithAdressOIB>
  <DomainObject.Predmet.ProtustrankaWithAdress>
    <izvorni_sadrzaj>CERA COMMERCE trgovinsko d.o.o. VIII dalmatinske udarne brigade 24, 22000 Šibenik</izvorni_sadrzaj>
    <derivirana_varijabla naziv="DomainObject.Predmet.ProtustrankaWithAdress_1">CERA COMMERCE trgovinsko d.o.o. VIII dalmatinske udarne brigade 24, 22000 Šibenik</derivirana_varijabla>
  </DomainObject.Predmet.ProtustrankaWithAdress>
  <DomainObject.Predmet.ProtustrankaWithAdressOIB>
    <izvorni_sadrzaj>CERA COMMERCE trgovinsko d.o.o., OIB 27398499372, VIII dalmatinske udarne brigade 24, 22000 Šibenik</izvorni_sadrzaj>
    <derivirana_varijabla naziv="DomainObject.Predmet.ProtustrankaWithAdressOIB_1">CERA COMMERCE trgovinsko d.o.o., OIB 27398499372, VIII dalmatinske udarne brigade 24, 22000 Šibenik</derivirana_varijabla>
  </DomainObject.Predmet.ProtustrankaWithAdressOIB>
  <DomainObject.Predmet.ProtustrankaNazivFormated>
    <izvorni_sadrzaj>CERA COMMERCE trgovinsko d.o.o.</izvorni_sadrzaj>
    <derivirana_varijabla naziv="DomainObject.Predmet.ProtustrankaNazivFormated_1">CERA COMMERCE trgovinsko d.o.o.</derivirana_varijabla>
  </DomainObject.Predmet.ProtustrankaNazivFormated>
  <DomainObject.Predmet.ProtustrankaNazivFormatedOIB>
    <izvorni_sadrzaj>CERA COMMERCE trgovinsko d.o.o., OIB 27398499372</izvorni_sadrzaj>
    <derivirana_varijabla naziv="DomainObject.Predmet.ProtustrankaNazivFormatedOIB_1">CERA COMMERCE trgovinsko d.o.o., OIB 27398499372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CERA COMMERCE trgovinsko d.o.o.</item>
    </izvorni_sadrzaj>
    <derivirana_varijabla naziv="DomainObject.Predmet.ProtuStrankaListFormated_1">
      <item>CERA COMMERCE trgovinsko d.o.o.</item>
    </derivirana_varijabla>
  </DomainObject.Predmet.ProtuStrankaListFormated>
  <DomainObject.Predmet.ProtuStrankaListFormatedOIB>
    <izvorni_sadrzaj>
      <item>CERA COMMERCE trgovinsko d.o.o., OIB 27398499372</item>
    </izvorni_sadrzaj>
    <derivirana_varijabla naziv="DomainObject.Predmet.ProtuStrankaListFormatedOIB_1">
      <item>CERA COMMERCE trgovinsko d.o.o., OIB 27398499372</item>
    </derivirana_varijabla>
  </DomainObject.Predmet.ProtuStrankaListFormatedOIB>
  <DomainObject.Predmet.ProtuStrankaListFormatedWithAdress>
    <izvorni_sadrzaj>
      <item>CERA COMMERCE trgovinsko d.o.o., VIII dalmatinske udarne brigade 24, 22000 Šibenik</item>
    </izvorni_sadrzaj>
    <derivirana_varijabla naziv="DomainObject.Predmet.ProtuStrankaListFormatedWithAdress_1">
      <item>CERA COMMERCE trgovinsko d.o.o., VIII dalmatinske udarne brigade 24, 22000 Šibenik</item>
    </derivirana_varijabla>
  </DomainObject.Predmet.ProtuStrankaListFormatedWithAdress>
  <DomainObject.Predmet.ProtuStrankaListFormatedWithAdressOIB>
    <izvorni_sadrzaj>
      <item>CERA COMMERCE trgovinsko d.o.o., OIB 27398499372, VIII dalmatinske udarne brigade 24, 22000 Šibenik</item>
    </izvorni_sadrzaj>
    <derivirana_varijabla naziv="DomainObject.Predmet.ProtuStrankaListFormatedWithAdressOIB_1">
      <item>CERA COMMERCE trgovinsko d.o.o., OIB 27398499372, VIII dalmatinske udarne brigade 24, 22000 Šibenik</item>
    </derivirana_varijabla>
  </DomainObject.Predmet.ProtuStrankaListFormatedWithAdressOIB>
  <DomainObject.Predmet.ProtuStrankaListNazivFormated>
    <izvorni_sadrzaj>
      <item>CERA COMMERCE trgovinsko d.o.o.</item>
    </izvorni_sadrzaj>
    <derivirana_varijabla naziv="DomainObject.Predmet.ProtuStrankaListNazivFormated_1">
      <item>CERA COMMERCE trgovinsko d.o.o.</item>
    </derivirana_varijabla>
  </DomainObject.Predmet.ProtuStrankaListNazivFormated>
  <DomainObject.Predmet.ProtuStrankaListNazivFormatedOIB>
    <izvorni_sadrzaj>
      <item>CERA COMMERCE trgovinsko d.o.o., OIB 27398499372</item>
    </izvorni_sadrzaj>
    <derivirana_varijabla naziv="DomainObject.Predmet.ProtuStrankaListNazivFormatedOIB_1">
      <item>CERA COMMERCE trgovinsko d.o.o., OIB 27398499372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CERA COMMERCE trgovinsko d.o.o.</izvorni_sadrzaj>
    <derivirana_varijabla naziv="DomainObject.Predmet.ProtustrankaIDrugi_1">CERA COMMERCE trgovinsko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CERA COMMERCE trgovinsko d.o.o., OIB 27398499372, VIII dalmatinske udarne brigade 24, 22000 Šibenik</izvorni_sadrzaj>
    <derivirana_varijabla naziv="DomainObject.Predmet.ProtustrankaIDrugiAdressOIB_1">CERA COMMERCE trgovinsko d.o.o., OIB 27398499372, VIII dalmatinske udarne brigade 24,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CERA COMMERCE trgovinsko d.o.o.</item>
    </izvorni_sadrzaj>
    <derivirana_varijabla naziv="DomainObject.Predmet.SudioniciListNaziv_1">
      <item>FINA - Podružnica Šibenik</item>
      <item>CERA COMMERCE trgovinsko d.o.o.</item>
    </derivirana_varijabla>
  </DomainObject.Predmet.SudioniciListNaziv>
  <DomainObject.Predmet.SudioniciListAdressOIB>
    <izvorni_sadrzaj>
      <item>FINA - Podružnica Šibenik, OIB 85821130368, Perivoj L. Marune 1,22000 Šibenik</item>
      <item>CERA COMMERCE trgovinsko d.o.o., OIB 27398499372, VIII dalmatinske udarne brigade 24,22000 Šibenik</item>
    </izvorni_sadrzaj>
    <derivirana_varijabla naziv="DomainObject.Predmet.SudioniciListAdressOIB_1">
      <item>FINA - Podružnica Šibenik, OIB 85821130368, Perivoj L. Marune 1,22000 Šibenik</item>
      <item>CERA COMMERCE trgovinsko d.o.o., OIB 27398499372, VIII dalmatinske udarne brigade 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27398499372</item>
    </izvorni_sadrzaj>
    <derivirana_varijabla naziv="DomainObject.Predmet.SudioniciListNazivOIB_1">
      <item>, OIB 85821130368</item>
      <item>, OIB 27398499372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2633</properties:Characters>
  <properties:Lines>91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2016-02-23T12:00:00Z</dcterms:created>
  <dc:creator>Marina Gulin</dc:creator>
  <cp:lastModifiedBy>Marina Gulin</cp:lastModifiedBy>
  <cp:lastPrinted>2016-02-16T12:17:00Z</cp:lastPrinted>
  <dcterms:modified xmlns:xsi="http://www.w3.org/2001/XMLSchema-instance" xsi:type="dcterms:W3CDTF">2016-02-23T12:05:00Z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