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1d14" w14:paraId="0c51d1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AC55DA" w:rsidRPr="0012065A">
        <w:rPr>
          <w:lang w:val="hr-HR"/>
        </w:rPr>
        <w:t>GIESCHEN jednostavno društvo s ograničenom odgovornošću za usluge,</w:t>
      </w:r>
      <w:r w:rsidR="00AC55DA" w:rsidRPr="00443597">
        <w:rPr>
          <w:lang w:val="hr-HR"/>
        </w:rPr>
        <w:t xml:space="preserve"> Kaštel Gomilica (Grad Kaštela), Bruna Bušića 8, OIB: 65759085686, MBS: 060324359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3C5E82">
        <w:rPr>
          <w:lang w:val="hr-HR"/>
        </w:rPr>
        <w:t>27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AC55DA" w:rsidRPr="0012065A">
        <w:rPr>
          <w:lang w:val="hr-HR"/>
        </w:rPr>
        <w:t>GIESCHEN jednostavno društvo s ograničenom odgovornošću za usluge,</w:t>
      </w:r>
      <w:r w:rsidR="00AC55DA" w:rsidRPr="00443597">
        <w:rPr>
          <w:lang w:val="hr-HR"/>
        </w:rPr>
        <w:t xml:space="preserve"> Kaštel Gomilica (Grad Kaštela), Bruna Bušića 8, OIB: 65759085686, MBS: 060324359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3C5E82">
        <w:rPr>
          <w:lang w:val="hr-HR"/>
        </w:rPr>
        <w:t>27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7023D9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7023D9">
        <w:rPr>
          <w:lang w:val="hr-HR"/>
        </w:rPr>
        <w:t>Renato Sabljić, Zagreb, Zdenački zavoj 14, OIB:74644810692</w:t>
      </w:r>
      <w:r w:rsidR="007E4C1B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AC55DA" w:rsidRPr="0012065A">
        <w:rPr>
          <w:lang w:val="hr-HR"/>
        </w:rPr>
        <w:t>GIESCHEN jednostavno društvo s ograničenom odgovornošću za usluge,</w:t>
      </w:r>
      <w:r w:rsidR="00AC55DA" w:rsidRPr="00443597">
        <w:rPr>
          <w:lang w:val="hr-HR"/>
        </w:rPr>
        <w:t xml:space="preserve"> Kaštel Gomilica (Grad Kaštela), Bruna Bušića 8, OIB: 65759085686, MBS: 060324359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50FD4" w:rsidR="00C50FD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C55DA">
        <w:rPr>
          <w:lang w:val="hr-HR"/>
        </w:rPr>
        <w:t>24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C55DA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AC55DA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C55DA" w:rsidRPr="0012065A">
        <w:rPr>
          <w:lang w:val="hr-HR"/>
        </w:rPr>
        <w:t>GIESCHEN jednostavno društvo s ograničenom odgovornošću za usluge,</w:t>
      </w:r>
      <w:r w:rsidR="00AC55DA" w:rsidRPr="00443597">
        <w:rPr>
          <w:lang w:val="hr-HR"/>
        </w:rPr>
        <w:t xml:space="preserve"> Kaštel Gomilica (Grad Kaštela), Bruna Bušića 8, OIB: 65759085686, MBS: 060324359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AC55DA" w:rsidRPr="00443597">
        <w:rPr>
          <w:lang w:val="hr-HR"/>
        </w:rPr>
        <w:t>22.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C55DA" w:rsidRPr="00443597">
        <w:rPr>
          <w:lang w:val="hr-HR"/>
        </w:rPr>
        <w:t>120 dana, u ukupnom iznosu od 8.379,55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7E4C1B">
        <w:rPr>
          <w:b/>
          <w:lang w:val="hr-HR"/>
        </w:rPr>
        <w:t>16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3C5E82">
        <w:rPr>
          <w:lang w:val="hr-HR"/>
        </w:rPr>
        <w:t>27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233CF3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773F8" w:rsidRPr="00E773F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C55DA">
      <w:t>912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C55DA">
      <w:t>912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773F8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3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73F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73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73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7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3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73F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73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73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SZ</izvorni_sadrzaj>
    <derivirana_varijabla naziv="DomainObject.Predmet.PrimjedbaSuca_1">čl. 429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GIESCHEN jednostavno društvo s ograničenom odgovornošću za usluge</izvorni_sadrzaj>
    <derivirana_varijabla naziv="DomainObject.Predmet.ProtustrankaFormated_1">  GIESCHEN jednostavno društvo s ograničenom odgovornošću za usluge</derivirana_varijabla>
  </DomainObject.Predmet.ProtustrankaFormated>
  <DomainObject.Predmet.ProtustrankaFormatedOIB>
    <izvorni_sadrzaj>  GIESCHEN jednostavno društvo s ograničenom odgovornošću za usluge, OIB 65759085686</izvorni_sadrzaj>
    <derivirana_varijabla naziv="DomainObject.Predmet.ProtustrankaFormatedOIB_1">  GIESCHEN jednostavno društvo s ograničenom odgovornošću za usluge, OIB 65759085686</derivirana_varijabla>
  </DomainObject.Predmet.ProtustrankaFormatedOIB>
  <DomainObject.Predmet.ProtustrankaFormatedWithAdress>
    <izvorni_sadrzaj> GIESCHEN jednostavno društvo s ograničenom odgovornošću za usluge, Bruna Bušića 8, 21214 Kaštel Gomilica</izvorni_sadrzaj>
    <derivirana_varijabla naziv="DomainObject.Predmet.ProtustrankaFormatedWithAdress_1"> GIESCHEN jednostavno društvo s ograničenom odgovornošću za usluge, Bruna Bušića 8, 21214 Kaštel Gomilica</derivirana_varijabla>
  </DomainObject.Predmet.ProtustrankaFormatedWithAdress>
  <DomainObject.Predmet.ProtustrankaFormatedWithAdressOIB>
    <izvorni_sadrzaj> GIESCHEN jednostavno društvo s ograničenom odgovornošću za usluge, OIB 65759085686, Bruna Bušića 8, 21214 Kaštel Gomilica</izvorni_sadrzaj>
    <derivirana_varijabla naziv="DomainObject.Predmet.ProtustrankaFormatedWithAdressOIB_1"> GIESCHEN jednostavno društvo s ograničenom odgovornošću za usluge, OIB 65759085686, Bruna Bušića 8, 21214 Kaštel Gomilica</derivirana_varijabla>
  </DomainObject.Predmet.ProtustrankaFormatedWithAdressOIB>
  <DomainObject.Predmet.ProtustrankaWithAdress>
    <izvorni_sadrzaj>GIESCHEN jednostavno društvo s ograničenom odgovornošću za usluge Bruna Bušića 8, 21214 Kaštel Gomilica</izvorni_sadrzaj>
    <derivirana_varijabla naziv="DomainObject.Predmet.ProtustrankaWithAdress_1">GIESCHEN jednostavno društvo s ograničenom odgovornošću za usluge Bruna Bušića 8, 21214 Kaštel Gomilica</derivirana_varijabla>
  </DomainObject.Predmet.ProtustrankaWithAdress>
  <DomainObject.Predmet.ProtustrankaWithAdressOIB>
    <izvorni_sadrzaj>GIESCHEN jednostavno društvo s ograničenom odgovornošću za usluge, OIB 65759085686, Bruna Bušića 8, 21214 Kaštel Gomilica</izvorni_sadrzaj>
    <derivirana_varijabla naziv="DomainObject.Predmet.ProtustrankaWithAdressOIB_1">GIESCHEN jednostavno društvo s ograničenom odgovornošću za usluge, OIB 65759085686, Bruna Bušića 8, 21214 Kaštel Gomilica</derivirana_varijabla>
  </DomainObject.Predmet.ProtustrankaWithAdressOIB>
  <DomainObject.Predmet.ProtustrankaNazivFormated>
    <izvorni_sadrzaj>GIESCHEN jednostavno društvo s ograničenom odgovornošću za usluge</izvorni_sadrzaj>
    <derivirana_varijabla naziv="DomainObject.Predmet.ProtustrankaNazivFormated_1">GIESCHEN jednostavno društvo s ograničenom odgovornošću za usluge</derivirana_varijabla>
  </DomainObject.Predmet.ProtustrankaNazivFormated>
  <DomainObject.Predmet.ProtustrankaNazivFormatedOIB>
    <izvorni_sadrzaj>GIESCHEN jednostavno društvo s ograničenom odgovornošću za usluge, OIB 65759085686</izvorni_sadrzaj>
    <derivirana_varijabla naziv="DomainObject.Predmet.ProtustrankaNazivFormatedOIB_1">GIESCHEN jednostavno društvo s ograničenom odgovornošću za usluge, OIB 65759085686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GIESCHEN jednostavno društvo s ograničenom odgovornošću za usluge</item>
    </izvorni_sadrzaj>
    <derivirana_varijabla naziv="DomainObject.Predmet.ProtuStrankaListFormated_1">
      <item>GIESCHEN jednostavno društvo s ograničenom odgovornošću za usluge</item>
    </derivirana_varijabla>
  </DomainObject.Predmet.ProtuStrankaListFormated>
  <DomainObject.Predmet.ProtuStrankaListFormatedOIB>
    <izvorni_sadrzaj>
      <item>GIESCHEN jednostavno društvo s ograničenom odgovornošću za usluge, OIB 65759085686</item>
    </izvorni_sadrzaj>
    <derivirana_varijabla naziv="DomainObject.Predmet.ProtuStrankaListFormatedOIB_1">
      <item>GIESCHEN jednostavno društvo s ograničenom odgovornošću za usluge, OIB 65759085686</item>
    </derivirana_varijabla>
  </DomainObject.Predmet.ProtuStrankaListFormatedOIB>
  <DomainObject.Predmet.ProtuStrankaListFormatedWithAdress>
    <izvorni_sadrzaj>
      <item>GIESCHEN jednostavno društvo s ograničenom odgovornošću za usluge, Bruna Bušića 8, 21214 Kaštel Gomilica</item>
    </izvorni_sadrzaj>
    <derivirana_varijabla naziv="DomainObject.Predmet.ProtuStrankaListFormatedWithAdress_1">
      <item>GIESCHEN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GIESCHEN jednostavno društvo s ograničenom odgovornošću za usluge, OIB 65759085686, Bruna Bušića 8, 21214 Kaštel Gomilica</item>
    </izvorni_sadrzaj>
    <derivirana_varijabla naziv="DomainObject.Predmet.ProtuStrankaListFormatedWithAdressOIB_1">
      <item>GIESCHEN jednostavno društvo s ograničenom odgovornošću za usluge, OIB 65759085686, Bruna Bušića 8, 21214 Kaštel Gomilica</item>
    </derivirana_varijabla>
  </DomainObject.Predmet.ProtuStrankaListFormatedWithAdressOIB>
  <DomainObject.Predmet.ProtuStrankaListNazivFormated>
    <izvorni_sadrzaj>
      <item>GIESCHEN jednostavno društvo s ograničenom odgovornošću za usluge</item>
    </izvorni_sadrzaj>
    <derivirana_varijabla naziv="DomainObject.Predmet.ProtuStrankaListNazivFormated_1">
      <item>GIESCHEN jednostavno društvo s ograničenom odgovornošću za usluge</item>
    </derivirana_varijabla>
  </DomainObject.Predmet.ProtuStrankaListNazivFormated>
  <DomainObject.Predmet.ProtuStrankaListNazivFormatedOIB>
    <izvorni_sadrzaj>
      <item>GIESCHEN jednostavno društvo s ograničenom odgovornošću za usluge, OIB 65759085686</item>
    </izvorni_sadrzaj>
    <derivirana_varijabla naziv="DomainObject.Predmet.ProtuStrankaListNazivFormatedOIB_1">
      <item>GIESCHEN jednostavno društvo s ograničenom odgovornošću za usluge, OIB 65759085686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GIESCHEN jednostavno društvo s ograničenom odgovornošću za usluge</izvorni_sadrzaj>
    <derivirana_varijabla naziv="DomainObject.Predmet.ProtustrankaIDrugi_1">GIESCHEN jednostavno društvo s ograničenom odgovornošću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GIESCHEN jednostavno društvo s ograničenom odgovornošću za usluge, OIB 65759085686, Bruna Bušića 8, 21214 Kaštel Gomilica</izvorni_sadrzaj>
    <derivirana_varijabla naziv="DomainObject.Predmet.ProtustrankaIDrugiAdressOIB_1">GIESCHEN jednostavno društvo s ograničenom odgovornošću za usluge, OIB 65759085686,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GIESCHEN jednostavno društvo s ograničenom odgovornošću za usluge</item>
      <item>FINANCIJSKA AGENCIJA, PODRUŽNICA SPLIT</item>
    </izvorni_sadrzaj>
    <derivirana_varijabla naziv="DomainObject.Predmet.SudioniciListNaziv_1">
      <item>GIESCHEN jednostavno društvo s ograničenom odgovornošću za usluge</item>
      <item>FINANCIJSKA AGENCIJA, PODRUŽNICA SPLIT</item>
    </derivirana_varijabla>
  </DomainObject.Predmet.SudioniciListNaziv>
  <DomainObject.Predmet.SudioniciListAdressOIB>
    <izvorni_sadrzaj>
      <item>GIESCHEN jednostavno društvo s ograničenom odgovornošću za usluge, OIB 65759085686, Bruna Bušića 8,21214 Kaštel Gomilica</item>
      <item>FINANCIJSKA AGENCIJA, PODRUŽNICA SPLIT, OIB 85821130368, Mažuranićevo šetalište 24b,21000 Split</item>
    </izvorni_sadrzaj>
    <derivirana_varijabla naziv="DomainObject.Predmet.SudioniciListAdressOIB_1">
      <item>GIESCHEN jednostavno društvo s ograničenom odgovornošću za usluge, OIB 65759085686, Bruna Bušića 8,21214 Kaštel Gomilica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65759085686</item>
      <item>, OIB 85821130368</item>
    </izvorni_sadrzaj>
    <derivirana_varijabla naziv="DomainObject.Predmet.SudioniciListNazivOIB_1">
      <item>, OIB 65759085686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F9BB6-196C-45AB-B623-EE1BBAD31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4526</properties:Characters>
  <properties:Lines>116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2016-09-26T07:35:00Z</dcterms:created>
  <dc:creator>wsadmin</dc:creator>
  <cp:lastModifiedBy>Goran Radanović</cp:lastModifiedBy>
  <cp:lastPrinted>2016-09-27T10:06:00Z</cp:lastPrinted>
  <dcterms:modified xmlns:xsi="http://www.w3.org/2001/XMLSchema-instance" xsi:type="dcterms:W3CDTF">2016-09-27T10:13:00Z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