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491ea" w14:paraId="66491ea" w:rsidRDefault="008E6002" w:rsidP="004F777B" w:rsidR="00621B59" w:rsidRPr="008E6002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</w:t>
      </w:r>
    </w:p>
    <w:p w:rsidRDefault="008E6002" w:rsidP="005B4037" w:rsidR="005B4037" w:rsidRPr="00316E5C">
      <w:r>
        <w:t xml:space="preserve">    </w:t>
      </w:r>
      <w:r w:rsidR="005B4037" w:rsidRPr="00316E5C">
        <w:t>Republika Hrvatska</w:t>
      </w:r>
    </w:p>
    <w:p w:rsidRDefault="005B4037" w:rsidP="005B4037" w:rsidR="005B4037" w:rsidRPr="00316E5C">
      <w:r w:rsidRPr="00316E5C">
        <w:t>Trgovački sud u Zagrebu</w:t>
      </w:r>
    </w:p>
    <w:p w:rsidRDefault="008E6002" w:rsidP="005B4037" w:rsidR="005B4037" w:rsidRPr="00316E5C">
      <w:r>
        <w:t xml:space="preserve">  </w:t>
      </w:r>
      <w:r w:rsidR="005B4037" w:rsidRPr="00316E5C">
        <w:t xml:space="preserve">Zagreb, </w:t>
      </w:r>
      <w:proofErr w:type="spellStart"/>
      <w:r w:rsidR="005B4037" w:rsidRPr="00316E5C">
        <w:t>Amruševa</w:t>
      </w:r>
      <w:proofErr w:type="spellEnd"/>
      <w:r w:rsidR="005B4037" w:rsidRPr="00316E5C">
        <w:t xml:space="preserve"> 2/II                                                </w:t>
      </w:r>
      <w:r w:rsidR="00C8645F">
        <w:t xml:space="preserve">                            </w:t>
      </w:r>
      <w:r>
        <w:t xml:space="preserve">    </w:t>
      </w:r>
      <w:r w:rsidR="00C8645F">
        <w:t xml:space="preserve">  </w:t>
      </w:r>
      <w:r w:rsidR="00EB1A64">
        <w:t>89. St-</w:t>
      </w:r>
      <w:r w:rsidR="00E3609E">
        <w:t>6725</w:t>
      </w:r>
      <w:r w:rsidR="00EB1A64">
        <w:t>/1</w:t>
      </w:r>
      <w:r w:rsidR="008E4E8E">
        <w:t>5</w:t>
      </w:r>
      <w:r w:rsidR="00EB1A64">
        <w:t>-</w:t>
      </w:r>
      <w:r>
        <w:t>81</w:t>
      </w:r>
      <w:r w:rsidR="005B4037" w:rsidRPr="00316E5C">
        <w:t xml:space="preserve">                                                            </w:t>
      </w:r>
    </w:p>
    <w:p w:rsidRDefault="0054021D" w:rsidP="00110C89" w:rsidR="0054021D" w:rsidRPr="00316E5C"/>
    <w:p w:rsidRDefault="00316E5C" w:rsidP="005B4037" w:rsidR="005B4037" w:rsidRPr="00316E5C">
      <w:pPr>
        <w:jc w:val="center"/>
      </w:pPr>
      <w:r w:rsidRPr="00316E5C">
        <w:t xml:space="preserve">R E P U B L I K A   H R V A T S K A </w:t>
      </w:r>
    </w:p>
    <w:p w:rsidRDefault="00316E5C" w:rsidP="005B4037" w:rsidR="00316E5C" w:rsidRPr="00316E5C">
      <w:pPr>
        <w:jc w:val="center"/>
      </w:pPr>
    </w:p>
    <w:p w:rsidRDefault="005B4037" w:rsidP="005B4037" w:rsidR="005B4037" w:rsidRPr="00316E5C">
      <w:pPr>
        <w:jc w:val="center"/>
      </w:pPr>
      <w:r w:rsidRPr="00316E5C">
        <w:t>R J E Š E NJ E</w:t>
      </w:r>
    </w:p>
    <w:p w:rsidRDefault="005B4037" w:rsidP="005B4037" w:rsidR="005B4037" w:rsidRPr="00316E5C"/>
    <w:p w:rsidRDefault="00E3609E" w:rsidP="001C2769" w:rsidR="00670C57" w:rsidRPr="00316E5C">
      <w:pPr>
        <w:ind w:firstLine="720"/>
        <w:jc w:val="both"/>
      </w:pPr>
      <w:r w:rsidRPr="00CF595A">
        <w:t xml:space="preserve">Trgovački sud u Zagrebu po sucu Nikolini Dorić Hadžisejdić, u stečajnom  postupku nad dužnikom ALEN PLUS d.o.o. u stečaju, Zagreb, </w:t>
      </w:r>
      <w:proofErr w:type="spellStart"/>
      <w:r w:rsidRPr="00CF595A">
        <w:t>Baburič</w:t>
      </w:r>
      <w:r>
        <w:t>i</w:t>
      </w:r>
      <w:r w:rsidR="008E4E8E">
        <w:t>na</w:t>
      </w:r>
      <w:proofErr w:type="spellEnd"/>
      <w:r w:rsidR="008E4E8E">
        <w:t xml:space="preserve"> 23, OIB: 11500987941, dana 15</w:t>
      </w:r>
      <w:r w:rsidRPr="00CF595A">
        <w:t xml:space="preserve">. </w:t>
      </w:r>
      <w:r w:rsidR="008E4E8E">
        <w:t>svibnja</w:t>
      </w:r>
      <w:r w:rsidRPr="00CF595A">
        <w:t xml:space="preserve"> 2018.,  </w:t>
      </w:r>
    </w:p>
    <w:p w:rsidRDefault="00EF227F" w:rsidP="00EF227F" w:rsidR="00EF227F" w:rsidRPr="00316E5C">
      <w:pPr>
        <w:jc w:val="both"/>
        <w:rPr>
          <w:b/>
        </w:rPr>
      </w:pPr>
    </w:p>
    <w:p w:rsidRDefault="00EF227F" w:rsidP="00EF227F" w:rsidR="00EF227F" w:rsidRPr="00316E5C">
      <w:pPr>
        <w:jc w:val="center"/>
      </w:pPr>
      <w:r w:rsidRPr="00316E5C">
        <w:t xml:space="preserve">r i j e š i o  j e </w:t>
      </w:r>
    </w:p>
    <w:p w:rsidRDefault="00EF227F" w:rsidP="00EF227F" w:rsidR="00EF227F" w:rsidRPr="00316E5C">
      <w:pPr>
        <w:jc w:val="center"/>
      </w:pPr>
    </w:p>
    <w:p w:rsidRDefault="00A07B3C" w:rsidP="00EB1A64" w:rsidR="00EB1A64">
      <w:pPr>
        <w:numPr>
          <w:ilvl w:val="12"/>
          <w:numId w:val="0"/>
        </w:numPr>
        <w:ind w:firstLine="720"/>
        <w:jc w:val="both"/>
      </w:pPr>
      <w:r w:rsidRPr="00316E5C">
        <w:t>Određuje se upis otvaranja stečajnog postupka nad dužn</w:t>
      </w:r>
      <w:r w:rsidR="00F31D2E" w:rsidRPr="00316E5C">
        <w:t xml:space="preserve">ikom </w:t>
      </w:r>
      <w:r w:rsidR="00E3609E" w:rsidRPr="00CF595A">
        <w:t xml:space="preserve">ALEN PLUS d.o.o. u stečaju, Zagreb, </w:t>
      </w:r>
      <w:proofErr w:type="spellStart"/>
      <w:r w:rsidR="00E3609E" w:rsidRPr="00CF595A">
        <w:t>Baburič</w:t>
      </w:r>
      <w:r w:rsidR="00E3609E">
        <w:t>ina</w:t>
      </w:r>
      <w:proofErr w:type="spellEnd"/>
      <w:r w:rsidR="00E3609E">
        <w:t xml:space="preserve"> 23, OIB: 11500987941</w:t>
      </w:r>
      <w:r w:rsidR="00670C57" w:rsidRPr="00316E5C">
        <w:t>,</w:t>
      </w:r>
      <w:r w:rsidRPr="00316E5C">
        <w:t xml:space="preserve"> u zemljišnim knjigama </w:t>
      </w:r>
      <w:r w:rsidR="00EB1A64">
        <w:t>te se nalaže:</w:t>
      </w:r>
    </w:p>
    <w:p w:rsidRDefault="00EB1A64" w:rsidP="00EB1A64" w:rsidR="00EB1A64">
      <w:pPr>
        <w:numPr>
          <w:ilvl w:val="12"/>
          <w:numId w:val="0"/>
        </w:numPr>
        <w:ind w:firstLine="720"/>
        <w:jc w:val="both"/>
      </w:pPr>
      <w:r>
        <w:t>- zemljišnoknjižnom odjelu</w:t>
      </w:r>
      <w:r w:rsidR="00E3609E">
        <w:t xml:space="preserve"> Sisak</w:t>
      </w:r>
      <w:r w:rsidR="008E4E8E">
        <w:t>,</w:t>
      </w:r>
      <w:r w:rsidR="00E3609E">
        <w:t xml:space="preserve"> </w:t>
      </w:r>
      <w:r>
        <w:t xml:space="preserve">Općinskog suda u </w:t>
      </w:r>
      <w:r w:rsidR="00E3609E">
        <w:t>Sisku</w:t>
      </w:r>
      <w:r w:rsidR="008E4E8E">
        <w:t>,</w:t>
      </w:r>
      <w:r>
        <w:t xml:space="preserve"> zabilježba rješenja o otvaranju stečajnog postupka nad dužnikom </w:t>
      </w:r>
      <w:r w:rsidR="00E3609E" w:rsidRPr="00CF595A">
        <w:t xml:space="preserve">ALEN PLUS d.o.o. u stečaju, Zagreb, </w:t>
      </w:r>
      <w:proofErr w:type="spellStart"/>
      <w:r w:rsidR="00E3609E" w:rsidRPr="00CF595A">
        <w:t>Baburič</w:t>
      </w:r>
      <w:r w:rsidR="00E3609E">
        <w:t>ina</w:t>
      </w:r>
      <w:proofErr w:type="spellEnd"/>
      <w:r w:rsidR="00E3609E">
        <w:t xml:space="preserve"> 23, OIB: 11500987941</w:t>
      </w:r>
      <w:r>
        <w:t>, poslovni broj St-</w:t>
      </w:r>
      <w:r w:rsidR="00E3609E">
        <w:t>6725/15-13 od 9</w:t>
      </w:r>
      <w:r>
        <w:t xml:space="preserve">. </w:t>
      </w:r>
      <w:r w:rsidR="00E3609E">
        <w:t>lipnja 2016.</w:t>
      </w:r>
      <w:r>
        <w:t xml:space="preserve"> i to:</w:t>
      </w:r>
    </w:p>
    <w:p w:rsidRDefault="00EB1A64" w:rsidP="00E328F4" w:rsidR="00E328F4">
      <w:pPr>
        <w:numPr>
          <w:ilvl w:val="12"/>
          <w:numId w:val="0"/>
        </w:numPr>
        <w:ind w:firstLine="720"/>
        <w:jc w:val="both"/>
      </w:pPr>
      <w:r>
        <w:t xml:space="preserve">- na nekretnini upisanoj u </w:t>
      </w:r>
      <w:proofErr w:type="spellStart"/>
      <w:r w:rsidR="008E4E8E" w:rsidRPr="002E27FE">
        <w:t>zk</w:t>
      </w:r>
      <w:proofErr w:type="spellEnd"/>
      <w:r w:rsidR="008E4E8E" w:rsidRPr="002E27FE">
        <w:t>. ul</w:t>
      </w:r>
      <w:r w:rsidR="008E4E8E" w:rsidRPr="002A02C2">
        <w:t>. 936,</w:t>
      </w:r>
      <w:r w:rsidR="008E4E8E" w:rsidRPr="002E27FE">
        <w:t xml:space="preserve"> k.o. </w:t>
      </w:r>
      <w:r w:rsidR="008E4E8E">
        <w:t>Novi Sisak – k.č.</w:t>
      </w:r>
      <w:r w:rsidR="008E4E8E" w:rsidRPr="002E27FE">
        <w:t xml:space="preserve">br. </w:t>
      </w:r>
      <w:r w:rsidR="008E4E8E">
        <w:t>931</w:t>
      </w:r>
      <w:r w:rsidR="008E4E8E" w:rsidRPr="002E27FE">
        <w:t xml:space="preserve">, u naravi </w:t>
      </w:r>
      <w:r w:rsidR="008E4E8E">
        <w:t>vrt površine 302 m2 i voćnjak površine 513 m2, ukupne površine 815 m2 i</w:t>
      </w:r>
    </w:p>
    <w:p w:rsidRDefault="008E4E8E" w:rsidP="008E4E8E" w:rsidR="008E4E8E">
      <w:pPr>
        <w:jc w:val="both"/>
      </w:pPr>
      <w:r>
        <w:tab/>
        <w:t xml:space="preserve">- na nekretnini upisanoj </w:t>
      </w:r>
      <w:r w:rsidRPr="002E27FE">
        <w:t>u</w:t>
      </w:r>
      <w:r>
        <w:t xml:space="preserve"> </w:t>
      </w:r>
      <w:proofErr w:type="spellStart"/>
      <w:r w:rsidRPr="002E27FE">
        <w:t>zk</w:t>
      </w:r>
      <w:proofErr w:type="spellEnd"/>
      <w:r w:rsidRPr="002E27FE">
        <w:t xml:space="preserve">. ul. </w:t>
      </w:r>
      <w:r>
        <w:t>357</w:t>
      </w:r>
      <w:r w:rsidRPr="002E27FE">
        <w:t xml:space="preserve">, k.o. </w:t>
      </w:r>
      <w:r>
        <w:t>Novi Sisak – k.č.</w:t>
      </w:r>
      <w:r w:rsidRPr="002E27FE">
        <w:t xml:space="preserve">br. </w:t>
      </w:r>
      <w:r>
        <w:t>385</w:t>
      </w:r>
      <w:r w:rsidRPr="002E27FE">
        <w:t xml:space="preserve">, u naravi </w:t>
      </w:r>
      <w:r>
        <w:t>livada površine 712 m2, ukupne površine 712 m2</w:t>
      </w:r>
      <w:r w:rsidRPr="002E27FE">
        <w:t>.</w:t>
      </w:r>
    </w:p>
    <w:p w:rsidRDefault="008E4E8E" w:rsidP="00E328F4" w:rsidR="008E4E8E">
      <w:pPr>
        <w:numPr>
          <w:ilvl w:val="12"/>
          <w:numId w:val="0"/>
        </w:numPr>
        <w:ind w:firstLine="720"/>
        <w:jc w:val="both"/>
      </w:pPr>
    </w:p>
    <w:p w:rsidRDefault="008E4E8E" w:rsidP="00EF227F" w:rsidR="008E4E8E">
      <w:pPr>
        <w:pStyle w:val="Naslov2"/>
        <w:numPr>
          <w:ilvl w:val="12"/>
          <w:numId w:val="0"/>
        </w:numPr>
        <w:rPr>
          <w:b w:val="false"/>
          <w:szCs w:val="24"/>
        </w:rPr>
      </w:pPr>
    </w:p>
    <w:p w:rsidRDefault="00EF227F" w:rsidP="00EF227F" w:rsidR="00EF227F" w:rsidRPr="00316E5C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316E5C">
        <w:rPr>
          <w:b w:val="false"/>
          <w:szCs w:val="24"/>
        </w:rPr>
        <w:t>Obrazloženje</w:t>
      </w:r>
    </w:p>
    <w:p w:rsidRDefault="00265143" w:rsidP="009744C7" w:rsidR="00265143" w:rsidRPr="00316E5C">
      <w:pPr>
        <w:pStyle w:val="Tijeloteksta"/>
        <w:rPr>
          <w:rFonts w:hAnsi="Times New Roman" w:ascii="Times New Roman"/>
          <w:szCs w:val="24"/>
        </w:rPr>
      </w:pPr>
    </w:p>
    <w:p w:rsidRDefault="009744C7" w:rsidP="00EF227F" w:rsidR="009744C7" w:rsidRPr="00316E5C">
      <w:pPr>
        <w:numPr>
          <w:ilvl w:val="12"/>
          <w:numId w:val="0"/>
        </w:numPr>
        <w:jc w:val="both"/>
      </w:pPr>
      <w:r w:rsidRPr="00316E5C">
        <w:tab/>
        <w:t xml:space="preserve">Rješenjem ovog suda od </w:t>
      </w:r>
      <w:r w:rsidR="008E4E8E">
        <w:t>9</w:t>
      </w:r>
      <w:r w:rsidR="00316E5C">
        <w:t xml:space="preserve">. </w:t>
      </w:r>
      <w:r w:rsidR="00E328F4">
        <w:t>li</w:t>
      </w:r>
      <w:r w:rsidR="008E4E8E">
        <w:t>pnja 2016</w:t>
      </w:r>
      <w:r w:rsidR="005B4037" w:rsidRPr="00316E5C">
        <w:t xml:space="preserve">.  </w:t>
      </w:r>
      <w:r w:rsidRPr="00316E5C">
        <w:t>otvoren je stečaj nad društvo</w:t>
      </w:r>
      <w:r w:rsidR="00670C57" w:rsidRPr="00316E5C">
        <w:t>m</w:t>
      </w:r>
      <w:r w:rsidRPr="00316E5C">
        <w:t xml:space="preserve"> </w:t>
      </w:r>
      <w:r w:rsidR="008E4E8E" w:rsidRPr="00CF595A">
        <w:t xml:space="preserve">ALEN PLUS d.o.o. u stečaju, Zagreb, </w:t>
      </w:r>
      <w:proofErr w:type="spellStart"/>
      <w:r w:rsidR="008E4E8E" w:rsidRPr="00CF595A">
        <w:t>Baburič</w:t>
      </w:r>
      <w:r w:rsidR="008E4E8E">
        <w:t>ina</w:t>
      </w:r>
      <w:proofErr w:type="spellEnd"/>
      <w:r w:rsidR="008E4E8E">
        <w:t xml:space="preserve"> 23, OIB: 11500987941</w:t>
      </w:r>
      <w:r w:rsidRPr="00316E5C">
        <w:t xml:space="preserve">. </w:t>
      </w:r>
    </w:p>
    <w:p w:rsidRDefault="00316E5C" w:rsidP="00EF227F" w:rsidR="009744C7">
      <w:pPr>
        <w:numPr>
          <w:ilvl w:val="12"/>
          <w:numId w:val="0"/>
        </w:numPr>
        <w:jc w:val="both"/>
      </w:pPr>
      <w:r>
        <w:tab/>
        <w:t>Odredbom čl. 131. st. 1</w:t>
      </w:r>
      <w:r w:rsidR="009744C7" w:rsidRPr="00316E5C">
        <w:t>.</w:t>
      </w:r>
      <w:r>
        <w:t xml:space="preserve"> i 2.</w:t>
      </w:r>
      <w:r w:rsidR="009744C7" w:rsidRPr="00316E5C">
        <w:t xml:space="preserve"> Stečajnog zakona („Narodne novine“ broj </w:t>
      </w:r>
      <w:r>
        <w:t>71/15</w:t>
      </w:r>
      <w:r w:rsidR="008E4E8E">
        <w:t>, 104/17</w:t>
      </w:r>
      <w:r w:rsidR="009744C7" w:rsidRPr="00316E5C">
        <w:t xml:space="preserve">), među ostalim, propisano je da će </w:t>
      </w:r>
      <w:r w:rsidR="0054021D">
        <w:t>sud</w:t>
      </w:r>
      <w:r>
        <w:t xml:space="preserve"> rješenje</w:t>
      </w:r>
      <w:r w:rsidR="0054021D">
        <w:t xml:space="preserve"> o otvaranju stečaja dostaviti tijelima koja vode registre radi zabilježbe otvaranja stečajnog postupka.</w:t>
      </w:r>
      <w:r>
        <w:t xml:space="preserve"> </w:t>
      </w:r>
    </w:p>
    <w:p w:rsidRDefault="009744C7" w:rsidP="00EF227F" w:rsidR="009744C7" w:rsidRPr="00316E5C">
      <w:pPr>
        <w:numPr>
          <w:ilvl w:val="12"/>
          <w:numId w:val="0"/>
        </w:numPr>
        <w:jc w:val="both"/>
      </w:pPr>
      <w:r w:rsidRPr="00316E5C">
        <w:tab/>
        <w:t xml:space="preserve">Slijedom navedenog, sud je na temelju odredbe čl. </w:t>
      </w:r>
      <w:r w:rsidR="0054021D">
        <w:t>131</w:t>
      </w:r>
      <w:r w:rsidRPr="00316E5C">
        <w:t xml:space="preserve">. SZ-a </w:t>
      </w:r>
      <w:r w:rsidR="000A042A">
        <w:t>riješio</w:t>
      </w:r>
      <w:r w:rsidRPr="00316E5C">
        <w:t xml:space="preserve"> kao u izreci.</w:t>
      </w:r>
    </w:p>
    <w:p w:rsidRDefault="00442DDA" w:rsidP="00EF227F" w:rsidR="00442DDA" w:rsidRPr="00316E5C">
      <w:pPr>
        <w:numPr>
          <w:ilvl w:val="12"/>
          <w:numId w:val="0"/>
        </w:numPr>
        <w:jc w:val="both"/>
      </w:pPr>
    </w:p>
    <w:p w:rsidRDefault="007F0DBF" w:rsidP="00442DDA" w:rsidR="00EF227F" w:rsidRPr="00316E5C">
      <w:pPr>
        <w:numPr>
          <w:ilvl w:val="12"/>
          <w:numId w:val="0"/>
        </w:numPr>
        <w:jc w:val="center"/>
      </w:pPr>
      <w:r w:rsidRPr="00316E5C">
        <w:t>U</w:t>
      </w:r>
      <w:r w:rsidR="00BE64CD" w:rsidRPr="00316E5C">
        <w:t xml:space="preserve"> Zagrebu</w:t>
      </w:r>
      <w:r w:rsidR="009744C7" w:rsidRPr="00316E5C">
        <w:t xml:space="preserve"> </w:t>
      </w:r>
      <w:r w:rsidR="00E328F4">
        <w:t>1</w:t>
      </w:r>
      <w:r w:rsidR="008E4E8E">
        <w:t>5</w:t>
      </w:r>
      <w:r w:rsidR="000A042A">
        <w:t xml:space="preserve">. </w:t>
      </w:r>
      <w:r w:rsidR="00E328F4">
        <w:t>s</w:t>
      </w:r>
      <w:r w:rsidR="008E4E8E">
        <w:t>vibnja</w:t>
      </w:r>
      <w:r w:rsidR="00442DDA" w:rsidRPr="00316E5C">
        <w:t xml:space="preserve"> 20</w:t>
      </w:r>
      <w:r w:rsidR="008E4E8E">
        <w:t>18</w:t>
      </w:r>
      <w:r w:rsidR="00442DDA" w:rsidRPr="00316E5C">
        <w:t>.</w:t>
      </w:r>
    </w:p>
    <w:p w:rsidRDefault="00C90C73" w:rsidP="007F0DBF" w:rsidR="00C90C73" w:rsidRPr="00316E5C">
      <w:pPr>
        <w:numPr>
          <w:ilvl w:val="12"/>
          <w:numId w:val="0"/>
        </w:numPr>
      </w:pPr>
    </w:p>
    <w:p w:rsidRDefault="00442DDA" w:rsidP="00C8645F" w:rsidR="00442DDA" w:rsidRPr="00316E5C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316E5C">
        <w:rPr>
          <w:rFonts w:hAnsi="Times New Roman" w:ascii="Times New Roman"/>
          <w:szCs w:val="24"/>
        </w:rPr>
        <w:tab/>
        <w:t>SUDAC:</w:t>
      </w:r>
    </w:p>
    <w:p w:rsidRDefault="008F2D42" w:rsidP="00C8645F" w:rsidR="00442DDA" w:rsidRPr="00316E5C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 w:rsidR="00E328F4">
        <w:rPr>
          <w:rFonts w:hAnsi="Times New Roman" w:ascii="Times New Roman"/>
          <w:szCs w:val="24"/>
        </w:rPr>
        <w:t>Nikolina Dorić Hadžisejdić</w:t>
      </w:r>
      <w:r>
        <w:rPr>
          <w:rFonts w:hAnsi="Times New Roman" w:ascii="Times New Roman"/>
          <w:szCs w:val="24"/>
        </w:rPr>
        <w:t>, v.r.</w:t>
      </w:r>
    </w:p>
    <w:p w:rsidRDefault="00442DDA" w:rsidP="007F0DBF" w:rsidR="00442DDA">
      <w:pPr>
        <w:numPr>
          <w:ilvl w:val="12"/>
          <w:numId w:val="0"/>
        </w:numPr>
      </w:pPr>
    </w:p>
    <w:p w:rsidRDefault="00C8645F" w:rsidP="007F0DBF" w:rsidR="00C8645F" w:rsidRPr="00316E5C">
      <w:pPr>
        <w:numPr>
          <w:ilvl w:val="12"/>
          <w:numId w:val="0"/>
        </w:numPr>
      </w:pPr>
    </w:p>
    <w:p w:rsidRDefault="00BC1EB9" w:rsidP="00EF227F" w:rsidR="00EF227F" w:rsidRPr="00316E5C">
      <w:pPr>
        <w:numPr>
          <w:ilvl w:val="12"/>
          <w:numId w:val="0"/>
        </w:numPr>
        <w:jc w:val="both"/>
      </w:pPr>
      <w:r w:rsidRPr="00316E5C">
        <w:t>UPUTA</w:t>
      </w:r>
      <w:r w:rsidR="00EF227F" w:rsidRPr="00316E5C">
        <w:t xml:space="preserve"> O PRAVNOM LIJEKU:</w:t>
      </w:r>
    </w:p>
    <w:p w:rsidRDefault="007F0DBF" w:rsidP="00EF227F" w:rsidR="007F0DBF" w:rsidRPr="00316E5C">
      <w:pPr>
        <w:numPr>
          <w:ilvl w:val="12"/>
          <w:numId w:val="0"/>
        </w:numPr>
        <w:jc w:val="both"/>
      </w:pPr>
      <w:r w:rsidRPr="00316E5C">
        <w:t>Z</w:t>
      </w:r>
      <w:r w:rsidR="00EF227F" w:rsidRPr="00316E5C">
        <w:t>astupnik</w:t>
      </w:r>
      <w:r w:rsidRPr="00316E5C">
        <w:t xml:space="preserve"> po zakonu</w:t>
      </w:r>
      <w:r w:rsidR="00EF227F" w:rsidRPr="00316E5C">
        <w:t xml:space="preserve"> dužnika ima pravo na žalbu </w:t>
      </w:r>
      <w:r w:rsidR="00442DDA" w:rsidRPr="00316E5C">
        <w:t xml:space="preserve">protiv ovog rješenja </w:t>
      </w:r>
      <w:r w:rsidR="00EF227F" w:rsidRPr="00316E5C">
        <w:t xml:space="preserve">u roku od 8 dana od dana primitka. Žalba se ulaže putem ovog suda Visokom trgovačkom sudu </w:t>
      </w:r>
      <w:r w:rsidR="00442DDA" w:rsidRPr="00316E5C">
        <w:t xml:space="preserve">Republike Hrvatske </w:t>
      </w:r>
      <w:r w:rsidR="00EF227F" w:rsidRPr="00316E5C">
        <w:t>u 2 primjerka.</w:t>
      </w:r>
    </w:p>
    <w:p w:rsidRDefault="008F2D42" w:rsidP="007B64C7" w:rsidR="008F2D42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8F2D42" w:rsidP="008F2D42" w:rsidR="00C8645F" w:rsidRPr="00316E5C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sectPr w:rsidSect="00C8645F" w:rsidR="00C8645F" w:rsidRPr="00316E5C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714" w:rsidR="00244714">
      <w:r>
        <w:separator/>
      </w:r>
    </w:p>
  </w:endnote>
  <w:endnote w:id="0" w:type="continuationSeparator">
    <w:p w:rsidRDefault="00244714" w:rsidR="00244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714" w:rsidR="00244714">
      <w:r>
        <w:separator/>
      </w:r>
    </w:p>
  </w:footnote>
  <w:footnote w:id="0" w:type="continuationSeparator">
    <w:p w:rsidRDefault="00244714" w:rsidR="002447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 w:rsidR="001E11CA">
      <w:fldChar w:fldCharType="begin"/>
    </w:r>
    <w:r>
      <w:instrText xml:space="preserve"> PAGE </w:instrText>
    </w:r>
    <w:r w:rsidR="001E11CA">
      <w:fldChar w:fldCharType="separate"/>
    </w:r>
    <w:r w:rsidR="008F2D42">
      <w:rPr>
        <w:noProof/>
      </w:rPr>
      <w:t>2</w:t>
    </w:r>
    <w:r w:rsidR="001E11CA">
      <w:fldChar w:fldCharType="end"/>
    </w:r>
    <w:r w:rsidR="00E328F4">
      <w:t xml:space="preserve"> -</w:t>
    </w:r>
    <w:r w:rsidR="00E328F4">
      <w:tab/>
      <w:t>89</w:t>
    </w:r>
    <w:r w:rsidR="0054021D">
      <w:t>. St-</w:t>
    </w:r>
    <w:r w:rsidR="008E4E8E">
      <w:t>6725/15</w:t>
    </w:r>
    <w:r w:rsidR="00E328F4">
      <w:t>-</w:t>
    </w:r>
    <w:r w:rsidR="008E6002">
      <w:t>81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645F" w:rsidR="00C8645F">
    <w:pPr>
      <w:pStyle w:val="Zaglavlje"/>
    </w:pPr>
    <w:r>
      <w:t xml:space="preserve">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B5098A"/>
    <w:multiLevelType w:val="hybridMultilevel"/>
    <w:tmpl w:val="299EF3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EF227F"/>
    <w:rsid w:val="00032A1C"/>
    <w:rsid w:val="0006388B"/>
    <w:rsid w:val="0009737E"/>
    <w:rsid w:val="000A042A"/>
    <w:rsid w:val="000B2587"/>
    <w:rsid w:val="000B7516"/>
    <w:rsid w:val="000C4F9E"/>
    <w:rsid w:val="000D325D"/>
    <w:rsid w:val="000E54BD"/>
    <w:rsid w:val="00104558"/>
    <w:rsid w:val="00110C89"/>
    <w:rsid w:val="00132F51"/>
    <w:rsid w:val="001536AA"/>
    <w:rsid w:val="00160C6A"/>
    <w:rsid w:val="00187FA1"/>
    <w:rsid w:val="001C2769"/>
    <w:rsid w:val="001D2EB8"/>
    <w:rsid w:val="001E11CA"/>
    <w:rsid w:val="002010AB"/>
    <w:rsid w:val="00233E8D"/>
    <w:rsid w:val="00244714"/>
    <w:rsid w:val="002545EE"/>
    <w:rsid w:val="00263D21"/>
    <w:rsid w:val="00265143"/>
    <w:rsid w:val="002E012D"/>
    <w:rsid w:val="002E43D3"/>
    <w:rsid w:val="00316E5C"/>
    <w:rsid w:val="0038601C"/>
    <w:rsid w:val="003C7143"/>
    <w:rsid w:val="003D2BC5"/>
    <w:rsid w:val="003D63E6"/>
    <w:rsid w:val="003D6E2A"/>
    <w:rsid w:val="004321CB"/>
    <w:rsid w:val="00442DDA"/>
    <w:rsid w:val="00470A0A"/>
    <w:rsid w:val="00471956"/>
    <w:rsid w:val="00483108"/>
    <w:rsid w:val="00484F0E"/>
    <w:rsid w:val="00486DE3"/>
    <w:rsid w:val="00492072"/>
    <w:rsid w:val="004939BB"/>
    <w:rsid w:val="004B0080"/>
    <w:rsid w:val="004E5469"/>
    <w:rsid w:val="004E60CA"/>
    <w:rsid w:val="004F022B"/>
    <w:rsid w:val="004F4486"/>
    <w:rsid w:val="004F777B"/>
    <w:rsid w:val="0051075D"/>
    <w:rsid w:val="005303C5"/>
    <w:rsid w:val="0054021D"/>
    <w:rsid w:val="00551E28"/>
    <w:rsid w:val="00552537"/>
    <w:rsid w:val="00567542"/>
    <w:rsid w:val="00576996"/>
    <w:rsid w:val="00581DE9"/>
    <w:rsid w:val="005A2E7E"/>
    <w:rsid w:val="005B139B"/>
    <w:rsid w:val="005B4037"/>
    <w:rsid w:val="005F641C"/>
    <w:rsid w:val="00621B59"/>
    <w:rsid w:val="00637921"/>
    <w:rsid w:val="0064776F"/>
    <w:rsid w:val="0065656B"/>
    <w:rsid w:val="00665A43"/>
    <w:rsid w:val="00670C57"/>
    <w:rsid w:val="006D1E1E"/>
    <w:rsid w:val="006E4546"/>
    <w:rsid w:val="006E5670"/>
    <w:rsid w:val="00706BA1"/>
    <w:rsid w:val="00712C93"/>
    <w:rsid w:val="00721E63"/>
    <w:rsid w:val="007515B8"/>
    <w:rsid w:val="007A6843"/>
    <w:rsid w:val="007B39F6"/>
    <w:rsid w:val="007B3F07"/>
    <w:rsid w:val="007D5812"/>
    <w:rsid w:val="007F0DBF"/>
    <w:rsid w:val="007F72D0"/>
    <w:rsid w:val="00811CA0"/>
    <w:rsid w:val="0081370F"/>
    <w:rsid w:val="00855A39"/>
    <w:rsid w:val="00863A1A"/>
    <w:rsid w:val="00880CFE"/>
    <w:rsid w:val="008852C7"/>
    <w:rsid w:val="008E4E8E"/>
    <w:rsid w:val="008E6002"/>
    <w:rsid w:val="008F2D42"/>
    <w:rsid w:val="008F608A"/>
    <w:rsid w:val="008F7471"/>
    <w:rsid w:val="00901D90"/>
    <w:rsid w:val="009505D9"/>
    <w:rsid w:val="00951C24"/>
    <w:rsid w:val="00955CD8"/>
    <w:rsid w:val="00960E2D"/>
    <w:rsid w:val="009744C7"/>
    <w:rsid w:val="0099084A"/>
    <w:rsid w:val="009B1540"/>
    <w:rsid w:val="009B7BE9"/>
    <w:rsid w:val="00A07B3C"/>
    <w:rsid w:val="00A36243"/>
    <w:rsid w:val="00A47153"/>
    <w:rsid w:val="00A658C0"/>
    <w:rsid w:val="00A77C29"/>
    <w:rsid w:val="00A81964"/>
    <w:rsid w:val="00A85BE8"/>
    <w:rsid w:val="00A921F8"/>
    <w:rsid w:val="00AD608A"/>
    <w:rsid w:val="00B316F2"/>
    <w:rsid w:val="00B35FF6"/>
    <w:rsid w:val="00B50150"/>
    <w:rsid w:val="00B639DE"/>
    <w:rsid w:val="00B701A0"/>
    <w:rsid w:val="00BB5EDE"/>
    <w:rsid w:val="00BC1BB8"/>
    <w:rsid w:val="00BC1EB9"/>
    <w:rsid w:val="00BD37FE"/>
    <w:rsid w:val="00BE64CD"/>
    <w:rsid w:val="00C071DF"/>
    <w:rsid w:val="00C07DA5"/>
    <w:rsid w:val="00C1723C"/>
    <w:rsid w:val="00C40D3E"/>
    <w:rsid w:val="00C729AD"/>
    <w:rsid w:val="00C746F6"/>
    <w:rsid w:val="00C8645F"/>
    <w:rsid w:val="00C90C73"/>
    <w:rsid w:val="00C90E86"/>
    <w:rsid w:val="00CA1916"/>
    <w:rsid w:val="00CA61F9"/>
    <w:rsid w:val="00CE27EC"/>
    <w:rsid w:val="00CF5529"/>
    <w:rsid w:val="00D359EC"/>
    <w:rsid w:val="00DA755E"/>
    <w:rsid w:val="00DB5821"/>
    <w:rsid w:val="00DF748F"/>
    <w:rsid w:val="00E03D7B"/>
    <w:rsid w:val="00E23552"/>
    <w:rsid w:val="00E328F4"/>
    <w:rsid w:val="00E3609E"/>
    <w:rsid w:val="00E55DFF"/>
    <w:rsid w:val="00E56836"/>
    <w:rsid w:val="00EB1A64"/>
    <w:rsid w:val="00EB6CC8"/>
    <w:rsid w:val="00EF227F"/>
    <w:rsid w:val="00F17D77"/>
    <w:rsid w:val="00F24E5C"/>
    <w:rsid w:val="00F31D2E"/>
    <w:rsid w:val="00F73DB9"/>
    <w:rsid w:val="00F86800"/>
    <w:rsid w:val="00F978CA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2D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D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D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D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D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6725</izvorni_sadrzaj>
    <derivirana_varijabla naziv="DomainObject.Predmet.Broj_1">6725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St-6725/2015</izvorni_sadrzaj>
    <derivirana_varijabla naziv="DomainObject.Predmet.OznakaBroj_1">St-6725/2015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ALEN PLUS d.o.o.</izvorni_sadrzaj>
    <derivirana_varijabla naziv="DomainObject.Predmet.ProtustrankaFormated_1">  ALEN PLUS d.o.o.</derivirana_varijabla>
  </DomainObject.Predmet.ProtustrankaFormated>
  <DomainObject.Predmet.ProtustrankaFormatedOIB>
    <izvorni_sadrzaj>  ALEN PLUS d.o.o., OIB 11500987941</izvorni_sadrzaj>
    <derivirana_varijabla naziv="DomainObject.Predmet.ProtustrankaFormatedOIB_1">  ALEN PLUS d.o.o., OIB 11500987941</derivirana_varijabla>
  </DomainObject.Predmet.ProtustrankaFormatedOIB>
  <DomainObject.Predmet.ProtustrankaFormatedWithAdress>
    <izvorni_sadrzaj> ALEN PLUS d.o.o., Baburičina 23, 10000 Zagreb</izvorni_sadrzaj>
    <derivirana_varijabla naziv="DomainObject.Predmet.ProtustrankaFormatedWithAdress_1"> ALEN PLUS d.o.o., Baburičina 23, 10000 Zagreb</derivirana_varijabla>
  </DomainObject.Predmet.ProtustrankaFormatedWithAdress>
  <DomainObject.Predmet.ProtustrankaFormatedWithAdressOIB>
    <izvorni_sadrzaj> ALEN PLUS d.o.o., OIB 11500987941, Baburičina 23, 10000 Zagreb</izvorni_sadrzaj>
    <derivirana_varijabla naziv="DomainObject.Predmet.ProtustrankaFormatedWithAdressOIB_1"> ALEN PLUS d.o.o., OIB 11500987941, Baburičina 23, 10000 Zagreb</derivirana_varijabla>
  </DomainObject.Predmet.ProtustrankaFormatedWithAdressOIB>
  <DomainObject.Predmet.ProtustrankaWithAdress>
    <izvorni_sadrzaj>ALEN PLUS d.o.o. Baburičina 23, 10000 Zagreb</izvorni_sadrzaj>
    <derivirana_varijabla naziv="DomainObject.Predmet.ProtustrankaWithAdress_1">ALEN PLUS d.o.o. Baburičina 23, 10000 Zagreb</derivirana_varijabla>
  </DomainObject.Predmet.ProtustrankaWithAdress>
  <DomainObject.Predmet.ProtustrankaWithAdressOIB>
    <izvorni_sadrzaj>ALEN PLUS d.o.o., OIB 11500987941, Baburičina 23, 10000 Zagreb</izvorni_sadrzaj>
    <derivirana_varijabla naziv="DomainObject.Predmet.ProtustrankaWithAdressOIB_1">ALEN PLUS d.o.o., OIB 11500987941, Baburičina 23, 10000 Zagreb</derivirana_varijabla>
  </DomainObject.Predmet.ProtustrankaWithAdressOIB>
  <DomainObject.Predmet.ProtustrankaNazivFormated>
    <izvorni_sadrzaj>ALEN PLUS d.o.o.</izvorni_sadrzaj>
    <derivirana_varijabla naziv="DomainObject.Predmet.ProtustrankaNazivFormated_1">ALEN PLUS d.o.o.</derivirana_varijabla>
  </DomainObject.Predmet.ProtustrankaNazivFormated>
  <DomainObject.Predmet.ProtustrankaNazivFormatedOIB>
    <izvorni_sadrzaj>ALEN PLUS d.o.o., OIB 11500987941</izvorni_sadrzaj>
    <derivirana_varijabla naziv="DomainObject.Predmet.ProtustrankaNazivFormatedOIB_1">ALEN PLUS d.o.o., OIB 11500987941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ALEN PLUS d.o.o.</item>
    </izvorni_sadrzaj>
    <derivirana_varijabla naziv="DomainObject.Predmet.ProtuStrankaListFormated_1">
      <item>ALEN PLUS d.o.o.</item>
    </derivirana_varijabla>
  </DomainObject.Predmet.ProtuStrankaListFormated>
  <DomainObject.Predmet.ProtuStrankaListFormatedOIB>
    <izvorni_sadrzaj>
      <item>ALEN PLUS d.o.o., OIB 11500987941</item>
    </izvorni_sadrzaj>
    <derivirana_varijabla naziv="DomainObject.Predmet.ProtuStrankaListFormatedOIB_1">
      <item>ALEN PLUS d.o.o., OIB 11500987941</item>
    </derivirana_varijabla>
  </DomainObject.Predmet.ProtuStrankaListFormatedOIB>
  <DomainObject.Predmet.ProtuStrankaListFormatedWithAdress>
    <izvorni_sadrzaj>
      <item>ALEN PLUS d.o.o., Baburičina 23, 10000 Zagreb</item>
    </izvorni_sadrzaj>
    <derivirana_varijabla naziv="DomainObject.Predmet.ProtuStrankaListFormatedWithAdress_1">
      <item>ALEN PLUS d.o.o., Baburičina 23, 10000 Zagreb</item>
    </derivirana_varijabla>
  </DomainObject.Predmet.ProtuStrankaListFormatedWithAdress>
  <DomainObject.Predmet.ProtuStrankaListFormatedWithAdressOIB>
    <izvorni_sadrzaj>
      <item>ALEN PLUS d.o.o., OIB 11500987941, Baburičina 23, 10000 Zagreb</item>
    </izvorni_sadrzaj>
    <derivirana_varijabla naziv="DomainObject.Predmet.ProtuStrankaListFormatedWithAdressOIB_1">
      <item>ALEN PLUS d.o.o., OIB 11500987941, Baburičina 23, 10000 Zagreb</item>
    </derivirana_varijabla>
  </DomainObject.Predmet.ProtuStrankaListFormatedWithAdressOIB>
  <DomainObject.Predmet.ProtuStrankaListNazivFormated>
    <izvorni_sadrzaj>
      <item>ALEN PLUS d.o.o.</item>
    </izvorni_sadrzaj>
    <derivirana_varijabla naziv="DomainObject.Predmet.ProtuStrankaListNazivFormated_1">
      <item>ALEN PLUS d.o.o.</item>
    </derivirana_varijabla>
  </DomainObject.Predmet.ProtuStrankaListNazivFormated>
  <DomainObject.Predmet.ProtuStrankaListNazivFormatedOIB>
    <izvorni_sadrzaj>
      <item>ALEN PLUS d.o.o., OIB 11500987941</item>
    </izvorni_sadrzaj>
    <derivirana_varijabla naziv="DomainObject.Predmet.ProtuStrankaListNazivFormatedOIB_1">
      <item>ALEN PLUS d.o.o., OIB 11500987941</item>
    </derivirana_varijabla>
  </DomainObject.Predmet.ProtuStrankaListNazivFormatedOIB>
  <DomainObject.Predmet.OstaliList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Formated>
  <DomainObject.Predmet.OstaliList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FormatedOIB>
  <DomainObject.Predmet.OstaliListFormatedWithAdress>
    <izvorni_sadrzaj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izvorni_sadrzaj>
    <derivirana_varijabla naziv="DomainObject.Predmet.OstaliListFormatedWithAdress_1"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derivirana_varijabla>
  </DomainObject.Predmet.OstaliListFormatedWithAdress>
  <DomainObject.Predmet.OstaliListFormatedWithAdressOIB>
    <izvorni_sadrzaj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izvorni_sadrzaj>
    <derivirana_varijabla naziv="DomainObject.Predmet.OstaliListFormatedWithAdressOIB_1"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derivirana_varijabla>
  </DomainObject.Predmet.OstaliListFormatedWithAdressOIB>
  <DomainObject.Predmet.OstaliListNaziv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Naziv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NazivFormated>
  <DomainObject.Predmet.OstaliListNaziv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Naziv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ALEN PLUS d.o.o.</izvorni_sadrzaj>
    <derivirana_varijabla naziv="DomainObject.Predmet.ProtustrankaIDrugi_1">ALEN PLUS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ALEN PLUS d.o.o., OIB 11500987941, Baburičina 23, 10000 Zagreb</izvorni_sadrzaj>
    <derivirana_varijabla naziv="DomainObject.Predmet.ProtustrankaIDrugiAdressOIB_1">ALEN PLUS d.o.o., OIB 11500987941, Baburičina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SudioniciListNaziv_1"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</derivirana_varijabla>
  </DomainObject.Predmet.SudioniciListNaziv>
  <DomainObject.Predmet.SudioniciListAdressOIB>
    <izvorni_sadrzaj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</izvorni_sadrzaj>
    <derivirana_varijabla naziv="DomainObject.Predmet.SudioniciListAdressOIB_1"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11500987941</item>
      <item>, OIB null</item>
      <item>, OIB 41447216399</item>
      <item>, OIB 02189566674</item>
      <item>, OIB 89098433706</item>
    </izvorni_sadrzaj>
    <derivirana_varijabla naziv="DomainObject.Predmet.SudioniciListNazivOIB_1">
      <item>, OIB 85821130368</item>
      <item>, OIB 11500987941</item>
      <item>, OIB null</item>
      <item>, OIB 41447216399</item>
      <item>, OIB 02189566674</item>
      <item>, OIB 89098433706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308</properties:Words>
  <properties:Characters>1526</properties:Characters>
  <properties:Lines>47</properties:Lines>
  <properties:Paragraphs>22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2016-05-01T16:44:00Z</dcterms:created>
  <dc:creator>nmarkovic</dc:creator>
  <cp:lastModifiedBy>Valentina Gabud</cp:lastModifiedBy>
  <cp:lastPrinted>2018-05-15T09:32:00Z</cp:lastPrinted>
  <dcterms:modified xmlns:xsi="http://www.w3.org/2001/XMLSchema-instance" xsi:type="dcterms:W3CDTF">2018-05-15T09:32:00Z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(30. Rješenje - zabilježba otvaranja stečaja nova nekretnina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