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b01e" w14:paraId="45bb01e" w:rsidRDefault="00934F22" w:rsidR="00934F2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934F22">
        <w:t xml:space="preserve">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955BBB">
        <w:t>1586</w:t>
      </w:r>
      <w:r w:rsidR="0073212E">
        <w:t>/15</w:t>
      </w:r>
      <w:r w:rsidR="00934F22">
        <w:t>-21</w:t>
      </w:r>
      <w:r w:rsidR="00243285" w:rsidRPr="001F0DCA">
        <w:t xml:space="preserve"> </w:t>
      </w:r>
    </w:p>
    <w:p w:rsidRDefault="0086115E" w:rsidP="00934F22" w:rsidR="00F418B3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  <w:r w:rsidR="00F418B3"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955BBB" w:rsidRPr="00955BBB">
        <w:rPr>
          <w:bCs/>
          <w:lang w:val="pt-BR"/>
        </w:rPr>
        <w:t>SCIERO d.o.o.</w:t>
      </w:r>
      <w:r w:rsidR="00955BBB">
        <w:rPr>
          <w:bCs/>
          <w:lang w:val="pt-BR"/>
        </w:rPr>
        <w:t xml:space="preserve"> u stečaju</w:t>
      </w:r>
      <w:r w:rsidR="00955BBB" w:rsidRPr="00955BBB">
        <w:rPr>
          <w:bCs/>
          <w:lang w:val="pt-BR"/>
        </w:rPr>
        <w:t>, Zagreb, Slavonska avenija 3, OIB: 45826613569</w:t>
      </w:r>
      <w:r w:rsidR="0086115E" w:rsidRPr="006B77AD">
        <w:rPr>
          <w:lang w:val="pt-BR"/>
        </w:rPr>
        <w:t xml:space="preserve">, </w:t>
      </w:r>
      <w:r w:rsidR="00955BBB">
        <w:rPr>
          <w:lang w:val="pt-BR"/>
        </w:rPr>
        <w:t>12. travnja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955BBB" w:rsidP="00955BBB" w:rsidR="00E029B4" w:rsidRPr="006B77AD">
      <w:pPr>
        <w:numPr>
          <w:ilvl w:val="0"/>
          <w:numId w:val="1"/>
        </w:numPr>
        <w:jc w:val="both"/>
      </w:pPr>
      <w:r w:rsidRPr="00955BBB">
        <w:t xml:space="preserve">Dragutin Ježić iz Zagreba, </w:t>
      </w:r>
      <w:proofErr w:type="spellStart"/>
      <w:r w:rsidRPr="00955BBB">
        <w:t>Česmičkoga</w:t>
      </w:r>
      <w:proofErr w:type="spellEnd"/>
      <w:r w:rsidRPr="00955BBB">
        <w:t xml:space="preserve"> 10, OIB:50868688359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573BC8">
        <w:rPr>
          <w:rFonts w:cs="Arial"/>
        </w:rPr>
        <w:t>Marko Čačić iz Novske, Osječka 217, OIB: 71598929328</w:t>
      </w:r>
      <w:r w:rsidRPr="00EE41E8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934F22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955BBB" w:rsidRPr="00955BBB">
        <w:t xml:space="preserve">Dragutin Ježić </w:t>
      </w:r>
      <w:r w:rsidR="00955BBB">
        <w:t xml:space="preserve">dostavio je sudu podnesak od 12. travnja 2016. kojim je </w:t>
      </w:r>
      <w:r w:rsidRPr="001F0DCA">
        <w:t>od sud</w:t>
      </w:r>
      <w:r>
        <w:t>a</w:t>
      </w:r>
      <w:r w:rsidR="00955BBB">
        <w:t xml:space="preserve"> zatražio</w:t>
      </w:r>
      <w:r>
        <w:t xml:space="preserve">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zdravstvenih poteškoća nije u mogućnosti </w:t>
      </w:r>
      <w:r w:rsidR="00955BBB">
        <w:t>obnašati dužnost stečajnog upravitelja u ovom stečajnom postupku</w:t>
      </w:r>
      <w:r w:rsidR="00EE41E8">
        <w:t xml:space="preserve">.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 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573BC8">
        <w:t>Marko Čačić</w:t>
      </w:r>
      <w:r w:rsidRPr="00163E44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934F22" w:rsidR="00F1797B" w:rsidRPr="006B77AD">
      <w:pPr>
        <w:jc w:val="center"/>
        <w:rPr>
          <w:b/>
        </w:rPr>
      </w:pPr>
      <w:r w:rsidRPr="00B93BB9">
        <w:t xml:space="preserve">U Zagrebu </w:t>
      </w:r>
      <w:r w:rsidR="00955BBB">
        <w:rPr>
          <w:lang w:val="pt-BR"/>
        </w:rPr>
        <w:t>12. travnja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243285" w:rsidP="00934F22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934F22" w:rsidR="00F1797B" w:rsidRPr="001F0DCA">
      <w:pPr>
        <w:jc w:val="right"/>
      </w:pPr>
      <w:r w:rsidRPr="001F0DCA">
        <w:t xml:space="preserve"> Gordan Zubak</w:t>
      </w:r>
      <w:r w:rsidR="00934F22">
        <w:t>, 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934F22" w:rsidP="002D4CBC" w:rsidR="00934F22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934F22" w:rsidP="002D4CBC" w:rsidR="00934F22">
      <w:pPr>
        <w:jc w:val="both"/>
      </w:pPr>
    </w:p>
    <w:p w:rsidRDefault="00934F22" w:rsidP="001745C1" w:rsidR="00934F2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93BB9" w:rsidP="00934F22" w:rsidR="00B93BB9" w:rsidRPr="006B77AD"/>
    <w:sectPr w:rsidSect="00934F22" w:rsidR="00B93BB9" w:rsidRPr="006B77AD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53524A"/>
    <w:rsid w:val="00573BC8"/>
    <w:rsid w:val="006B77AD"/>
    <w:rsid w:val="0073212E"/>
    <w:rsid w:val="0086115E"/>
    <w:rsid w:val="008D55C6"/>
    <w:rsid w:val="00934F22"/>
    <w:rsid w:val="009508C1"/>
    <w:rsid w:val="00955BBB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</izvorni_sadrzaj>
    <derivirana_varijabla naziv="DomainObject.Predmet.OstaliListNazivFormated_1">
      <item>ZORAN PULJIZ</item>
      <item>Snježana Jokić</item>
      <item>Buterin&amp;Posavec odvjetničko društvo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</izvorni_sadrzaj>
    <derivirana_varijabla naziv="DomainObject.Predmet.OstaliListNazivFormatedOIB_1">
      <item>ZORAN PULJIZ</item>
      <item>Snježana Jokić, OIB 34116929912</item>
      <item>Buterin&amp;Posavec odvjetničko društvo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1389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2016-04-12T11:46:00Z</dcterms:created>
  <dc:creator>gzubak</dc:creator>
  <cp:lastModifiedBy>Ivana Rogić</cp:lastModifiedBy>
  <cp:lastPrinted>2016-04-12T12:01:00Z</cp:lastPrinted>
  <dcterms:modified xmlns:xsi="http://www.w3.org/2001/XMLSchema-instance" xsi:type="dcterms:W3CDTF">2016-04-12T12:02:00Z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