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1073" w14:paraId="ba01073" w:rsidRDefault="00992F2D" w:rsidR="00950AA9" w:rsidRPr="00672C0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715B0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</w:p>
    <w:p w:rsidRDefault="007B3610" w:rsidP="007B3610" w:rsidR="007B3610" w:rsidRPr="009715B0">
      <w:pPr>
        <w:jc w:val="center"/>
      </w:pPr>
      <w:r>
        <w:t>U   I M E   R E P U B L I K E   H R V A T S K E</w:t>
      </w:r>
    </w:p>
    <w:p w:rsidRDefault="007B3610" w:rsidP="007B3610" w:rsidR="007B3610" w:rsidRPr="001156BA">
      <w:pPr>
        <w:jc w:val="center"/>
        <w:rPr>
          <w:sz w:val="16"/>
          <w:szCs w:val="16"/>
        </w:rPr>
      </w:pPr>
    </w:p>
    <w:p w:rsidRDefault="007B3610" w:rsidP="007B3610" w:rsidR="007B3610" w:rsidRPr="009221F6">
      <w:pPr>
        <w:jc w:val="center"/>
      </w:pPr>
      <w:r w:rsidRPr="009715B0">
        <w:t>R J E Š E N J E</w:t>
      </w:r>
    </w:p>
    <w:p w:rsidRDefault="007B3610" w:rsidP="007B3610" w:rsidR="007B3610">
      <w:pPr>
        <w:rPr>
          <w:b/>
        </w:rPr>
      </w:pPr>
    </w:p>
    <w:p w:rsidRDefault="007B3610" w:rsidP="007B3610" w:rsidR="007B3610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0D6ABF">
        <w:rPr>
          <w:color w:themeColor="text1" w:val="000000"/>
        </w:rPr>
        <w:t>GRADATIM d.o.o., OIB: 59396078346, Stobreč, Put Vrbovika bb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 w:rsidR="003E4253">
        <w:rPr>
          <w:color w:themeColor="text1" w:val="000000"/>
        </w:rPr>
        <w:t>27</w:t>
      </w:r>
      <w:r w:rsidRPr="00E607C5">
        <w:rPr>
          <w:color w:themeColor="text1" w:val="000000"/>
        </w:rPr>
        <w:t xml:space="preserve">. </w:t>
      </w:r>
      <w:r w:rsidR="003E4253">
        <w:rPr>
          <w:color w:themeColor="text1" w:val="000000"/>
        </w:rPr>
        <w:t>veljače</w:t>
      </w:r>
      <w:r w:rsidRPr="00E607C5">
        <w:rPr>
          <w:color w:themeColor="text1" w:val="000000"/>
        </w:rPr>
        <w:t xml:space="preserve"> 201</w:t>
      </w:r>
      <w:r w:rsidR="003E4253">
        <w:rPr>
          <w:color w:themeColor="text1" w:val="000000"/>
        </w:rPr>
        <w:t>7</w:t>
      </w:r>
      <w:r w:rsidRPr="00E607C5">
        <w:rPr>
          <w:color w:themeColor="text1" w:val="000000"/>
        </w:rPr>
        <w:t>. godine</w:t>
      </w:r>
    </w:p>
    <w:p w:rsidRDefault="007B3610" w:rsidP="007B3610" w:rsidR="007B3610" w:rsidRPr="005E7AAB">
      <w:pPr>
        <w:tabs>
          <w:tab w:pos="1890" w:val="left"/>
        </w:tabs>
        <w:jc w:val="both"/>
        <w:rPr>
          <w:sz w:val="16"/>
          <w:szCs w:val="16"/>
        </w:rPr>
      </w:pPr>
      <w:r>
        <w:tab/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 w:rsidRPr="005E7AAB">
      <w:pPr>
        <w:jc w:val="both"/>
        <w:rPr>
          <w:sz w:val="20"/>
          <w:szCs w:val="20"/>
        </w:rPr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>
      <w:pPr>
        <w:jc w:val="both"/>
        <w:rPr>
          <w:color w:themeColor="text1" w:val="000000"/>
        </w:rPr>
      </w:pPr>
      <w:r>
        <w:t xml:space="preserve">Predlagatelj je </w:t>
      </w:r>
      <w:r w:rsidR="00E2415D">
        <w:t>0</w:t>
      </w:r>
      <w:r w:rsidR="000D6ABF">
        <w:t>9</w:t>
      </w:r>
      <w:r>
        <w:t xml:space="preserve">. </w:t>
      </w:r>
      <w:r w:rsidR="000D6ABF">
        <w:t>prosinca</w:t>
      </w:r>
      <w:r>
        <w:t xml:space="preserve"> 201</w:t>
      </w:r>
      <w:r w:rsidR="00075748">
        <w:t>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0D6ABF">
        <w:rPr>
          <w:color w:themeColor="text1" w:val="000000"/>
        </w:rPr>
        <w:t>GRADATIM d.o.o., OIB: 59396078346, Stobreč, Put Vrbovika bb</w:t>
      </w:r>
      <w:r w:rsidR="00075748">
        <w:rPr>
          <w:color w:themeColor="text1" w:val="000000"/>
        </w:rPr>
        <w:t>.</w:t>
      </w:r>
    </w:p>
    <w:p w:rsidRDefault="00075748" w:rsidP="00706888" w:rsidR="00075748">
      <w:pPr>
        <w:jc w:val="both"/>
      </w:pPr>
    </w:p>
    <w:p w:rsidRDefault="00950AA9" w:rsidP="00FE5480" w:rsidR="00DE4145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DE4145">
        <w:t>ra za uvodno naznačenog dužnika.</w:t>
      </w:r>
    </w:p>
    <w:p w:rsidRDefault="00DE4145" w:rsidP="00FE5480" w:rsidR="00DE4145">
      <w:pPr>
        <w:jc w:val="both"/>
      </w:pPr>
    </w:p>
    <w:p w:rsidRDefault="00DE4145" w:rsidP="00FE5480" w:rsidR="0064043E">
      <w:pPr>
        <w:jc w:val="both"/>
      </w:pPr>
      <w:r>
        <w:t xml:space="preserve">Po izvršenom uvidu sud je utvrdio da je kod ovog suda već ranije pokrenut stečajni postupak i to pod poslovnim brojem: </w:t>
      </w:r>
      <w:r w:rsidR="00075748">
        <w:t>1</w:t>
      </w:r>
      <w:r w:rsidR="003E4253">
        <w:t>2</w:t>
      </w:r>
      <w:r>
        <w:t xml:space="preserve"> St-</w:t>
      </w:r>
      <w:r w:rsidR="000D6ABF">
        <w:t>57</w:t>
      </w:r>
      <w:r>
        <w:t>/</w:t>
      </w:r>
      <w:r w:rsidR="00075748">
        <w:t>20</w:t>
      </w:r>
      <w:r w:rsidR="000D6ABF">
        <w:t>15</w:t>
      </w:r>
      <w:r>
        <w:t xml:space="preserve">, a da je </w:t>
      </w:r>
      <w:r w:rsidRPr="00DE4145">
        <w:t xml:space="preserve">rješenjem broj </w:t>
      </w:r>
      <w:r w:rsidR="00075748">
        <w:t>1</w:t>
      </w:r>
      <w:r w:rsidR="003E4253">
        <w:t>2</w:t>
      </w:r>
      <w:r w:rsidR="0059534A">
        <w:t xml:space="preserve"> </w:t>
      </w:r>
      <w:r w:rsidRPr="00DE4145">
        <w:t>St-</w:t>
      </w:r>
      <w:r w:rsidR="000D6ABF">
        <w:t>57</w:t>
      </w:r>
      <w:r w:rsidRPr="00DE4145">
        <w:t>/20</w:t>
      </w:r>
      <w:r w:rsidR="000D6ABF">
        <w:t>15</w:t>
      </w:r>
      <w:r w:rsidR="00333C19">
        <w:t xml:space="preserve"> od </w:t>
      </w:r>
      <w:r w:rsidR="000D6ABF">
        <w:t>9.</w:t>
      </w:r>
      <w:r w:rsidR="0059534A">
        <w:t xml:space="preserve"> </w:t>
      </w:r>
      <w:r w:rsidR="000D6ABF">
        <w:t>prosinca</w:t>
      </w:r>
      <w:r w:rsidR="0059534A">
        <w:t xml:space="preserve"> </w:t>
      </w:r>
      <w:r w:rsidR="00333C19">
        <w:t>2016. godine otvoren i istovremeno zaključen</w:t>
      </w:r>
      <w:r w:rsidRPr="00DE4145">
        <w:t xml:space="preserve"> stečajni postupak nad dužnikom </w:t>
      </w:r>
      <w:r w:rsidR="000D6ABF">
        <w:rPr>
          <w:color w:themeColor="text1" w:val="000000"/>
        </w:rPr>
        <w:t>GRADATIM d.o.o., OIB: 59396078346, Stobreč, Put Vrbovika bb</w:t>
      </w:r>
      <w:r w:rsidRPr="00DE4145">
        <w:t xml:space="preserve">. </w:t>
      </w:r>
    </w:p>
    <w:p w:rsidRDefault="0064043E" w:rsidP="00FE5480" w:rsidR="0064043E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5E7AAB" w:rsidP="00B77D28" w:rsidR="005E7AAB">
      <w:pPr>
        <w:ind w:left="720"/>
        <w:jc w:val="both"/>
      </w:pPr>
    </w:p>
    <w:p w:rsidRDefault="005E7AAB" w:rsidP="005E7AAB" w:rsidR="005E7AAB">
      <w:pPr>
        <w:ind w:left="720"/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</w:t>
      </w:r>
      <w:r w:rsidR="0059534A">
        <w:t>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3E4253">
        <w:rPr>
          <w:color w:themeColor="text1" w:val="000000"/>
        </w:rPr>
        <w:t>27</w:t>
      </w:r>
      <w:r w:rsidR="003E4253" w:rsidRPr="00E607C5">
        <w:rPr>
          <w:color w:themeColor="text1" w:val="000000"/>
        </w:rPr>
        <w:t xml:space="preserve">. </w:t>
      </w:r>
      <w:r w:rsidR="003E4253">
        <w:rPr>
          <w:color w:themeColor="text1" w:val="000000"/>
        </w:rPr>
        <w:t>veljače</w:t>
      </w:r>
      <w:r w:rsidR="003E4253" w:rsidRPr="00E607C5">
        <w:rPr>
          <w:color w:themeColor="text1" w:val="000000"/>
        </w:rPr>
        <w:t xml:space="preserve"> 201</w:t>
      </w:r>
      <w:r w:rsidR="003E4253">
        <w:rPr>
          <w:color w:themeColor="text1" w:val="000000"/>
        </w:rPr>
        <w:t>7</w:t>
      </w:r>
      <w:r w:rsidRPr="00046239">
        <w:t>. godine</w:t>
      </w:r>
    </w:p>
    <w:p w:rsidRDefault="00706888" w:rsidP="00706888" w:rsidR="00706888" w:rsidRPr="00046239"/>
    <w:p w:rsidRDefault="0013584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Default="007B3610" w:rsidP="007B3610" w:rsidR="007B3610" w:rsidRPr="00046239"/>
    <w:p w:rsidRDefault="007B361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</w:p>
    <w:p w:rsidRDefault="007B3610" w:rsidP="007B3610" w:rsidR="007B3610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B3610" w:rsidP="00706888" w:rsidR="00706888" w:rsidRPr="00046239">
      <w:r>
        <w:tab/>
      </w:r>
    </w:p>
    <w:p w:rsidRDefault="007B3610" w:rsidP="007B3610" w:rsidR="007B3610">
      <w:r w:rsidRPr="00046239">
        <w:t>POUKA O PRAVNOM LIJEKU:</w:t>
      </w:r>
    </w:p>
    <w:p w:rsidRDefault="007B3610" w:rsidP="007B3610" w:rsidR="007B3610"/>
    <w:p w:rsidRDefault="007B3610" w:rsidP="007B3610" w:rsidR="007B3610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5E7AAB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5D4A77"/>
    <w:p w:rsidRDefault="007B3610" w:rsidP="007B3610" w:rsidR="007B3610" w:rsidRPr="00046239"/>
    <w:p w:rsidRDefault="007B3610" w:rsidP="007B3610" w:rsidR="007B3610" w:rsidRPr="00046239">
      <w:r w:rsidRPr="00046239">
        <w:t>DNA:</w:t>
      </w:r>
    </w:p>
    <w:p w:rsidRDefault="007B3610" w:rsidP="007B3610" w:rsidR="007B3610">
      <w:r>
        <w:t xml:space="preserve">-predlagatelju - </w:t>
      </w:r>
      <w:r w:rsidRPr="007C1CCC">
        <w:t>Financijskoj agenciji, RC Split</w:t>
      </w:r>
    </w:p>
    <w:p w:rsidRDefault="007B3610" w:rsidP="007B3610" w:rsidR="007B3610">
      <w:r>
        <w:t>-e-Oglasna ploča suda</w:t>
      </w:r>
    </w:p>
    <w:p w:rsidRDefault="007B3610" w:rsidP="007B3610" w:rsidR="00706888" w:rsidRPr="00706888">
      <w:r>
        <w:t>-spis</w:t>
      </w:r>
    </w:p>
    <w:sectPr w:rsidSect="00A20061" w:rsidR="00706888" w:rsidRPr="0070688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6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7B3610" w:rsidP="007B3610" w:rsidR="007B3610">
    <w:pPr>
      <w:pStyle w:val="Zaglavlje"/>
      <w:jc w:val="right"/>
    </w:pPr>
    <w:r>
      <w:t>21. St-</w:t>
    </w:r>
    <w:r w:rsidR="000D6ABF">
      <w:t>2621</w:t>
    </w:r>
    <w:r>
      <w:t>/201</w:t>
    </w:r>
    <w:r w:rsidR="00075748">
      <w:t>5</w:t>
    </w:r>
  </w:p>
  <w:p w:rsidRDefault="002A4B4D" w:rsidR="002A4B4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610" w:rsidP="007B3610" w:rsidR="007B3610">
    <w:pPr>
      <w:pStyle w:val="Zaglavlje"/>
      <w:jc w:val="right"/>
    </w:pPr>
    <w:r>
      <w:t>21. St-</w:t>
    </w:r>
    <w:r w:rsidR="000D6ABF">
      <w:t>2621</w:t>
    </w:r>
    <w:r>
      <w:t>/201</w:t>
    </w:r>
    <w:r w:rsidR="0007574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8568F"/>
    <w:rsid w:val="000D6ABF"/>
    <w:rsid w:val="000E520C"/>
    <w:rsid w:val="00135840"/>
    <w:rsid w:val="00142E78"/>
    <w:rsid w:val="0024279B"/>
    <w:rsid w:val="002970C4"/>
    <w:rsid w:val="002A4B4D"/>
    <w:rsid w:val="002B15A7"/>
    <w:rsid w:val="00333C19"/>
    <w:rsid w:val="003B76E7"/>
    <w:rsid w:val="003E4253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D006D7"/>
    <w:rsid w:val="00D52634"/>
    <w:rsid w:val="00DE4145"/>
    <w:rsid w:val="00E2415D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St-2621/2015</izvorni_sadrzaj>
    <derivirana_varijabla naziv="DomainObject.Predmet.OznakaBroj_1">St-2621/2015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GRADATIM d.o.o. za inženjering, projektiranje i izvođenje građevinskih radova</izvorni_sadrzaj>
    <derivirana_varijabla naziv="DomainObject.Predmet.ProtustrankaFormated_1">  GRADATIM d.o.o. za inženjering, projektiranje i izvođenje građevinskih radova</derivirana_varijabla>
  </DomainObject.Predmet.ProtustrankaFormated>
  <DomainObject.Predmet.ProtustrankaFormatedOIB>
    <izvorni_sadrzaj>  GRADATIM d.o.o. za inženjering, projektiranje i izvođenje građevinskih radova, OIB 59396078346</izvorni_sadrzaj>
    <derivirana_varijabla naziv="DomainObject.Predmet.ProtustrankaFormatedOIB_1">  GRADATIM d.o.o. za inženjering, projektiranje i izvođenje građevinskih radova, OIB 59396078346</derivirana_varijabla>
  </DomainObject.Predmet.ProtustrankaFormatedOIB>
  <DomainObject.Predmet.ProtustrankaFormatedWithAdress>
    <izvorni_sadrzaj> GRADATIM d.o.o. za inženjering, projektiranje i izvođenje građevinskih radova, Put Vrbovika/bb, 21311 Stobreč</izvorni_sadrzaj>
    <derivirana_varijabla naziv="DomainObject.Predmet.ProtustrankaFormatedWithAdress_1"> GRADATIM d.o.o. za inženjering, projektiranje i izvođenje građevinskih radova, Put Vrbovika/bb, 21311 Stobreč</derivirana_varijabla>
  </DomainObject.Predmet.ProtustrankaFormatedWithAdress>
  <DomainObject.Predmet.ProtustrankaFormatedWithAdressOIB>
    <izvorni_sadrzaj> GRADATIM d.o.o. za inženjering, projektiranje i izvođenje građevinskih radova, OIB 59396078346, Put Vrbovika/bb, 21311 Stobreč</izvorni_sadrzaj>
    <derivirana_varijabla naziv="DomainObject.Predmet.ProtustrankaFormatedWithAdressOIB_1"> GRADATIM d.o.o. za inženjering, projektiranje i izvođenje građevinskih radova, OIB 59396078346, Put Vrbovika/bb, 21311 Stobreč</derivirana_varijabla>
  </DomainObject.Predmet.ProtustrankaFormatedWithAdressOIB>
  <DomainObject.Predmet.ProtustrankaWithAdress>
    <izvorni_sadrzaj>GRADATIM d.o.o. za inženjering, projektiranje i izvođenje građevinskih radova Put Vrbovika/bb, 21311 Stobreč</izvorni_sadrzaj>
    <derivirana_varijabla naziv="DomainObject.Predmet.ProtustrankaWithAdress_1">GRADATIM d.o.o. za inženjering, projektiranje i izvođenje građevinskih radova Put Vrbovika/bb, 21311 Stobreč</derivirana_varijabla>
  </DomainObject.Predmet.ProtustrankaWithAdress>
  <DomainObject.Predmet.ProtustrankaWithAdressOIB>
    <izvorni_sadrzaj>GRADATIM d.o.o. za inženjering, projektiranje i izvođenje građevinskih radova, OIB 59396078346, Put Vrbovika/bb, 21311 Stobreč</izvorni_sadrzaj>
    <derivirana_varijabla naziv="DomainObject.Predmet.ProtustrankaWithAdressOIB_1">GRADATIM d.o.o. za inženjering, projektiranje i izvođenje građevinskih radova, OIB 59396078346, Put Vrbovika/bb, 21311 Stobreč</derivirana_varijabla>
  </DomainObject.Predmet.ProtustrankaWithAdressOIB>
  <DomainObject.Predmet.ProtustrankaNazivFormated>
    <izvorni_sadrzaj>GRADATIM d.o.o. za inženjering, projektiranje i izvođenje građevinskih radova</izvorni_sadrzaj>
    <derivirana_varijabla naziv="DomainObject.Predmet.ProtustrankaNazivFormated_1">GRADATIM d.o.o. za inženjering, projektiranje i izvođenje građevinskih radova</derivirana_varijabla>
  </DomainObject.Predmet.ProtustrankaNazivFormated>
  <DomainObject.Predmet.ProtustrankaNazivFormatedOIB>
    <izvorni_sadrzaj>GRADATIM d.o.o. za inženjering, projektiranje i izvođenje građevinskih radova, OIB 59396078346</izvorni_sadrzaj>
    <derivirana_varijabla naziv="DomainObject.Predmet.ProtustrankaNazivFormatedOIB_1">GRADATIM d.o.o. za inženjering, projektiranje i izvođenje građevinskih radova, OIB 59396078346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2244408.48</izvorni_sadrzaj>
    <derivirana_varijabla naziv="DomainObject.Predmet.TrenutnaVrijednost_1">2244408.48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GRADATIM d.o.o. za inženjering, projektiranje i izvođenje građevinskih radova</item>
    </izvorni_sadrzaj>
    <derivirana_varijabla naziv="DomainObject.Predmet.ProtuStrankaListFormated_1">
      <item>GRADATIM d.o.o. za inženjering, projektiranje i izvođenje građevinskih radova</item>
    </derivirana_varijabla>
  </DomainObject.Predmet.ProtuStrankaListFormated>
  <DomainObject.Predmet.ProtuStrankaListFormatedOIB>
    <izvorni_sadrzaj>
      <item>GRADATIM d.o.o. za inženjering, projektiranje i izvođenje građevinskih radova, OIB 59396078346</item>
    </izvorni_sadrzaj>
    <derivirana_varijabla naziv="DomainObject.Predmet.ProtuStrankaListFormatedOIB_1">
      <item>GRADATIM d.o.o. za inženjering, projektiranje i izvođenje građevinskih radova, OIB 59396078346</item>
    </derivirana_varijabla>
  </DomainObject.Predmet.ProtuStrankaListFormatedOIB>
  <DomainObject.Predmet.ProtuStrankaListFormatedWithAdress>
    <izvorni_sadrzaj>
      <item>GRADATIM d.o.o. za inženjering, projektiranje i izvođenje građevinskih radova, Put Vrbovika/bb, 21311 Stobreč</item>
    </izvorni_sadrzaj>
    <derivirana_varijabla naziv="DomainObject.Predmet.ProtuStrankaListFormatedWithAdress_1">
      <item>GRADATIM d.o.o. za inženjering, projektiranje i izvođenje građevinskih radova, Put Vrbovika/bb, 21311 Stobreč</item>
    </derivirana_varijabla>
  </DomainObject.Predmet.ProtuStrankaListFormatedWithAdress>
  <DomainObject.Predmet.ProtuStrankaListFormatedWithAdressOIB>
    <izvorni_sadrzaj>
      <item>GRADATIM d.o.o. za inženjering, projektiranje i izvođenje građevinskih radova, OIB 59396078346, Put Vrbovika/bb, 21311 Stobreč</item>
    </izvorni_sadrzaj>
    <derivirana_varijabla naziv="DomainObject.Predmet.ProtuStrankaListFormatedWithAdressOIB_1">
      <item>GRADATIM d.o.o. za inženjering, projektiranje i izvođenje građevinskih radova, OIB 59396078346, Put Vrbovika/bb, 21311 Stobreč</item>
    </derivirana_varijabla>
  </DomainObject.Predmet.ProtuStrankaListFormatedWithAdressOIB>
  <DomainObject.Predmet.ProtuStrankaListNazivFormated>
    <izvorni_sadrzaj>
      <item>GRADATIM d.o.o. za inženjering, projektiranje i izvođenje građevinskih radova</item>
    </izvorni_sadrzaj>
    <derivirana_varijabla naziv="DomainObject.Predmet.ProtuStrankaListNazivFormated_1">
      <item>GRADATIM d.o.o. za inženjering, projektiranje i izvođenje građevinskih radova</item>
    </derivirana_varijabla>
  </DomainObject.Predmet.ProtuStrankaListNazivFormated>
  <DomainObject.Predmet.ProtuStrankaListNazivFormatedOIB>
    <izvorni_sadrzaj>
      <item>GRADATIM d.o.o. za inženjering, projektiranje i izvođenje građevinskih radova, OIB 59396078346</item>
    </izvorni_sadrzaj>
    <derivirana_varijabla naziv="DomainObject.Predmet.ProtuStrankaListNazivFormatedOIB_1">
      <item>GRADATIM d.o.o. za inženjering, projektiranje i izvođenje građevinskih radova, OIB 59396078346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GRADATIM d.o.o. za inženjering, projektiranje i izvođenje građevinskih radova</izvorni_sadrzaj>
    <derivirana_varijabla naziv="DomainObject.Predmet.ProtustrankaIDrugi_1">GRADATIM d.o.o. za inženjering, projektiranje i izvođenje građevinskih radova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GRADATIM d.o.o. za inženjering, projektiranje i izvođenje građevinskih radova, OIB 59396078346, Put Vrbovika/bb, 21311 Stobreč</izvorni_sadrzaj>
    <derivirana_varijabla naziv="DomainObject.Predmet.ProtustrankaIDrugiAdressOIB_1">GRADATIM d.o.o. za inženjering, projektiranje i izvođenje građevinskih radova, OIB 59396078346, Put Vrbovika/bb,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GRADATIM d.o.o. za inženjering, projektiranje i izvođenje građevinskih radova</item>
      <item>FINANCIJSKA AGENCIJA, RC SPLIT</item>
    </izvorni_sadrzaj>
    <derivirana_varijabla naziv="DomainObject.Predmet.SudioniciListNaziv_1">
      <item>GRADATIM d.o.o. za inženjering, projektiranje i izvođenje građevinskih radova</item>
      <item>FINANCIJSKA AGENCIJA, RC SPLIT</item>
    </derivirana_varijabla>
  </DomainObject.Predmet.SudioniciListNaziv>
  <DomainObject.Predmet.SudioniciListAdressOIB>
    <izvorni_sadrzaj>
      <item>GRADATIM d.o.o. za inženjering, projektiranje i izvođenje građevinskih radova, OIB 59396078346, Put Vrbovika/bb,21311 Stobreč</item>
      <item>FINANCIJSKA AGENCIJA, RC SPLIT, OIB 85821130368, Mažuranićevo šetalište 24 b,21000 Split</item>
    </izvorni_sadrzaj>
    <derivirana_varijabla naziv="DomainObject.Predmet.SudioniciListAdressOIB_1">
      <item>GRADATIM d.o.o. za inženjering, projektiranje i izvođenje građevinskih radova, OIB 59396078346, Put Vrbovika/bb,21311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59396078346</item>
      <item>, OIB 85821130368</item>
    </izvorni_sadrzaj>
    <derivirana_varijabla naziv="DomainObject.Predmet.SudioniciListNazivOIB_1">
      <item>, OIB 59396078346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2232</properties:Characters>
  <properties:Lines>77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2017-02-27T08:47:00Z</cp:lastPrinted>
  <dcterms:modified xmlns:xsi="http://www.w3.org/2001/XMLSchema-instance" xsi:type="dcterms:W3CDTF">2017-02-27T08:52:00Z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