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8726" w14:paraId="edb8726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Trgovački sud u Zagrebu</w:t>
      </w:r>
    </w:p>
    <w:p w:rsidRDefault="0063316E" w:rsidP="00284B2B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</w:p>
    <w:p w:rsidRDefault="00B5498B" w:rsidP="0063316E" w:rsidR="00284B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:rsidRDefault="00B5498B" w:rsidP="00284B2B" w:rsidR="0063316E" w:rsidRPr="003B182B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284B2B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284B2B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284B2B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284B2B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284B2B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284B2B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284B2B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284B2B">
        <w:rPr>
          <w:sz w:val="24"/>
          <w:szCs w:val="24"/>
        </w:rPr>
        <w:t xml:space="preserve">  </w:t>
      </w:r>
      <w:r>
        <w:rPr>
          <w:sz w:val="24"/>
          <w:szCs w:val="24"/>
        </w:rPr>
        <w:t>A H</w:t>
      </w:r>
      <w:r w:rsidR="00284B2B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284B2B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="00284B2B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284B2B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284B2B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284B2B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284B2B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3F79D4" w:rsidP="003F79D4" w:rsidR="003F79D4" w:rsidRPr="00A80D20">
      <w:pPr>
        <w:jc w:val="both"/>
        <w:rPr>
          <w:sz w:val="24"/>
          <w:szCs w:val="24"/>
        </w:rPr>
      </w:pPr>
      <w:r w:rsidRPr="00A80D20">
        <w:rPr>
          <w:sz w:val="24"/>
          <w:szCs w:val="24"/>
        </w:rPr>
        <w:t xml:space="preserve">Trgovački sud u Zagrebu, po sucu Nikoli Ribariću, u stečajnom predmetu </w:t>
      </w:r>
      <w:r>
        <w:rPr>
          <w:sz w:val="24"/>
          <w:szCs w:val="24"/>
        </w:rPr>
        <w:t>nad stečajnim dužnikom</w:t>
      </w:r>
      <w:r w:rsidRPr="00A80D20">
        <w:rPr>
          <w:sz w:val="24"/>
          <w:szCs w:val="24"/>
        </w:rPr>
        <w:t xml:space="preserve"> KOMPAS ZAGREB d.d.</w:t>
      </w:r>
      <w:r>
        <w:rPr>
          <w:sz w:val="24"/>
          <w:szCs w:val="24"/>
        </w:rPr>
        <w:t xml:space="preserve"> u stečaju</w:t>
      </w:r>
      <w:r w:rsidRPr="00A80D20">
        <w:rPr>
          <w:sz w:val="24"/>
          <w:szCs w:val="24"/>
        </w:rPr>
        <w:t xml:space="preserve">, Zagreb (Grad Zagreb), Andrije Hebranga 34, OIB: 92104669091, </w:t>
      </w:r>
      <w:r>
        <w:rPr>
          <w:sz w:val="24"/>
          <w:szCs w:val="24"/>
        </w:rPr>
        <w:t xml:space="preserve">nakon održavanja ispitnog ročišta dana </w:t>
      </w:r>
      <w:r w:rsidRPr="000F0D7E">
        <w:rPr>
          <w:sz w:val="24"/>
          <w:szCs w:val="24"/>
        </w:rPr>
        <w:t>14. ožujka 2019</w:t>
      </w:r>
      <w:r>
        <w:rPr>
          <w:sz w:val="24"/>
          <w:szCs w:val="24"/>
        </w:rPr>
        <w:t xml:space="preserve">, </w:t>
      </w:r>
      <w:r w:rsidRPr="00A80D20">
        <w:rPr>
          <w:sz w:val="24"/>
          <w:szCs w:val="24"/>
        </w:rPr>
        <w:t xml:space="preserve">dana </w:t>
      </w:r>
      <w:r>
        <w:rPr>
          <w:sz w:val="24"/>
          <w:szCs w:val="24"/>
        </w:rPr>
        <w:t>18</w:t>
      </w:r>
      <w:r w:rsidRPr="00A80D20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Pr="00A80D20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A80D20">
        <w:rPr>
          <w:sz w:val="24"/>
          <w:szCs w:val="24"/>
        </w:rPr>
        <w:t>.,</w:t>
      </w:r>
    </w:p>
    <w:p w:rsidRDefault="00950837" w:rsidP="005C79C3" w:rsidR="00950837" w:rsidRPr="00A2587B">
      <w:pPr>
        <w:jc w:val="both"/>
        <w:rPr>
          <w:sz w:val="24"/>
          <w:szCs w:val="24"/>
          <w:lang w:val="pt-BR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E31F24" w:rsidP="00E31F24" w:rsidR="00E31F24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E31F24" w:rsidP="00E31F24" w:rsidR="00E31F24">
      <w:pPr>
        <w:ind w:left="720"/>
        <w:jc w:val="both"/>
        <w:rPr>
          <w:b/>
          <w:sz w:val="24"/>
          <w:szCs w:val="24"/>
        </w:rPr>
      </w:pPr>
    </w:p>
    <w:p w:rsidRDefault="00E31F24" w:rsidP="00E31F24" w:rsidR="00E31F24">
      <w:pPr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 viši isplatni red:</w:t>
      </w:r>
    </w:p>
    <w:p w:rsidRDefault="00E31F24" w:rsidP="00E31F24" w:rsidR="00E31F24">
      <w:pPr>
        <w:ind w:left="720"/>
        <w:jc w:val="both"/>
        <w:rPr>
          <w:b/>
          <w:sz w:val="24"/>
          <w:szCs w:val="24"/>
        </w:rPr>
      </w:pPr>
    </w:p>
    <w:p w:rsidRDefault="00E31F24" w:rsidP="00E31F24" w:rsidR="00E31F24" w:rsidRPr="00241F35">
      <w:pPr>
        <w:rPr>
          <w:sz w:val="24"/>
          <w:szCs w:val="24"/>
        </w:rPr>
      </w:pPr>
    </w:p>
    <w:tbl>
      <w:tblPr>
        <w:tblStyle w:val="Reetkatablice"/>
        <w:tblW w:type="dxa" w:w="9351"/>
        <w:tblLook w:val="04A0" w:noVBand="1" w:noHBand="0" w:lastColumn="0" w:firstColumn="1" w:lastRow="0" w:firstRow="1"/>
      </w:tblPr>
      <w:tblGrid>
        <w:gridCol w:w="576"/>
        <w:gridCol w:w="3448"/>
        <w:gridCol w:w="1701"/>
        <w:gridCol w:w="1843"/>
        <w:gridCol w:w="1843"/>
      </w:tblGrid>
      <w:tr w:rsidTr="00284B2B" w:rsidR="00E31F24" w:rsidRPr="00241F35">
        <w:trPr>
          <w:trHeight w:val="1275"/>
        </w:trPr>
        <w:tc>
          <w:tcPr>
            <w:tcW w:type="dxa" w:w="516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RB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dxa" w:w="1701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Iznos priznate tražbine (kn)</w:t>
            </w:r>
          </w:p>
        </w:tc>
      </w:tr>
      <w:tr w:rsidTr="00284B2B" w:rsidR="00E31F24" w:rsidRPr="00241F35">
        <w:trPr>
          <w:trHeight w:val="510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Vesna Anđelić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24596365306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Zapoljska 18,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3.590,19</w:t>
            </w:r>
          </w:p>
        </w:tc>
      </w:tr>
      <w:tr w:rsidTr="00284B2B" w:rsidR="00E31F24" w:rsidRPr="00241F35">
        <w:trPr>
          <w:trHeight w:val="510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Anamaria Beinrauh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72359164125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Kolarova 2,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2.731,66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Bajzna Mirna,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87819936794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Pičmanova 7,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49.375,00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Barišić Alanka,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63232249272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Mandalčina 5,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137.854,51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Bečić Mirjana,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28653570423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Mažuranićevo šetalište 71, Split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77.178,76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Belić Ivana,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16306665356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Feričanačka 2,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39.900,99</w:t>
            </w:r>
          </w:p>
        </w:tc>
      </w:tr>
      <w:tr w:rsidTr="00284B2B" w:rsidR="00E31F24" w:rsidRPr="00241F35">
        <w:trPr>
          <w:trHeight w:val="76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Benko Vid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45033214183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Cvijete Zuzorić 9,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33.367,53</w:t>
            </w:r>
          </w:p>
        </w:tc>
      </w:tr>
      <w:tr w:rsidTr="00284B2B" w:rsidR="00E31F24" w:rsidRPr="00241F35">
        <w:trPr>
          <w:trHeight w:val="1020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Bezić Petra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18638223182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Orlići 23, Rijeka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46.231,17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Bogdanić Đurđa,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70017953371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Viška 18, Split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82.565,13</w:t>
            </w:r>
          </w:p>
        </w:tc>
      </w:tr>
      <w:tr w:rsidTr="00284B2B" w:rsidR="00E31F24" w:rsidRPr="00241F35">
        <w:trPr>
          <w:trHeight w:val="510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Bolanča Matko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25766083835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Jurja Žerjavića 13,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63.084,05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11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Bolfek Morana,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03137518921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Vlade Gotovca 7,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24.509,63</w:t>
            </w:r>
          </w:p>
        </w:tc>
      </w:tr>
      <w:tr w:rsidTr="00284B2B" w:rsidR="00E31F24" w:rsidRPr="00241F35">
        <w:trPr>
          <w:trHeight w:val="510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Borčić Ivana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75165184923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Mogilske stube II. 6,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1.021,17</w:t>
            </w:r>
          </w:p>
        </w:tc>
      </w:tr>
      <w:tr w:rsidTr="00284B2B" w:rsidR="00E31F24" w:rsidRPr="00241F35">
        <w:trPr>
          <w:trHeight w:val="76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Bosnić Mirna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34346600362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Ehrilchova 11,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63.781,14</w:t>
            </w:r>
          </w:p>
        </w:tc>
      </w:tr>
      <w:tr w:rsidTr="00284B2B" w:rsidR="00E31F24" w:rsidRPr="00241F35">
        <w:trPr>
          <w:trHeight w:val="76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14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Bunić Barbara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87982210242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Ulica J.H. Rasinjanina 44, Rasinja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5.032,75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15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Ćaćić Josip, zastupan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59228286207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Aleja B. Jurišića 77,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108.601,26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16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Čanaglić Dalibor, zastupan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09464479594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B. Magovca 32,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96.515,94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Cebić Nikolina,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50048150971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Vukovinska 9,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76.759,34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Ciglecki Ivana,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70050960585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A. Štangera 9, Opatija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62.019,81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19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Cvitaš Sonja,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72234072615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Mirkovečka 36,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122.406,39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20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Cvjetičanin Vrljac Danijela,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63217344971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Hercegovačka 78, Split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108.947,33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21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Đuretković Damir, zastupan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37215717711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Vukovarska 59, Osijek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69.096,67</w:t>
            </w:r>
          </w:p>
        </w:tc>
      </w:tr>
      <w:tr w:rsidTr="00284B2B" w:rsidR="00E31F24" w:rsidRPr="00241F35">
        <w:trPr>
          <w:trHeight w:val="76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22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Fatuta Banjac Mirna,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02267162018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Dobrilina 50,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23.276,60</w:t>
            </w:r>
          </w:p>
        </w:tc>
      </w:tr>
      <w:tr w:rsidTr="00284B2B" w:rsidR="00E31F24" w:rsidRPr="00241F35">
        <w:trPr>
          <w:trHeight w:val="1007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23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Filipović Maja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73090473384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I. Ravnice 46 46A,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14.894,91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24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Franjčić Vesna,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08597915635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A.G. Matoša 17, Sesvete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111.572,60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25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Gabrić Nastija,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79009398024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V. Krstulovića 8, Split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24.474,86</w:t>
            </w:r>
          </w:p>
        </w:tc>
      </w:tr>
      <w:tr w:rsidTr="00284B2B" w:rsidR="00E31F24" w:rsidRPr="00241F35">
        <w:trPr>
          <w:trHeight w:val="76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26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Horvatinec Tatjana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72984488740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Ulica Sv. Benedikta 15, Stupnik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2.922,02</w:t>
            </w:r>
          </w:p>
        </w:tc>
      </w:tr>
      <w:tr w:rsidTr="00284B2B" w:rsidR="00E31F24" w:rsidRPr="00241F35">
        <w:trPr>
          <w:trHeight w:val="510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27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Ivančević Ana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34825095387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Kulmerska ulica 19,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16.495,56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28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Horvat Aleksandra,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41038120978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Štrigova 87, Štrigova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95.109,71</w:t>
            </w:r>
          </w:p>
        </w:tc>
      </w:tr>
      <w:tr w:rsidTr="00284B2B" w:rsidR="00E31F24" w:rsidRPr="00241F35">
        <w:trPr>
          <w:trHeight w:val="510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29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Huljev Mirjana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87822273198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Vrtlarska 45,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13.418,75</w:t>
            </w:r>
          </w:p>
        </w:tc>
      </w:tr>
      <w:tr w:rsidTr="00284B2B" w:rsidR="00E31F24" w:rsidRPr="00241F35">
        <w:trPr>
          <w:trHeight w:val="76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Jakubin Marina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41167012282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Vrbanići II, odvojak 6A,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8.217,83</w:t>
            </w:r>
          </w:p>
        </w:tc>
      </w:tr>
      <w:tr w:rsidTr="00284B2B" w:rsidR="00E31F24" w:rsidRPr="00241F35">
        <w:trPr>
          <w:trHeight w:val="76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31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Janjić Leana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41253120691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Ulica J. Vogrinca 24,Zagreb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18.328,48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32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Jelčić Dijana,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85228792733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Hinka Wuertha 5,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53.992,26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33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Jukić Antonija,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25039171127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Marijanski put 21, Split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199.077,60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34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Kolarek Ivana,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11781348567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Ukrajinska 1,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20.578,54</w:t>
            </w:r>
          </w:p>
        </w:tc>
      </w:tr>
      <w:tr w:rsidTr="00284B2B" w:rsidR="00E31F24" w:rsidRPr="00241F35">
        <w:trPr>
          <w:trHeight w:val="510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35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Koščak Suzana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24164345166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Palinovečka 37,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8.916,76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36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Kralj Monika,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96512315824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V. Vrbice 15, Lučko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29.682,32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37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Krivačić Tatjana, zast. po odvj.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49266079211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Omladinska 12A, Donja Bistra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19.111,58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38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Kuhar Kovačević Lidija,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03384055699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Podolje 22b,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91.993,93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39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Levačić Jasminka,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98632400652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 xml:space="preserve">J.B. Tita 67, Mursko Središće 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73.880,02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40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Lukić Ljiljana,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49530212696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Bednjanska 32, Osijek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52.365,53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Magdić Ana,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36408205468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Maretićeva 17,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31.122,55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42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Magdić Mirjan, zastupan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29486767730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Maretićeva 17,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112.989,92</w:t>
            </w:r>
          </w:p>
        </w:tc>
      </w:tr>
      <w:tr w:rsidTr="00284B2B" w:rsidR="00E31F24" w:rsidRPr="00241F35">
        <w:trPr>
          <w:trHeight w:val="76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43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Marušić Emina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70148786541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Prilaz V. Brajkovićeva 14,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75.962,41</w:t>
            </w:r>
          </w:p>
        </w:tc>
      </w:tr>
      <w:tr w:rsidTr="00284B2B" w:rsidR="00E31F24" w:rsidRPr="00241F35">
        <w:trPr>
          <w:trHeight w:val="510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44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Matanović Silvio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78254816671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Ede Murtića 6,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4.404,73</w:t>
            </w:r>
          </w:p>
        </w:tc>
      </w:tr>
      <w:tr w:rsidTr="00284B2B" w:rsidR="00E31F24" w:rsidRPr="00241F35">
        <w:trPr>
          <w:trHeight w:val="76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45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Mihalić Petra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40441592735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M. Gupca 45, Pojatno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24.371,58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46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Mihotović Mila,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25742828391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Mažuranićevo šetalište 15, Split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20.216,62</w:t>
            </w:r>
          </w:p>
        </w:tc>
      </w:tr>
      <w:tr w:rsidTr="00284B2B" w:rsidR="00E31F24" w:rsidRPr="00241F35">
        <w:trPr>
          <w:trHeight w:val="510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47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Mijatović Helena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88008051287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Zdihovska 6,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12.231,80</w:t>
            </w:r>
          </w:p>
        </w:tc>
      </w:tr>
      <w:tr w:rsidTr="00284B2B" w:rsidR="00E31F24" w:rsidRPr="00241F35">
        <w:trPr>
          <w:trHeight w:val="76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48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Milas Andreja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55498825593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Kumičićeva 2,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27.209,70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49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Poljak Renata,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31813094141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Vodovodna 13/9,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96.322,65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Popović Snježana,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22322196945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Doljani 5,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117.397,92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51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Popović Željko, zastupan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17152535099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Trg Maršala Tita 9, Velika Gorica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82.344,94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52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Povrlišak Iva,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68564721672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Oporovečki odvojak 4,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22.033,88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Protuđer Lejla,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59309056499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Havidićeva 15,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40.138,88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54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Rebić Martina,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57525779062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Mladice 14a,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73.688,78</w:t>
            </w:r>
          </w:p>
        </w:tc>
      </w:tr>
      <w:tr w:rsidTr="00284B2B" w:rsidR="00E31F24" w:rsidRPr="00241F35">
        <w:trPr>
          <w:trHeight w:val="76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55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Robić Monika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68433609059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Turopoljska 2, Buševac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33.470,82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56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Rubčić Saša, zastupan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90566870195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Baburićina 1,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51.240,55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57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Rukavina Siniša, zastupan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71219595057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Doljani 5,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110.338,07</w:t>
            </w:r>
          </w:p>
        </w:tc>
      </w:tr>
      <w:tr w:rsidTr="00284B2B" w:rsidR="00E31F24" w:rsidRPr="00241F35">
        <w:trPr>
          <w:trHeight w:val="510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58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Silađin Jadranka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42888350649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Jasena 1, Strmec Samoborski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2.302,09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59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Šegavčić Nataša,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17511205112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Mirna ulica 37, Antunovec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62.261,83</w:t>
            </w:r>
          </w:p>
        </w:tc>
      </w:tr>
      <w:tr w:rsidTr="00284B2B" w:rsidR="00E31F24" w:rsidRPr="00241F35">
        <w:trPr>
          <w:trHeight w:val="76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60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Slaviček Ivana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51000341192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Hermanova 178,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40.854,69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61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Šorak Goranka,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09251232128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Stupnička 6,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106.258,39</w:t>
            </w:r>
          </w:p>
        </w:tc>
      </w:tr>
      <w:tr w:rsidTr="00284B2B" w:rsidR="00E31F24" w:rsidRPr="00241F35">
        <w:trPr>
          <w:trHeight w:val="76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62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Stanović Maja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91681518070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Vinogradska cesta 18,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50.916,66</w:t>
            </w:r>
          </w:p>
        </w:tc>
      </w:tr>
      <w:tr w:rsidTr="00284B2B" w:rsidR="00E31F24" w:rsidRPr="00241F35">
        <w:trPr>
          <w:trHeight w:val="510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63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Stojanović Jelena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69561436283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Vajdin vijenac 18,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4.198,77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64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Tallian Vesna,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90742885373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Trsko 49e,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18.133,33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Tomljanović Renata,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95112564545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Žurkovska 6,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45.781,16</w:t>
            </w:r>
          </w:p>
        </w:tc>
      </w:tr>
      <w:tr w:rsidTr="00284B2B" w:rsidR="00E31F24" w:rsidRPr="00241F35">
        <w:trPr>
          <w:trHeight w:val="25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66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Tripalo Laura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28543775671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14.853,19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67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Turčin Ljubica,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50037078828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P. Šegote 28,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72.036,00</w:t>
            </w:r>
          </w:p>
        </w:tc>
      </w:tr>
      <w:tr w:rsidTr="00284B2B" w:rsidR="00E31F24" w:rsidRPr="00241F35">
        <w:trPr>
          <w:trHeight w:val="1530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68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Vranić-Hrga Jacqualine,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18354199281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Žutnička 41,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33.338,52</w:t>
            </w:r>
          </w:p>
        </w:tc>
      </w:tr>
      <w:tr w:rsidTr="00284B2B" w:rsidR="00E31F24" w:rsidRPr="00241F35">
        <w:trPr>
          <w:trHeight w:val="25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69</w:t>
            </w:r>
          </w:p>
        </w:tc>
        <w:tc>
          <w:tcPr>
            <w:tcW w:type="dxa" w:w="3448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Vrbanić Mirjana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43560963516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19.072,99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70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Vuletić Luka, zastupan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57186595105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Zelinska ulica 7,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18.421,80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71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Zorko Danijela,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45513010393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Rimski jarak 6,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81.294,89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72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Žunić Bavoljak Melita,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62251664124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I. Loparska 2,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81.090,98</w:t>
            </w:r>
          </w:p>
        </w:tc>
      </w:tr>
      <w:tr w:rsidTr="00284B2B" w:rsidR="00E31F24" w:rsidRPr="00241F35">
        <w:trPr>
          <w:trHeight w:val="127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73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Zupanc Andrej,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36627407335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Pančićeva 9,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105.931,73</w:t>
            </w:r>
          </w:p>
        </w:tc>
      </w:tr>
      <w:tr w:rsidTr="00284B2B" w:rsidR="00E31F24" w:rsidRPr="00241F35">
        <w:trPr>
          <w:trHeight w:val="1785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74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Jasna Mujanović, zastupana po odvjetničkom društvu PEHNEC, VIDOVIĆ PEHNEC j.t.d. Iz Zagreba, P.Šubića 12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66150868892</w:t>
            </w:r>
          </w:p>
        </w:tc>
        <w:tc>
          <w:tcPr>
            <w:tcW w:type="dxa" w:w="1843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Mogilske stube II. br. 6, Zagreb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284B2B" w:rsidR="00E31F24" w:rsidRPr="00241F35">
        <w:trPr>
          <w:trHeight w:val="2040"/>
        </w:trPr>
        <w:tc>
          <w:tcPr>
            <w:tcW w:type="dxa" w:w="516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type="dxa" w:w="3448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Područni ured Zagreb, zastupana po ŽDO u Zagrebu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28.285,54</w:t>
            </w:r>
          </w:p>
        </w:tc>
      </w:tr>
      <w:tr w:rsidTr="00284B2B" w:rsidR="00E31F24" w:rsidRPr="00241F35">
        <w:trPr>
          <w:trHeight w:val="255"/>
        </w:trPr>
        <w:tc>
          <w:tcPr>
            <w:tcW w:type="dxa" w:w="7508"/>
            <w:gridSpan w:val="4"/>
            <w:hideMark/>
          </w:tcPr>
          <w:p w:rsidRDefault="00E31F24" w:rsidP="00284B2B" w:rsidR="00E31F24" w:rsidRPr="00241F35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b/>
                <w:sz w:val="24"/>
                <w:szCs w:val="24"/>
              </w:rPr>
              <w:t>Ukupno Prvi viši isplatni red</w:t>
            </w:r>
          </w:p>
        </w:tc>
        <w:tc>
          <w:tcPr>
            <w:tcW w:type="dxa" w:w="1843"/>
            <w:noWrap/>
            <w:hideMark/>
          </w:tcPr>
          <w:p w:rsidRDefault="00E31F24" w:rsidP="00284B2B" w:rsidR="00E31F24" w:rsidRPr="00241F35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b/>
                <w:sz w:val="24"/>
                <w:szCs w:val="24"/>
              </w:rPr>
              <w:t>3.873.398,64</w:t>
            </w:r>
          </w:p>
        </w:tc>
      </w:tr>
    </w:tbl>
    <w:p w:rsidRDefault="00E31F24" w:rsidP="00E31F24" w:rsidR="00E31F24" w:rsidRPr="00241F35">
      <w:pPr>
        <w:rPr>
          <w:sz w:val="24"/>
          <w:szCs w:val="24"/>
        </w:rPr>
      </w:pPr>
    </w:p>
    <w:p w:rsidRDefault="00E31F24" w:rsidP="00E31F24" w:rsidR="00E31F24" w:rsidRPr="00241F35">
      <w:pPr>
        <w:jc w:val="both"/>
        <w:rPr>
          <w:sz w:val="24"/>
          <w:szCs w:val="24"/>
        </w:rPr>
      </w:pPr>
    </w:p>
    <w:p w:rsidRDefault="00E31F24" w:rsidP="00462A90" w:rsidR="00E31F24" w:rsidRPr="0008491B">
      <w:pPr>
        <w:jc w:val="both"/>
        <w:rPr>
          <w:sz w:val="24"/>
          <w:szCs w:val="24"/>
        </w:rPr>
      </w:pPr>
    </w:p>
    <w:p w:rsidRDefault="00E31F24" w:rsidP="00E31F24" w:rsidR="00E31F24" w:rsidRPr="0008491B">
      <w:pPr>
        <w:ind w:left="708"/>
        <w:rPr>
          <w:b/>
          <w:bCs/>
          <w:sz w:val="24"/>
          <w:szCs w:val="24"/>
        </w:rPr>
      </w:pPr>
      <w:r w:rsidRPr="0008491B">
        <w:rPr>
          <w:b/>
          <w:bCs/>
          <w:sz w:val="24"/>
          <w:szCs w:val="24"/>
        </w:rPr>
        <w:t>Drugi viši isplatni red:</w:t>
      </w:r>
    </w:p>
    <w:p w:rsidRDefault="00E31F24" w:rsidP="00462A90" w:rsidR="00E31F24">
      <w:pPr>
        <w:rPr>
          <w:sz w:val="24"/>
          <w:szCs w:val="24"/>
        </w:rPr>
      </w:pPr>
    </w:p>
    <w:tbl>
      <w:tblPr>
        <w:tblStyle w:val="Reetkatablice"/>
        <w:tblW w:type="dxa" w:w="9209"/>
        <w:tblLayout w:type="fixed"/>
        <w:tblLook w:val="04A0" w:noVBand="1" w:noHBand="0" w:lastColumn="0" w:firstColumn="1" w:lastRow="0" w:firstRow="1"/>
      </w:tblPr>
      <w:tblGrid>
        <w:gridCol w:w="675"/>
        <w:gridCol w:w="2581"/>
        <w:gridCol w:w="1701"/>
        <w:gridCol w:w="2693"/>
        <w:gridCol w:w="1559"/>
      </w:tblGrid>
      <w:tr w:rsidTr="00284B2B" w:rsidR="00E31F24" w:rsidRPr="00313075">
        <w:trPr>
          <w:trHeight w:val="2126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RB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Iznos priznate tražbine (kn)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SECURITAS HRVATSKA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33679708526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Zagrebačka cesta 145a,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4.675,00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ARENA HOSPITALITY GROUP d.d. (Pravni sljednik Arenaturista d.d.)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47625429199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Smareglina ulica 3, Pula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87.550,00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GOLD PRESTIGE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96418919503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I. Pavla II 97, Kaštel Kambelovac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68.838,00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ID KONGRES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15601976182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Virjanska 30,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13.994,13</w:t>
            </w:r>
          </w:p>
        </w:tc>
      </w:tr>
      <w:tr w:rsidTr="00284B2B" w:rsidR="00E31F24" w:rsidRPr="00313075">
        <w:trPr>
          <w:trHeight w:val="204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Nina Francetić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34135676612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I. Retkovec 19,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10.849,20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ROSA MUNDI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83491229594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Na moru 10a, Mokošica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650,00</w:t>
            </w:r>
          </w:p>
        </w:tc>
      </w:tr>
      <w:tr w:rsidTr="00284B2B" w:rsidR="00E31F24" w:rsidRPr="00313075">
        <w:trPr>
          <w:trHeight w:val="178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Mirjana Baskijera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67719378878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Senari 1b, Labin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23.584,70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Sanja Mandić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31011506317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Jurkovićeva 26,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9.447,85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Franka Mikulandra Miletić, zastupana po punomoćnici Sanji Paić odvjetnici iz Zagreba, Horvoćanska 45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34759015821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Poljička 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2.100,00</w:t>
            </w:r>
          </w:p>
        </w:tc>
      </w:tr>
      <w:tr w:rsidTr="00284B2B" w:rsidR="00E31F24" w:rsidRPr="00313075">
        <w:trPr>
          <w:trHeight w:val="357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Aleksandra Korać Graovac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21350612378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Lomnička 5,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5.635,00</w:t>
            </w:r>
          </w:p>
        </w:tc>
      </w:tr>
      <w:tr w:rsidTr="00284B2B" w:rsidR="00E31F24" w:rsidRPr="00313075">
        <w:trPr>
          <w:trHeight w:val="204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TERME KRKA d.o.o., zastupani po odvjetničkom društvu VUKADINA&amp;PARTNERI d.o.o. iz Zagreba, Prilaz Gjure Deželića 50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59515049908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Novi trg 1, Novo Mesto, Republika Slovenija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3.271,46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ILIRIJA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05951496767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Tina Ujevića 7, Biograd na moru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294.797,00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vMerge w:val="restart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Mate Ravlić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22642877476</w:t>
            </w:r>
          </w:p>
        </w:tc>
        <w:tc>
          <w:tcPr>
            <w:tcW w:type="dxa" w:w="2693"/>
            <w:vMerge w:val="restart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Ruđera Boškovića 23, Split</w:t>
            </w:r>
          </w:p>
        </w:tc>
        <w:tc>
          <w:tcPr>
            <w:tcW w:type="dxa" w:w="1559"/>
            <w:vMerge w:val="restart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7.174,00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vMerge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Gordana Ravlić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58295053289</w:t>
            </w:r>
          </w:p>
        </w:tc>
        <w:tc>
          <w:tcPr>
            <w:tcW w:type="dxa" w:w="2693"/>
            <w:vMerge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 ADMIRAL d.o.o., zastupani po odvjetniku Hrvoju Jović iz Vinkovaca, Glagoljanska 14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91267076354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Bana Jelačića 6, Vinkovci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9.826,75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Ugostiteljski obrt Veli Varoš, vl. Jakov Kardum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50887765566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Tomića stine 1, Split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23.185,00</w:t>
            </w:r>
          </w:p>
        </w:tc>
      </w:tr>
      <w:tr w:rsidTr="00284B2B" w:rsidR="00E31F24" w:rsidRPr="00313075">
        <w:trPr>
          <w:trHeight w:val="408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Goran Parenta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34824890941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Lomnička 5,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4.612,50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MARE VENTUS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24120515370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Dračevice 47, Tučepi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8.719,60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BAKO obrt za ugostiteljstvo i turizam, vl. Vlado Spajić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86306654973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Gundulićeva 1, Komiža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28.807,00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Lada Damiani, turistički vodič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98478086757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Koste Vojnovića 33,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2.300,00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Dragan Blažević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11254326566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Ante Kovačića 32, Rijeka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10.000,00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Alen Novosad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35961936889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Srednjak 21,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6.224,24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Kristijan Belinac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56200941155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Pisarovinska 12,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5.224,24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Javni bilježnik Sanda Pandža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17759058023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Kačićeva 9,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3.795,00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PETOURS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03023323470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Kačićeva 9,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6.669,00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Darko Tušek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91119347511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Brune Bušića 38,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5.996,48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M.M.-BOBAN VINODOL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75508711169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Nikole Tesle 10,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23.230,35</w:t>
            </w:r>
          </w:p>
        </w:tc>
      </w:tr>
      <w:tr w:rsidTr="00284B2B" w:rsidR="00E31F24" w:rsidRPr="00313075">
        <w:trPr>
          <w:trHeight w:val="178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MAESTRAL d.d. zastupan po odvjetniku Tomislavu Sopjanac iz Dubrovnika, Vukovarska 36/II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88557173997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Ćira Carića 3, Dubrovnik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102.991,00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Vesna Hlača, zastupana po odvjetnici Davorki Funčić iz Rijeke, Janeza Trdina 2/IV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16890409346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Put Bože Felkera 37, Rijeka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8.809,85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Davorka Funčić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46178245913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Željka Čepulića 15, Postrena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8.809,85</w:t>
            </w:r>
          </w:p>
        </w:tc>
      </w:tr>
      <w:tr w:rsidTr="00284B2B" w:rsidR="00E31F24" w:rsidRPr="00313075">
        <w:trPr>
          <w:trHeight w:val="178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ZAGREBAČKI ELEKTRIČNI TRAMVAJ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82031999604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Ozaljska 105,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3.632,82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Miroslav Bubanić, zastupan po odvjetniku Tomislavu Kosu iz Zagreba, Nodilova 1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25315077644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Aleksandra Alagovića 41,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21.723,19</w:t>
            </w:r>
          </w:p>
        </w:tc>
      </w:tr>
      <w:tr w:rsidTr="00284B2B" w:rsidR="00E31F24" w:rsidRPr="00313075">
        <w:trPr>
          <w:trHeight w:val="255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FARAON d.o.o. za hotelijerstvo, zastupan po zajedničkom odvjetničkom uredu Ivica Restović, Vedrana Garafulić Kukoč i Ivana Restović iz Splita, Gorička 12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98007195291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Put Vila 1, Trpanj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10.881,35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JADRANKA HOTELI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25295166877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Dražica 1, Mali Lošinj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334.276,75</w:t>
            </w:r>
          </w:p>
        </w:tc>
      </w:tr>
      <w:tr w:rsidTr="00284B2B" w:rsidR="00E31F24" w:rsidRPr="00313075">
        <w:trPr>
          <w:trHeight w:val="306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Aljoša Čurčija, vlasnik obrta za pružanje usluga turističkog pratitelja ZITA&amp;ZITA, zastupan po punomoćnicima iz odvjetničkog društva ROŽMAN&amp;OREDIĆ iz Karlovca, Dr. V. Mačeka 1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13048534765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Šćulac Brdo 13b, Karlovac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32.704,01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CILIKA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10678105439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Dolac 8,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82.536,66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Rudolf Martinić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45043153230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Dr. Jurje Dobrile 48, Velika Gorica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5.000,00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OBZOR PUTOVANJA d.o.o., zastupan po Goranu Katić odvjetnik iz Zagreba, Ilica 181a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45547576946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Bani 75b,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76.438,06</w:t>
            </w:r>
          </w:p>
        </w:tc>
      </w:tr>
      <w:tr w:rsidTr="00284B2B" w:rsidR="00E31F24" w:rsidRPr="00313075">
        <w:trPr>
          <w:trHeight w:val="229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BAŠKA VODA d.d., zastupan po zajedničkom odvjetničkom uredu Ivica Restović, Vedrana Garafulić Kukoč i Ivana Restović iz Splita, Gorička 12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38304309304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Zrinskofrankopanska 2, Baška Voda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56.209,42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HP-HRVATSKA POŠTA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87311810356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Jurišićeva 13,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9.724,37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Zlatka Belšak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00166820383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Raška 22c,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4.000,00</w:t>
            </w:r>
          </w:p>
        </w:tc>
      </w:tr>
      <w:tr w:rsidTr="00284B2B" w:rsidR="00E31F24" w:rsidRPr="00313075">
        <w:trPr>
          <w:trHeight w:val="204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MAN-PLANET d.o.o., zastupan po zajedničkom odvjetničkom uredu GJERGJ LEKAJ I MARKO ROGIĆ iz Rijeke, Trg Sv. Barbare 5/II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64969769509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Strossmayerovo šetalište 8, Crikvenica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77.882,35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CLUB ADRIATIC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44661735229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Savska cesta 41/V,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13.433,60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JADROAGENT, MEĐUNARODNA POMORSKA I PROMETNA AGENCIJA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95976200516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Trg Ivana Koblera 2, Rijeka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44.816,94</w:t>
            </w:r>
          </w:p>
        </w:tc>
      </w:tr>
      <w:tr w:rsidTr="00284B2B" w:rsidR="00E31F24" w:rsidRPr="00313075">
        <w:trPr>
          <w:trHeight w:val="280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 LABINECA d.o.o. za hotelijerstvo, zastupan po zajedničkom odvjetničkom uredu Ivica Restović, Vedrana Garafulić Kukoč i Ivana Restović, iz Splita, Gorička 12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82215732082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Jadranska 2, Gradac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64.780,66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ATLAS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02041978827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Dr. Ante Starčevića 45, Dubrovnik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23.270,10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Krešimir Belošević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27765480032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Mile Wood 5, Petrinja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7.223,56</w:t>
            </w:r>
          </w:p>
        </w:tc>
      </w:tr>
      <w:tr w:rsidTr="00284B2B" w:rsidR="00E31F24" w:rsidRPr="00313075">
        <w:trPr>
          <w:trHeight w:val="204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ESPLANADE OLEANDER d.o.o., zastupan po odvjetničkom društvu BORIĆ&amp;PARTNERI d.o.o. iz Zagreba, Slavonska avenija 6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08308894711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Mihanovićeva 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15.143,17</w:t>
            </w:r>
          </w:p>
        </w:tc>
      </w:tr>
      <w:tr w:rsidTr="00284B2B" w:rsidR="00E31F24" w:rsidRPr="00313075">
        <w:trPr>
          <w:trHeight w:val="510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RAIFFEISENBANK AUSTRIA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53056966535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Magazinska cesta 69,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2.772.192,59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Blaženko Perić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67604422185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Rasopasno 25, Dobrinj, Otok Krk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8.513,45</w:t>
            </w:r>
          </w:p>
        </w:tc>
      </w:tr>
      <w:tr w:rsidTr="00284B2B" w:rsidR="00E31F24" w:rsidRPr="00313075">
        <w:trPr>
          <w:trHeight w:val="255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SALAŠ LAMUT j.d.o.o. za ugostiteljske djelatnosti, zastupan po zajedničkom odvjetničkom uredu Damir Varga i Jurica Barbarić iz Vinkovaca, V. Nazora 3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48997708397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Kralja Zvonimira 23, Vinkovci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26.856,00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Javna ustanova "Nacionalni park Plitvička jezera"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91109303119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ZSC Dr. Ivo Pevalek, Josipa Jovića 19, Plitvička jezera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116.149,10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NARODNE NOVINE d.d., zastupani po odvjetnici Vesni Alaburić iz Zagreba, Hebrangova 21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64546066176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Savski gaj XII, Put 6,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7.500,00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Zdravko Ružić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78501117495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Čavle, Vrh Čavje 9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10.440,00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KORUNA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01145258052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Mali Ston bb, Ston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10.206,00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Melita Gernhardt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74214662860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Krstova 6, Osijek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5.502,43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Ančica Marušić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42342134832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Bleiweisova 21,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5.150,00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Elvir Šaškin, zastupan po odvjetniku Ivanu Rački iz Zagreba, Vlaška 50a/4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60820194644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Belejska 7,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3.000,00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VIP-DATA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33891176708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grada Vukovara 269D,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210.500,00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TOPLICE SVETI MARTIN d.d., zastupani po odvjetnici Zdenki Jukić iz Čakovca, R. Boškovića 12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37324171729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Izvorska 3, Sv. Martin na Muri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22.974,44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HOTELSKO NASELJE RUSKAMEN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53902750972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Četvrt Ripnjak 17, Omiš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9.311,94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Marijana Jergović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Dolčić 31,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12.192,50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Marijana Bilandžić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47681566427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Luka 23, Sinj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20.000,00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Barbara Gabre-Burčul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48815497392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Mila Cipre 1, Zadar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9.214,40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Tomislav Juras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91944847363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Ante Šupuka 18, Šibenik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9.214,40</w:t>
            </w:r>
          </w:p>
        </w:tc>
      </w:tr>
      <w:tr w:rsidTr="00284B2B" w:rsidR="00E31F24" w:rsidRPr="00313075">
        <w:trPr>
          <w:trHeight w:val="178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ORA-MONT d.o.o. Zastupana po zajedničkom odvjetničkom uredu Dražen Vuković i Saša Lalić iz Splita, Ul. H. Mornarice 1d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06425314434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Marasovićeva 51/I, Split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24.974,00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vMerge w:val="restart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66.</w:t>
            </w:r>
          </w:p>
        </w:tc>
        <w:tc>
          <w:tcPr>
            <w:tcW w:type="dxa" w:w="2581"/>
            <w:vMerge w:val="restart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Dubravko Mak i Jadranka Mak, zastupani po odvjetničkom društvu Vukina&amp;partneri do.o.o iz Zagreba, Prilaz Gjure Deželića 30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04897873516</w:t>
            </w:r>
          </w:p>
        </w:tc>
        <w:tc>
          <w:tcPr>
            <w:tcW w:type="dxa" w:w="2693"/>
            <w:vMerge w:val="restart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Mažuranićev trg 2, Zagreb</w:t>
            </w:r>
          </w:p>
        </w:tc>
        <w:tc>
          <w:tcPr>
            <w:tcW w:type="dxa" w:w="1559"/>
            <w:vMerge w:val="restart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6.500,00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vMerge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581"/>
            <w:vMerge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41585722804</w:t>
            </w:r>
          </w:p>
        </w:tc>
        <w:tc>
          <w:tcPr>
            <w:tcW w:type="dxa" w:w="2693"/>
            <w:vMerge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Darija Čizmin/ "JEDNA BRIGA MANJE", obrt za uslužne djelatnosti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65108427636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Nova ves 57b,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3.700,00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Ines Zahrastnik, zastupana po odvjetniku Aleksandru Lakić iz Zagreba, Ilica 31/1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14280962733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Vladimira Nazora 29a, Donji Laduč, Brdovec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7.692,45</w:t>
            </w:r>
          </w:p>
        </w:tc>
      </w:tr>
      <w:tr w:rsidTr="00284B2B" w:rsidR="00E31F24" w:rsidRPr="00313075">
        <w:trPr>
          <w:trHeight w:val="229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TERME MARIBOR, turizem, zdravstvo, rekreacija d.o.o., zastupan po odvjetničkom društvu Župan, Babić&amp;Antunović d.o.o. iz Zagreba, Radnička 47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97831896718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Heroja Šlandra 10, Maribor, Republika Slovenija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162.168,88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OLYMPIA VODICE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78759188952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Ljudevita Gaja 6, Vodice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6.883,41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Almir Dervišbegović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01608282761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Tuškanova 7a,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9.680,50</w:t>
            </w:r>
          </w:p>
        </w:tc>
      </w:tr>
      <w:tr w:rsidTr="00284B2B" w:rsidR="00E31F24" w:rsidRPr="00313075">
        <w:trPr>
          <w:trHeight w:val="204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Gordana Miolin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29490027683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Jobova 1, Split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6.691,84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Jelena Počuča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94061955411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Tolstojeva 41, Split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8.026,85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Lidija Miše Jalšovec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35114880873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Dr. Vinka Žganca 80, Čakovec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6.335,00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Vanja Draganja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04753905416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Gajeva 16, Split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6.691,84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ALCA ZAGREB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58353015102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Koledovčina 2,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3.454,73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 SALI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10666163524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Sali 32, Dugi otok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51.915,60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78.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taste of sumer j.d.o.o., zastupan po odvjetnici Zorani Živković iz Zagreba, Zvonimirova 62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80108421149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Suhopoljski put 7/1,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14.411,00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ADRIAGATE, putnička agencija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64887759853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Velebitska 71, Split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106.049,74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STEFANOVIĆ&amp;VRDELJA-ODVJETNIČKO DRUŠTVO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16998632083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D.T. Gavrana 13,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70.456,07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AMADEUS CROATIA d.d., zastupan po odvjetnici Mileni Bjelajac iz Zagreb, Bednjanska 8a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74796976599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Ilica 150,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11.007,45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APETIT d.o.o., zastupan po odvjetniku Mirku Budić iz Splita, Lj. Posavskog 12A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17295290805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Šubićeva 5, Split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14.775,72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Ivan Pukšar, zastupan po odvjetniku Goranu Samardžiji iz Zagreb, Medveščak 54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55474845676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Franje Tuđmana 84, Jastrebarsko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220.631,29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REVIKROG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87536994327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Zatišće 8A,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13.750,00</w:t>
            </w:r>
          </w:p>
        </w:tc>
      </w:tr>
      <w:tr w:rsidTr="00284B2B" w:rsidR="00E31F24" w:rsidRPr="00313075">
        <w:trPr>
          <w:trHeight w:val="178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ADRIA GRUPA d.o.o., zastupana po odvjetničkom društvu BUTERIN&amp;POSAVEC d.o.o. iz Zagreba, Draškovićeva 82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06637660960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Heinzlova 53/a,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53.202,26</w:t>
            </w:r>
          </w:p>
        </w:tc>
      </w:tr>
      <w:tr w:rsidTr="00284B2B" w:rsidR="00E31F24" w:rsidRPr="00313075">
        <w:trPr>
          <w:trHeight w:val="178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DC TRAVEL d.o.o., zastupan po odvjetničkom društvu BUTERIN&amp;POSAVEC d.o.o. iz Zagreba, Draškovićeva 82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15188601143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Ivana Lučića 2a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43.724,58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GRAND HOTEL ADRIATIC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95024967787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Čulinečka cesta 152,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49.660,31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PREMIUM TRAVEL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54011092810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Poljice 27, Orašac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9.545,00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VIS d.d. u stečaju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55505367731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Šetalište A.Zanelle 5, Vis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112.910,19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GRAD OSIJEK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30050049642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Franje Kuhača 9, Osijek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838,39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GRAD OSIJEK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30050049642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Franje Kuhača 9, Osijek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1.485,40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Željko Vučko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74170937811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Dragutina Domjanića 1, Pitomača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2.130,00</w:t>
            </w:r>
          </w:p>
        </w:tc>
      </w:tr>
      <w:tr w:rsidTr="00284B2B" w:rsidR="00E31F24" w:rsidRPr="00313075">
        <w:trPr>
          <w:trHeight w:val="204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LUX ULAGANJA d.d., zastupan po odvjetničkom društvu BEKINA, ŠKURLA, DUJMIĆ I SPAJIĆ d.o.o. iz Zagreba, Preradovićeva 24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90746253495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Andrije Hebranga 32,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89.526,06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Mirjana Vuković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84788599211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Širokog brijega 2, Split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8.164,23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LAGUNA NOVIGRAD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58935879058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Škverska 8, Novigrad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17.440,73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INTERMOD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40095595710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Biogradska cesta 70, Zadar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57.696,09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HELIOS FAROS d.d. u stečaju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48594515409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Priko bb, Stari grad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130.643,62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Doris Ušalj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00190445753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Stjepana Vidulića 3, Rijeka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6.450,00</w:t>
            </w:r>
          </w:p>
        </w:tc>
      </w:tr>
      <w:tr w:rsidTr="00284B2B" w:rsidR="00E31F24" w:rsidRPr="00313075">
        <w:trPr>
          <w:trHeight w:val="204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99.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NOVO NORDISK, Hrvatska d.o.o., zastupan po odvjetniku Krešimiru Mateković iz Zagreba, Kneza Mislava 15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86602354675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D:T. Gavrana 17,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98.914,04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E-PORT SOLUTIONS SISTEM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20122571244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Prvi Barutanski breg 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24.485,59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Nevenka Tuđman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95997373301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Vladimira Nazora 59/I,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3.150,00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Zdravka Sikirić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59944759005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Batala 3, Dubrovnik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6.205,60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Mario Bišćan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93695401247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Poljana D. Kalea 8,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3.465,00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Ane Jarak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56929293111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Palmotićeva 23, Dubrovnik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6.205,60</w:t>
            </w:r>
          </w:p>
        </w:tc>
      </w:tr>
      <w:tr w:rsidTr="00284B2B" w:rsidR="00E31F24" w:rsidRPr="00313075">
        <w:trPr>
          <w:trHeight w:val="178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RADIN PRINT d.o.o., zastupan po odvjetniku Leonardu Troskot iz Zagreba, Prilaz Gjure Deželića 63/V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08231094036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Gospodarska 9, Sv. Nedelja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94.308,37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HUM HT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46612427238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Obala 2 broj 1, Vela Luka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10.749,93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 xml:space="preserve">GRAD ZAGREB 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2.952,77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Udruga hrvatskih putničkih agencija (UHPA)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94944289033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Izidora Kršnjavoga 2/II,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2.625,00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RAB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98572105185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Obala Kralja Petra Krešimira IV/4, Rab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54.114,49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110.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GULIVER TRAVEL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25636115130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Obala Stjepana Radića 25, Dubrovnik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166.715,88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A1 HRVATSKA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Vrtni put 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26.868,19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MODRA ŠPILJA d.d. u stečaju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30953977438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Ribarska 72, Komiža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95.133,60</w:t>
            </w:r>
          </w:p>
        </w:tc>
      </w:tr>
      <w:tr w:rsidTr="00284B2B" w:rsidR="00E31F24" w:rsidRPr="00313075">
        <w:trPr>
          <w:trHeight w:val="229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HUP-ZAGREB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66859264899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Trg Krešimira Ćosića 9,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30.262,22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Andrijana Crnković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24593993283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Psunjska 5,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7.627,50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PLAVA LAGUNA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57444289760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Rade Končara 12, Poreč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72.903,83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 "BOSNA" a.d. Banja Luka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400920130006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Kralja Petra 1 Karađorđevića 97, Banja Luka, Bosna i Hercegovina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6.668,63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PRESIDENT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42089042789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grada Chicaga 37,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55.205,51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Antonija Posarić Sikirić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43131343223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Sisačka 58, Popovača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5.800,00</w:t>
            </w:r>
          </w:p>
        </w:tc>
      </w:tr>
      <w:tr w:rsidTr="00284B2B" w:rsidR="00E31F24" w:rsidRPr="00313075">
        <w:trPr>
          <w:trHeight w:val="204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119.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 xml:space="preserve">HOTELI DUBROVAČKA RIVIJERA d.d. 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37194694568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Šetalište Marka Marojice 40, Mlini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5.261,62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SVEUČILIŠTE JURJA DOBRILE U PULI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61738073226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Zagrebačka 30, Pula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15.969,00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Antonia Barišić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44755471683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Bleiweisova 11,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6.228,00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Marija Hegeduš Jungvirth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30759096582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Dr. Ivana Novaka 30, Čakovec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3.253,71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Alka Stropnik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16204153159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 Kraljevec 12,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3.788,00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IDEA CLUB TRAVEL d.o.o., zastupan po odvjetniku Goranu Samrdžiji iz Zagreba, Medveščak 54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89539669576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Folnegovićevo 6/D,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49.426,11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Mladen Butković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22079495926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Ivana Rendića 28B,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6.092,13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Anita Carević, zastupana po odvjetnici Maši Vukušić iz Zagreba, Ul. grada Vukovara 20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15722338117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Don Petra Peroša 6oB, Mravince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16.060,07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Snježana Ovničević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22109392907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Andrije Hebranga 10, Zadar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11.200,00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Boženka Vranar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10579038844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Igmanska 12,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1.000,00</w:t>
            </w:r>
          </w:p>
        </w:tc>
      </w:tr>
      <w:tr w:rsidTr="00284B2B" w:rsidR="00E31F24" w:rsidRPr="00313075">
        <w:trPr>
          <w:trHeight w:val="178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129.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HRVATSKO DRUŠTVO SKLADATELJA zastupano po odvjetniku Fellner Pavlu iz Zagreba, Jurišićeva 1a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Berislavićeva 9,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801,28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SENSO PROFI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19859608335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Bani 73, Zagreb - Buzin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22.981,08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Mirela Gulam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93257408511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Dobriše Cesarića 1, Petrinja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7.190,00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HEP ELEKTRA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grada Vukovara 37,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318,37</w:t>
            </w:r>
          </w:p>
        </w:tc>
      </w:tr>
      <w:tr w:rsidTr="00284B2B" w:rsidR="00E31F24" w:rsidRPr="00313075">
        <w:trPr>
          <w:trHeight w:val="2040"/>
        </w:trPr>
        <w:tc>
          <w:tcPr>
            <w:tcW w:type="dxa" w:w="675"/>
            <w:noWrap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Područni ured Zagreb, zastupana po ŽDO u Zagrebu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693"/>
            <w:noWrap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559"/>
            <w:noWrap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408.145,94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noWrap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REPUBLIKA HRVATSKA, Ministarstvo državne imovine, zastupana po ŽDO u Zagrebu</w:t>
            </w:r>
          </w:p>
        </w:tc>
        <w:tc>
          <w:tcPr>
            <w:tcW w:type="dxa" w:w="1701"/>
            <w:noWrap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95555881478</w:t>
            </w:r>
          </w:p>
        </w:tc>
        <w:tc>
          <w:tcPr>
            <w:tcW w:type="dxa" w:w="2693"/>
            <w:noWrap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559"/>
            <w:noWrap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627.563,98</w:t>
            </w:r>
          </w:p>
        </w:tc>
      </w:tr>
      <w:tr w:rsidTr="00284B2B" w:rsidR="00E31F24" w:rsidRPr="00313075">
        <w:trPr>
          <w:trHeight w:val="178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Marija Červar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89251775447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A. Smareglija 7, Novigrad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12.066,40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Ivan Carević zastupan po Maši Vukušić iz Zagreba, Ulica grada Vukovara 20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79456649304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Ostravska 3, Split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21.394,81</w:t>
            </w:r>
          </w:p>
        </w:tc>
      </w:tr>
      <w:tr w:rsidTr="00284B2B" w:rsidR="00E31F24" w:rsidRPr="00313075">
        <w:trPr>
          <w:trHeight w:val="178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Hrvojka Soljačić Vraneš, zastupana po odvjetnici Gordani Vuletić iz Zagreba, Mihanovićeva 23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67068265003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Mirkovečka 14,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16.091,95</w:t>
            </w:r>
          </w:p>
        </w:tc>
      </w:tr>
      <w:tr w:rsidTr="00284B2B" w:rsidR="00E31F24" w:rsidRPr="00313075">
        <w:trPr>
          <w:trHeight w:val="204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138.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POINT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32507385382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Gospodarska 12, Donji Stupnik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5.400,00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Zvonimir Pavlic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87496251257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Nikole Pavića 35, Čakovec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5.000,00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Branka Pavlic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06772464712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Nikole Pavića 35, Čakovec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1.120,00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INTEGRA CENTRA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18340120230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grada Gospića 3,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10.220,20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Morana Riđanović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98099568637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Makančeva 11,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13.000,00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HEP ELEKTRA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grada Vukovara 37,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1.998,99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Renata Šamo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47477433340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43. Istarske divizije 12, Pula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11.273,15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Ozren Pičman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82934636927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Kamenarka 18,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7.273,01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Zoran Ušurić, turistički pratitelj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20467418635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Matetić-Rongovljva 6,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8.250,00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APARTMANI MEDENA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46742627095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Hrvatski žrtava 187, Seget Donji, Općina Seget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23.898,97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148.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 xml:space="preserve">CROATIA OSIGURANJE d.d. 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Vatroslava Jagića 33,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7.384,41</w:t>
            </w:r>
          </w:p>
        </w:tc>
      </w:tr>
      <w:tr w:rsidTr="00284B2B" w:rsidR="00E31F24" w:rsidRPr="00313075">
        <w:trPr>
          <w:trHeight w:val="229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MEDORA HOTELI I LJETOVALIŠTA d.d., zastpani po odvjetničkom društvu BUŠURELO&amp;ŽUŽUL I PARTNERI d.o.o iz Zagreba, Boškovićeva 13A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90637704245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Mrkušića dvori 2, Podgora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20.658,50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D-INTER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35575038316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Fakultetsko dobro 6,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55.167,15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Zdenka Beneš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34541308667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Baščanska 10,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7.510,35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OTP BANKA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52508873833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Domovinskog rata 61, Split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1.283.448,37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Duško Gregurek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27636128822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Gorice 70/b,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16.961,10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Biljana Martinović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08149802198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Goričanska 55,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16.026,83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155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Daniel Fisher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33813253400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Tošovac 12,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8.075,00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156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Ivan Šušnja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66576629515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Botanička 8, Dugo Selo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2.000,00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157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Laura Perčić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19129040761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Glavna 11, Sv. Martin na Muri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4.837,86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Specijalna bolnica za medicinsku rehabilitaciju "BIOKOVKA" Makarska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22775078552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Put Cvitačke 9, Makarska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95.592,14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159.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Miroslav Bohm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85343037164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Bukovačka cesta 12,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24.370,00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ECS EUROCOMPUTER SYSTEMS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72693424464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Maksimirska 120,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88.305,94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BORIK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89869631318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Majstora Radovana 7, Zadar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116.813,80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PUNAT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56485977409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Obala 94, Punat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20.943,15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PUNTA SKALA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02964137348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Zrinskofrankopanska 38, Zadar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17.258,96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Turistički obrt VIVADO vl. Nikša Kulišić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16395734974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Šetalište Marka Marojice bb, Mlini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14.350,00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Damir Prusac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64677918100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Oštarijska 11,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6.808,01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Lucija Strikić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99846473425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Jeretova 11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6.232,50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Miroslava Alujević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66371030784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Vela Banda 16, Bobovišća na moru, Milna Brač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3.473,30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MENEGHETTI d.o.o., zastupani po odvjetnici Ivani Lončar iz Zagreba, Gundulićeva 18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03413543055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Stancija Meneghetti 1, Bale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26.104,26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HTP Korčula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63259199217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Šetalište Frana Kršinića 104, Korčula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94.271,62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Nikolina Koceić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45599409636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Jasmina 48a,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11.776,54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Srđan Foscarini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80483264085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Sinokoše 24, Kaštel Lukšić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1.000,00</w:t>
            </w:r>
          </w:p>
        </w:tc>
      </w:tr>
      <w:tr w:rsidTr="00284B2B" w:rsidR="00E31F24" w:rsidRPr="00313075">
        <w:trPr>
          <w:trHeight w:val="255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172.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 HVAR d.o.o. za hotelijerstvo i turizam, zastupani po zajedničkom odvjetničkom uredu Ivici Restoviću, Vedrani Garafulić Kukoč, Ivani Restović iz Splita, Gorička 12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94905144054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Jelsa 893, Otok Hvar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45.319,34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Franko Gržetić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74268191691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Trg Ante Starčevića 5, Njivice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5.690,00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vMerge w:val="restart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Edo Zubalić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17741381048</w:t>
            </w:r>
          </w:p>
        </w:tc>
        <w:tc>
          <w:tcPr>
            <w:tcW w:type="dxa" w:w="2693"/>
            <w:vMerge w:val="restart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Vergal 50, Novigrad</w:t>
            </w:r>
          </w:p>
        </w:tc>
        <w:tc>
          <w:tcPr>
            <w:tcW w:type="dxa" w:w="1559"/>
            <w:vMerge w:val="restart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24.132,80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vMerge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Lučila Zubalić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75634245853</w:t>
            </w:r>
          </w:p>
        </w:tc>
        <w:tc>
          <w:tcPr>
            <w:tcW w:type="dxa" w:w="2693"/>
            <w:vMerge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284B2B" w:rsidR="00E31F24" w:rsidRPr="00313075">
        <w:trPr>
          <w:trHeight w:val="255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FONTANA HOTEL APARTMANI d.o.o., zastupani po zajedničkom odvjetničkom uredu Ivici Restoviću, Vedrani Garafulić Kukoč, Ivani Restović iz Splita, Gorička 12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31475330936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Jelsa 94, Jelsa, Otok Hvar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490.734,38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MEĐIMURSKE VODE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81394716246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Matice Hrvatske 10, Čakovec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573,52</w:t>
            </w:r>
          </w:p>
        </w:tc>
      </w:tr>
      <w:tr w:rsidTr="00284B2B" w:rsidR="00E31F24" w:rsidRPr="00313075">
        <w:trPr>
          <w:trHeight w:val="255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L. TOURIST d.o.o. Lovran, zastupan po zajedničkom odvjetničkom uredu Arsen Stipinović, Dušan Miočić, Ana Milošević, Iva Slavola iz Rijeke, Prolaz Marije K.Kozulić 2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60139525716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Maršala Tita 60, Lovran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59.679,72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Iris Božović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21375826192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Brodarica 35a, Šibenik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11.619,95</w:t>
            </w:r>
          </w:p>
        </w:tc>
      </w:tr>
      <w:tr w:rsidTr="00284B2B" w:rsidR="00E31F24" w:rsidRPr="00313075">
        <w:trPr>
          <w:trHeight w:val="204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179.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Marko Rosandić, vlasnik obrta grafičke usluge OHO DESIGN, zastupan po odvjetnici Dariji Božinović iz Zagreba, Petrovaradinska 1/V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83676572851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S.S.Kranjčevića 7, Gradići, Velika Gorica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19.389,21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Silvija Voraček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89808004569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Karla Metikoša 7,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3.000,00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Irena Par Koričić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99756292109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Mlinovi 161B,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7.020,50</w:t>
            </w:r>
          </w:p>
        </w:tc>
      </w:tr>
      <w:tr w:rsidTr="00284B2B" w:rsidR="00E31F24" w:rsidRPr="00313075">
        <w:trPr>
          <w:trHeight w:val="255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HRVATSKA POŠTANSKA BANKA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87939104217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Jurišićeva 4,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2.303.131,66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Damir Hrelja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48463588648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Frankopanska 23, Crikvenica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4.000,00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HTP OREBIĆ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98026846668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Šetalište Kralja Petra Krešimira IV br.11, Orebić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40.883,14</w:t>
            </w:r>
          </w:p>
        </w:tc>
      </w:tr>
      <w:tr w:rsidTr="00284B2B" w:rsidR="00E31F24" w:rsidRPr="00313075">
        <w:trPr>
          <w:trHeight w:val="178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Iris Radetić, zastupana po odvjetničkom društvu VEDRIŠ&amp;PARTNERI iz Zagreba, Ozaljska 136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30483160365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III. Bijenički ogranak 13,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7.640,00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NAUTIČKI CENTAR KOMIŽA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80069446180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Hrvatski mučenika 18, Komiža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2.420,00</w:t>
            </w:r>
          </w:p>
        </w:tc>
      </w:tr>
      <w:tr w:rsidTr="00284B2B" w:rsidR="00E31F24" w:rsidRPr="00313075">
        <w:trPr>
          <w:trHeight w:val="178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HRVATSKA RADIOTELEVIZIJA, zastupana po odvjetniku Josipu Madirazza iz Zagreba, Masarikova 21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Prisavlje 3,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4.430,52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188.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JADERATOURS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84718613059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Poljana pape Aleksandra III/1, Zadar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47.366,74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SUNČANA VURA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81240702858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Kožarska 2,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10.577,88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Vesna Bukarica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95888678304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Rebar 88,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19.040,70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Želimir Đumić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13993872632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Šestinski dol 146,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7.398,00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Vesna Runje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97535465405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Obrovac Sinjski 31, Obrovac Sinjski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8.331,52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N.O.5 RENT.A.CAR d.o.o., zastupan po odvjetniku Dubravku Arapović iz Dubrovnika, Vukovarska 17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39895934741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Bana J. Jelačića 93, Dubrovnik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24.342,43</w:t>
            </w:r>
          </w:p>
        </w:tc>
      </w:tr>
      <w:tr w:rsidTr="00284B2B" w:rsidR="00E31F24" w:rsidRPr="00313075">
        <w:trPr>
          <w:trHeight w:val="178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HRVATSKI ZAVOD ZA ZAPOŠLJAVANJE, Središnji ured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91547293790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Radnička cesta 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29.255,46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Mislav Biočina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17012209025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Poljička cesta 15, Split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10.000,00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VODICE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94858559872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Grgura Ninskog 1, Vodice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60.632,48</w:t>
            </w:r>
          </w:p>
        </w:tc>
      </w:tr>
      <w:tr w:rsidTr="00284B2B" w:rsidR="00E31F24" w:rsidRPr="00313075">
        <w:trPr>
          <w:trHeight w:val="204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ALLIANZ ZAGREB d.d., zastupan po odvjetničkom društvu HANŽEKOVIĆ&amp;PARTNERI d.o.o. iz Zagreba, Radnička cesta 22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23759810849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Heinzelova 70,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832.296,11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Zrinka Milašinčić-Smolčić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80843453174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Bana J.Jelačića 11, jastrebarsko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8.815,00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199.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GOLDEN TOUR s.r.l. , zastupan po odvjetniku Draženu Gazdi iz Zagreba, Zvonimirova 67/II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TVA FR 934 132 00 239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11-13 rue George Bernad Shaw, 75015 Paris, Francuska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159.803,56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IDEA PUTOVANJA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21344819267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Žumberačka 4, Samobor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109.994,10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Monika Ferić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44571757566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Nova ves 71,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10.000,00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Ana Rukavina-Stilinović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72663748318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Kaniška 16, Gospić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7.615,00</w:t>
            </w:r>
          </w:p>
        </w:tc>
      </w:tr>
      <w:tr w:rsidTr="00284B2B" w:rsidR="00E31F24" w:rsidRPr="00313075">
        <w:trPr>
          <w:trHeight w:val="204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ERSTE CARD CLUB d.o.o., zastupni po odvjetničkom društvu HANŽEKOVIĆ&amp;PARTNERI d.o.o. iz Zagreba, Radnička 22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85941596441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Frana Folnegovića 6,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30.191,82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Dunja Merkler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53552166677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Vladimira Ruždjaka 17,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8.000,00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Ilijana Dominović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51146030229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Hercegovačka 114, Split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3.000,00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ADRIATIC TOURIST RESORTS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00594096464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Jurišićeva 2a,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239.091,44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JADRAN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56994999963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Bana Jelačića 16, Crikvenica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176.201,96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Jasna Frlan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35706590672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Pletenci 18, Rijeka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6.940,00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 DUBROVNIK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84030903681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Ljudevita Gaja 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14.166,51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Tanja Jergović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99650536590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Kornatska 34,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3.525,00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TOP LINE d.o.o. Portorož, zastupan po odvjetniku Daliboru Valinčić iz Zagreb, Ivana Lučića 2a/19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30993994244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Obala 114, Portorož, Slovenija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16.559,41</w:t>
            </w:r>
          </w:p>
        </w:tc>
      </w:tr>
      <w:tr w:rsidTr="00284B2B" w:rsidR="00E31F24" w:rsidRPr="00313075">
        <w:trPr>
          <w:trHeight w:val="178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212.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TRANSPORTES AEREOS PORTUGUESES, S.A., zastupan po odvjetniku Daliboru Valinčić iz Zagreb, Ivana Lučića 2a/19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86728823398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Edificio 25, Aeroporto de Lisboa, 1700-008 lisabon, Portugal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60.451,51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PEDALA BUS d.o.o., zastupan po odvjetnici Jasminki Trubelja iz Zagreba, Trnjanska cesta 11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77728818493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Matije Divkovića 19/A,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38.337,50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BRELA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78097341068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Trg Gospe od Karmela 1, Brela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88.023,11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TUČEPI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25592312404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Dračevica 35, Tučepi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58.216,16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ZLATNI RAT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52164567674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Bračka cesta 13, Bol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70.055,50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VENDITA j.d.o.o.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15035105534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Sokolska 30F, Našice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9.995,04</w:t>
            </w:r>
          </w:p>
        </w:tc>
      </w:tr>
      <w:tr w:rsidTr="00284B2B" w:rsidR="00E31F24" w:rsidRPr="00313075">
        <w:trPr>
          <w:trHeight w:val="178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MARINA HRAMINA d.o.o. za nautički turizam, zastupan po odvjetnicvi Sanji Miličević iz Zadra, Široka ulica 12/I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42190198709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Put Gradine 1, Murter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12.045,65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Narcisa Neidhardt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85207799240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Ilica 26,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8.121,43</w:t>
            </w:r>
          </w:p>
        </w:tc>
      </w:tr>
      <w:tr w:rsidTr="00284B2B" w:rsidR="00E31F24" w:rsidRPr="00313075">
        <w:trPr>
          <w:trHeight w:val="178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POSTOJNSKA JAMA d.o.o., zastupan po odvjetniku Žarku Tataleviću iz Ljubljane, Slovenska cesta 54, Slovenija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5004365000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Jamska cesta 30, Postojna, Slovenija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30.230,88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SHD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SI23678836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Triglavska cesta 17, Bohinjska Bistrica, Slovenija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9.312,62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222.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Dajana Birovljević, zastupana po odvjetnici Emi Kalogjeri Juranić iz Zagreba, Jurišićeva 2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70626431758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Ivana Gorana Kovačića 4, Bistrinci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7.397,75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Ira Berber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50299595984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Pantovčak 158,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6.961,00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OKARINA d.o.o., zastupana po odvjetniku Almiru Dervišbegović iz Zagreba, Kneza Mislava 4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Janova 50, Ljubljana Republika Slovenija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22.736,21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Fedor Butković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97957623182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Koparska 37, Putinžela 59, Pula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19.152,35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Kazimir Pleše, zastupan po odvjetniku Borisu Gregorić iz Rijeke, V. Lisinski 6/II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86789434913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Goranska 28, Crikvenica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87.343,00</w:t>
            </w:r>
          </w:p>
        </w:tc>
      </w:tr>
      <w:tr w:rsidTr="00284B2B" w:rsidR="00E31F24" w:rsidRPr="00313075">
        <w:trPr>
          <w:trHeight w:val="204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IMPULS-LEASING d.o.o., zastupan po odvjetničkom društvu KNEZOVIĆ&amp;PARTNERI j.t.d. iz Zagreba, Radnička cesta 54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65918029671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Velimira Škorpika 24/I,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17.283,45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 xml:space="preserve">Damijan Muštra 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70873842259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Balanačane 15, Trogir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13.943,85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SRCE DALMACIJE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71705372144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Gornja Vala, Drvenik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5.465,83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AMES ITLETI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17144962987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Tina Ujevića 17, Komiža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13.530,00</w:t>
            </w:r>
          </w:p>
        </w:tc>
      </w:tr>
      <w:tr w:rsidTr="00284B2B" w:rsidR="00E31F24" w:rsidRPr="00313075">
        <w:trPr>
          <w:trHeight w:val="178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ONE TRAVELLER Ltd., zastupan po odvjetniku Daliboru Valinčić iz Zagreb, Ivana Lučića 2a/19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 57192009970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155 Wellingborough Road, Rusheden, Northampthonshire, Ujedinjeno Kraljevstvo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75.117,10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Marija Rosanda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44966132857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Pješčana uvala II odvojak, Pula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10.745,35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233.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HEP-OPSKRBA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Vukovarska 37,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18.882,96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Vatroslav Mateljić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56611792096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Crvenog Križa 29,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39.979,81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PRIMOŠTEN HOTELI d.o.o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20719186567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Raduča 11, Primošten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67.827,38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KAIROS TRAVEL, zastupan po odvjetniku Daliboru Valinčić iz Zagreb, Ivana Lučića 2a/19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50592199708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Omval 137, 1096 AA Amsterdam, Nizozemska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49.800,10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VJESNIK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83180487843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Slavonska avenija 4,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81.000,00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ZAGREBAČKI HOLDING d.o.o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grada Vukovara 41,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2.349,98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MAGNUM OPATIJA d.o.o., zastupani po odvjetniku Branimiru Žarković iz Zagreba, Medulićeva 11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96645008206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Trg V. Gortana 2/1, Opatija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37.364,76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A d.o.o. za turizam i usluge, zastupan po odvjetnici Roziti Vidan iz Splita, Ćirila i Metoda br. 38, Split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33251706151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Prljuge 19A, Šibenik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65.320,09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Boris Marić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53229302738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Fra Didaka Buntića 143, Mostar, Bosna i Hercegovina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5.415,00</w:t>
            </w:r>
          </w:p>
        </w:tc>
      </w:tr>
      <w:tr w:rsidTr="00284B2B" w:rsidR="00E31F24" w:rsidRPr="00313075">
        <w:trPr>
          <w:trHeight w:val="204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HOSTIN d.o.o., zastupan po odvjetničkom društvu OREHOVEC, VINTER, KIŠ, ŠIMUNOVIĆ d.o.o. iz Zagreba, Smičiklasova 18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48094042121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Barčićeva 9,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10.141,78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BAOTIĆ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64453957424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Maksimirska 282,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12.000,00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AUTODUBRAVA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82053451114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Mandlova 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12.000,00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245.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BAOTIĆ NEKRETNINE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82397711055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Maksimirska 282,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12.00,00</w:t>
            </w:r>
          </w:p>
        </w:tc>
      </w:tr>
      <w:tr w:rsidTr="00284B2B" w:rsidR="00E31F24" w:rsidRPr="00313075">
        <w:trPr>
          <w:trHeight w:val="255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ZAGREBAČKA BANKA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Trg Bana J.Jelačića 10,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289.525,48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Mirna Zanetti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18571980097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Istarskog razvoda 22, Novigrad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9.033,15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Mara Argentin Rakamarić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49498385761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Istarskog razvoda 12, Novigrad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9.033,15</w:t>
            </w:r>
          </w:p>
        </w:tc>
      </w:tr>
      <w:tr w:rsidTr="00284B2B" w:rsidR="00E31F24" w:rsidRPr="00313075">
        <w:trPr>
          <w:trHeight w:val="178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Alen Pašalić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34331959606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M. Mujezinovića 13, Bihać, Bosna i Hercegovina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13.520,00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Martina Broz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54585206816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Hermanova ulica 13H,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3.525,00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Marin-Krsto Odak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01789135230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Torbarova 5,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3.174,37</w:t>
            </w:r>
          </w:p>
        </w:tc>
      </w:tr>
      <w:tr w:rsidTr="00284B2B" w:rsidR="00E31F24" w:rsidRPr="00313075">
        <w:trPr>
          <w:trHeight w:val="204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KRUNA NEKRETNINE d.o.o., zastupan po odvjetničkom društvu GUGIĆ, KOVAČIĆ&amp;KRIVIĆ d.o.o. iz Zagreba, Radnička 52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07660314818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Videkovići 26b, Novaki (Sveta Nedelja)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8.794,14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FINA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Ul. grada Vukovara 70,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64.232,03</w:t>
            </w:r>
          </w:p>
        </w:tc>
      </w:tr>
      <w:tr w:rsidTr="00284B2B" w:rsidR="00E31F24" w:rsidRPr="00313075">
        <w:trPr>
          <w:trHeight w:val="178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254.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DENTSU AEGIS NETWORK d.o.o., zastupan po odvjetniku Davidu Jakovljević iz Zagreba, Trg N. Šubića Zrinskog 10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42446715470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Petrinjska 59,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4.000,00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RAIFFEISEN LEASING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75346450537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Radnička 43,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17.305,88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Ivana Kovačević, zastupana po odvjetniku Josipšu Jelić iz Slavonskog Broda, A. Cesarca 28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41876962342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Franje Maričevića 2, Slavonski Brod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10.658,65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 SOLITUDO-LASTOVO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25439742099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Uvala Pasadur 1, Lastovo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16.273,82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Danijela Grivičić, zastupana po odvjetniku Josipu Jelić iz Slavonskog Broda, A. Cesarca 28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44926613044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Kujnik 61, Oriovac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10.650,03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SKDD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64406809162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Heinzlova 62A,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5.562,35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 CENTRAL d.d., zastupan po odvjetničkom društvu BABIĆ I PARTNERI d.o.o, Nova cesta 60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03061873339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Branimirova 3,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14.877,60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Darija Dragojević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02309655465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Vijenac Ivana Meštorvića 64, Osijek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5.502,42</w:t>
            </w:r>
          </w:p>
        </w:tc>
      </w:tr>
      <w:tr w:rsidTr="00284B2B" w:rsidR="00E31F24" w:rsidRPr="00313075">
        <w:trPr>
          <w:trHeight w:val="204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TERME JEZERČICA d.o.o., zastupana po odvjetničkom društvu POROBIJA&amp;ŠPOLJARIĆ d.o.o. iz Varaždina, Kolodvorska 12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13598694566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Zinke Kunc 47, Varaždin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8.340,73</w:t>
            </w:r>
          </w:p>
        </w:tc>
      </w:tr>
      <w:tr w:rsidTr="00284B2B" w:rsidR="00E31F24" w:rsidRPr="00313075">
        <w:trPr>
          <w:trHeight w:val="178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263.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MERIDIJAN PUTOVANJA d.o.o., zastupani po odvjetniku Jasminu Jusufhodžić iz Zagreba, Oranički odvojak 4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92543185524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Trg Hrv.Pavlina 8,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15.205,60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Zrinka Lambaša Šupe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Put Gimnazije 69, Šibenik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10.934,00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ZADAR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40699482950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Vlahe Paljetka 2, Zadar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46.390,28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vMerge w:val="restart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Diana Šušteršić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59850274100</w:t>
            </w:r>
          </w:p>
        </w:tc>
        <w:tc>
          <w:tcPr>
            <w:tcW w:type="dxa" w:w="2693"/>
            <w:vMerge w:val="restart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Slavujevac 16a, Zagreb</w:t>
            </w:r>
          </w:p>
        </w:tc>
        <w:tc>
          <w:tcPr>
            <w:tcW w:type="dxa" w:w="1559"/>
            <w:vMerge w:val="restart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5.430,00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vMerge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Damir Šušteršić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37537842599</w:t>
            </w:r>
          </w:p>
        </w:tc>
        <w:tc>
          <w:tcPr>
            <w:tcW w:type="dxa" w:w="2693"/>
            <w:vMerge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Martina Dužević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55945429909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Ante T.Mimare 50,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3.000,00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Republika Hrvatska zastupana po ŽDO u Zagrebu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Savska 41,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146.394,27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Borna Grizelj, zastupan po odvjetnici Nini Dević iz Zagreba, Lastovska 9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51623710589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Hrvoja Macanovića 57,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2.500,00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 xml:space="preserve">ŠVARČA d.d., zastupani po odvjetnici </w:t>
            </w:r>
          </w:p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Karmeli Toljan iz Zagreba, D.T. Gavrana 9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55915798260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Mala Švarča 155, Karlovac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47.577,65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SALVE REGINA-MARIJA BISTRICA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00925470789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Trpinjska 9,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5.672,89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Sara Grbac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12371660828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Marinići 8, Viškovo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3.500,00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ŽIVOGOŠĆE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88429213928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Porat 136, Živogošće, Igrana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25.161,68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 MEDENA d.d.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15293296133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Ul. Hrvatskih žrtava 175, Seget Donji, Općina Seget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85.497,82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275.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JAVNA USTANOVA"Nacionalni park Brijuni"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79193158584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Brijuni, Pula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8.124,00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EPIDOS TURIZEM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Si96418591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Izletniška ulica 44, Bled, Slovenija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11.090,74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Nenad Macan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39739462904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Šestinski dol 146,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10.707,76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Nada Marasović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13512542206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Marasovića 31, Split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11.613,65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Maldenka Brhanović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Doverska 9, Split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7.620,00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Irena Knez, zastupana po odvjetniku Domagoju Krpini iz Varaždina, Petra Preradovića 17/III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39018448757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Dubrovačka 49, Biograd na moru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12.080,00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TERME TUHELJ d.o.o., zastupana po Mariji Kos iz Zagreba, Jurišićeva 18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56566580479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Ljudevita 4, Tuheljske toplice, Tuhelj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54.260,99</w:t>
            </w:r>
          </w:p>
        </w:tc>
      </w:tr>
      <w:tr w:rsidTr="00284B2B" w:rsidR="00E31F24" w:rsidRPr="00313075">
        <w:trPr>
          <w:trHeight w:val="229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Vera Bakarčić, zastupana po odvjetničkom društvu VUKIĆ, JELUŠIĆ, ŠULINA, STANKOVIĆ, JURICAN&amp;JABUKA d.o.o. iz Rijeke, Nikole Tesle 9/V-VI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31120196575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Obala Frana Supila 8, Opatija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41.910,04</w:t>
            </w:r>
          </w:p>
        </w:tc>
      </w:tr>
      <w:tr w:rsidTr="00284B2B" w:rsidR="00E31F24" w:rsidRPr="00313075">
        <w:trPr>
          <w:trHeight w:val="204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GLOBAL HOTEL PLUS d.o.o., zastupani po zajedničkom odvjetničkom uredu PRALJAK&amp;SVIĆ iz Zagreba, Radnička cesta 37b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07467138031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Palmotićeva 39,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391.609,70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284.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TOMMY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00278260010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Domovinskog rata 93, Split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166.650,00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TERME ČATEŽ d.d.,  zastupano po odvjetničkom društvu ZEČEVIĆ i dr. d.o.o. iz Zagreba, Selska cesta 3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24209939109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Topliška cesta 35, Brežice, Slovenija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65.699,42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Kristina Šimac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28925590285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Pantovčak 121,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16.825,00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Dubravka Masnc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12813569923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Gornja Reka 11a,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3.893,00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SVEUČILIŠTE U ZAGREBU EKONOMSKI FAKULTET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27208467122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Trg J.F. Kennedyja 6,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75.000,00</w:t>
            </w:r>
          </w:p>
        </w:tc>
      </w:tr>
      <w:tr w:rsidTr="00284B2B" w:rsidR="00E31F24" w:rsidRPr="00313075">
        <w:trPr>
          <w:trHeight w:val="204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COCA-COLA HBC HRVATSKA d.o.o., zastupana po odvjetničkom društvu RAVLIĆ&amp;ŠURJAK d.o.o. iz Zagreba, Boškovićeva ulica 23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00228269289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Sachsova 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74.690,37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NJIVICE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86096345385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Primorska cesta 30, Njivice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45.394,96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Ana Klepić Kolar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39335690692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Savski gaj I 21,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2.995,00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Učilište za poslovno upravljanje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35049089877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Draškovićeva 55,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14.435,50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Ana Maria Šelej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53028928043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Trg Ante Starčevića 15a, Donji Miholjac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28.498,50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KONICA MINOLTA HRVATSKA - POSLOVNA RJEŠENJA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31697259786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Horvatova 82,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1.170,00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Slaven Jakšić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44611293279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Čučerska cesta 295,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6.590,00</w:t>
            </w:r>
          </w:p>
        </w:tc>
      </w:tr>
      <w:tr w:rsidTr="00284B2B" w:rsidR="00E31F24" w:rsidRPr="00313075">
        <w:trPr>
          <w:trHeight w:val="127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296.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Toni Klinc, zastupan po odvjetniku Šime Bogović iz Zagreba, Zagrebačka cesta 143/a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37191397333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Ilica 54,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5.913,41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PASTURA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41401736624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Vrilo 28, Postira, Brač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38.273,10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298.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VODOOPSKRA I ODVODNJA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83416546499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Folnegovićeva 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1.609,98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299.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HEP-TOPLINARSTVO d.o.o. POGON OSIJEK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15907062900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Miševečka 15a,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8.097,33</w:t>
            </w:r>
          </w:p>
        </w:tc>
      </w:tr>
      <w:tr w:rsidTr="00284B2B" w:rsidR="00E31F24" w:rsidRPr="00313075">
        <w:trPr>
          <w:trHeight w:val="204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300.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BIMITA COMMERCE d.o.o., zastupani po odvjetničkom društvu ŽUPIĆ&amp;PARTNERI d.o.o. iz Zagreba, Radnička cesta 37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02768015146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Kopilica 8/a, Split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17.827,06</w:t>
            </w:r>
          </w:p>
        </w:tc>
      </w:tr>
      <w:tr w:rsidTr="00284B2B" w:rsidR="00E31F24" w:rsidRPr="00313075">
        <w:trPr>
          <w:trHeight w:val="153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301.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ADRIJANA ZNANJE j.d.o.o., zastupana po odvjetniku Zoranu Hlednjak iz Zagreba, Ilica 191 B/1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76707266216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Međimurska 9,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10.602,00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302.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AUTO ŠKOLA CENTAR vl. Damir Mujagić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62408999619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Zrinsko-Frankopanska 34, Zadar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5.200,00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303.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GINO VANO, OBRT ZA USLUGE, VL. ĐINO MARINOVIĆ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91250469624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Vrandučka II 6,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10.388,00</w:t>
            </w:r>
          </w:p>
        </w:tc>
      </w:tr>
      <w:tr w:rsidTr="00284B2B" w:rsidR="00E31F24" w:rsidRPr="00313075">
        <w:trPr>
          <w:trHeight w:val="51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304.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Franica Damjanović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22934797839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Žrnovska Banja 716, Žrnovo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54.035,12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305.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GRADSKA PLINARA ZAGREB-OPSKRBA d.o.o.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74364571096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Radnička cesta 1,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308,95</w:t>
            </w:r>
          </w:p>
        </w:tc>
      </w:tr>
      <w:tr w:rsidTr="00284B2B" w:rsidR="00E31F24" w:rsidRPr="00313075">
        <w:trPr>
          <w:trHeight w:val="1020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306.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Vesna Pirić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43050088849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Jarun 59,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5.150,00</w:t>
            </w:r>
          </w:p>
        </w:tc>
      </w:tr>
      <w:tr w:rsidTr="00284B2B" w:rsidR="00E31F24" w:rsidRPr="00313075">
        <w:trPr>
          <w:trHeight w:val="765"/>
        </w:trPr>
        <w:tc>
          <w:tcPr>
            <w:tcW w:type="dxa" w:w="675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307.</w:t>
            </w:r>
          </w:p>
        </w:tc>
        <w:tc>
          <w:tcPr>
            <w:tcW w:type="dxa" w:w="258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HRVATSKI ZAVOD ZA JAVNO ZDRAVSTVO</w:t>
            </w:r>
          </w:p>
        </w:tc>
        <w:tc>
          <w:tcPr>
            <w:tcW w:type="dxa" w:w="1701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75297532041</w:t>
            </w:r>
          </w:p>
        </w:tc>
        <w:tc>
          <w:tcPr>
            <w:tcW w:type="dxa" w:w="2693"/>
            <w:hideMark/>
          </w:tcPr>
          <w:p w:rsidRDefault="00E31F24" w:rsidP="00284B2B" w:rsidR="00E31F24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Rockfellerova 7, Zagreb</w:t>
            </w:r>
          </w:p>
        </w:tc>
        <w:tc>
          <w:tcPr>
            <w:tcW w:type="dxa" w:w="1559"/>
            <w:hideMark/>
          </w:tcPr>
          <w:p w:rsidRDefault="00E31F24" w:rsidP="00284B2B" w:rsidR="00E31F24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290,00</w:t>
            </w:r>
          </w:p>
        </w:tc>
      </w:tr>
    </w:tbl>
    <w:p w:rsidRDefault="00E31F24" w:rsidP="00462A90" w:rsidR="00E31F24">
      <w:pPr>
        <w:rPr>
          <w:sz w:val="24"/>
          <w:szCs w:val="24"/>
        </w:rPr>
      </w:pPr>
    </w:p>
    <w:p w:rsidRDefault="00E31F24" w:rsidP="00E31F24" w:rsidR="00E31F24">
      <w:pPr>
        <w:rPr>
          <w:sz w:val="24"/>
          <w:szCs w:val="24"/>
        </w:rPr>
      </w:pPr>
    </w:p>
    <w:p w:rsidRDefault="00E31F24" w:rsidP="00E31F24" w:rsidR="00E31F24" w:rsidRPr="0070721D">
      <w:pPr>
        <w:pStyle w:val="Odlomakpopisa"/>
        <w:numPr>
          <w:ilvl w:val="0"/>
          <w:numId w:val="8"/>
        </w:numPr>
        <w:rPr>
          <w:b/>
          <w:sz w:val="24"/>
        </w:rPr>
      </w:pPr>
      <w:r w:rsidRPr="0070721D">
        <w:rPr>
          <w:b/>
          <w:sz w:val="24"/>
        </w:rPr>
        <w:lastRenderedPageBreak/>
        <w:t>Osporene tražbine viših isplatnih redova:</w:t>
      </w:r>
    </w:p>
    <w:p w:rsidRDefault="00E31F24" w:rsidP="00E31F24" w:rsidR="00E31F24">
      <w:pPr>
        <w:ind w:left="708"/>
        <w:rPr>
          <w:b/>
          <w:sz w:val="24"/>
        </w:rPr>
      </w:pPr>
      <w:r>
        <w:rPr>
          <w:b/>
          <w:sz w:val="24"/>
        </w:rPr>
        <w:t>Drugi viši isplatni red:</w:t>
      </w:r>
    </w:p>
    <w:p w:rsidRDefault="00E31F24" w:rsidP="00E31F24" w:rsidR="00E31F24">
      <w:pPr>
        <w:ind w:left="708"/>
        <w:rPr>
          <w:b/>
          <w:sz w:val="24"/>
        </w:rPr>
      </w:pPr>
    </w:p>
    <w:p w:rsidRDefault="00E31F24" w:rsidP="00E31F24" w:rsidR="00E31F24" w:rsidRPr="0070721D">
      <w:pPr>
        <w:ind w:left="708"/>
        <w:rPr>
          <w:b/>
          <w:sz w:val="24"/>
        </w:rPr>
      </w:pPr>
    </w:p>
    <w:p w:rsidRDefault="00E31F24" w:rsidP="00E31F24" w:rsidR="00E31F24">
      <w:pPr>
        <w:pStyle w:val="Odlomakpopisa"/>
        <w:numPr>
          <w:ilvl w:val="0"/>
          <w:numId w:val="49"/>
        </w:numPr>
        <w:ind w:firstLine="0" w:left="0"/>
        <w:jc w:val="both"/>
        <w:rPr>
          <w:sz w:val="24"/>
        </w:rPr>
      </w:pPr>
      <w:r w:rsidRPr="00964B4C">
        <w:rPr>
          <w:sz w:val="24"/>
        </w:rPr>
        <w:t xml:space="preserve"> GRADSKA PLINARA ZAGREB-OPSKRBA d.o.o.,</w:t>
      </w:r>
      <w:r w:rsidRPr="00964B4C">
        <w:t xml:space="preserve"> </w:t>
      </w:r>
      <w:r w:rsidRPr="00964B4C">
        <w:rPr>
          <w:sz w:val="24"/>
        </w:rPr>
        <w:t>Radnička cesta 1, Zagreb</w:t>
      </w:r>
      <w:r>
        <w:rPr>
          <w:sz w:val="24"/>
        </w:rPr>
        <w:t xml:space="preserve">, </w:t>
      </w:r>
      <w:r w:rsidRPr="00964B4C">
        <w:rPr>
          <w:sz w:val="24"/>
        </w:rPr>
        <w:t>OIB: 74364571096, za iznos od 815,61 kn</w:t>
      </w:r>
    </w:p>
    <w:p w:rsidRDefault="00E31F24" w:rsidP="00E31F24" w:rsidR="00E31F24">
      <w:pPr>
        <w:jc w:val="both"/>
        <w:rPr>
          <w:sz w:val="24"/>
        </w:rPr>
      </w:pPr>
    </w:p>
    <w:p w:rsidRDefault="00E31F24" w:rsidP="008957D4" w:rsidR="00E31F24" w:rsidRPr="0016185B">
      <w:pPr>
        <w:jc w:val="both"/>
        <w:rPr>
          <w:sz w:val="24"/>
        </w:rPr>
      </w:pPr>
      <w:r w:rsidRPr="0016185B">
        <w:rPr>
          <w:sz w:val="24"/>
        </w:rPr>
        <w:t>Upućuje se u parnicu stečajni vjerovnik, u roku od 8 dana od dana od pravomoćnosti rješenja o upućivanju u parnicu, odnosno primitka drugostupanjske odluke, radi dokazivanja osnovanosti svojega osporavanja.</w:t>
      </w:r>
    </w:p>
    <w:p w:rsidRDefault="00E31F24" w:rsidP="008957D4" w:rsidR="00E31F24" w:rsidRPr="0016185B">
      <w:pPr>
        <w:jc w:val="both"/>
        <w:rPr>
          <w:sz w:val="24"/>
        </w:rPr>
      </w:pPr>
      <w:r w:rsidRPr="0016185B">
        <w:rPr>
          <w:sz w:val="24"/>
        </w:rPr>
        <w:t>Ako stečajni vjerovnik koji je upućen u parnicu, ne pokrene parnicu u dodijeljenom roku, smatrat će se da je odustao od prava na vođenje parnice.</w:t>
      </w:r>
    </w:p>
    <w:p w:rsidRDefault="00E31F24" w:rsidP="00E31F24" w:rsidR="00E31F24">
      <w:pPr>
        <w:jc w:val="both"/>
        <w:rPr>
          <w:sz w:val="24"/>
        </w:rPr>
      </w:pPr>
    </w:p>
    <w:p w:rsidRDefault="00E31F24" w:rsidP="00E31F24" w:rsidR="00E31F24" w:rsidRPr="005D4A8C">
      <w:pPr>
        <w:jc w:val="both"/>
        <w:rPr>
          <w:sz w:val="24"/>
        </w:rPr>
      </w:pPr>
    </w:p>
    <w:p w:rsidRDefault="00E31F24" w:rsidP="00E31F24" w:rsidR="00E31F24">
      <w:pPr>
        <w:rPr>
          <w:sz w:val="24"/>
          <w:szCs w:val="24"/>
        </w:rPr>
      </w:pPr>
      <w:r w:rsidRPr="005D4A8C">
        <w:rPr>
          <w:sz w:val="24"/>
          <w:szCs w:val="24"/>
        </w:rPr>
        <w:t xml:space="preserve">Osporedno radi: </w:t>
      </w:r>
      <w:r>
        <w:rPr>
          <w:sz w:val="24"/>
          <w:szCs w:val="24"/>
        </w:rPr>
        <w:t xml:space="preserve"> </w:t>
      </w:r>
      <w:r w:rsidRPr="005D4A8C">
        <w:rPr>
          <w:sz w:val="24"/>
          <w:szCs w:val="24"/>
        </w:rPr>
        <w:t>Račun nakon otvaranja stečajnoga postupka</w:t>
      </w:r>
      <w:r w:rsidR="008957D4">
        <w:rPr>
          <w:sz w:val="24"/>
          <w:szCs w:val="24"/>
        </w:rPr>
        <w:t>.</w:t>
      </w:r>
    </w:p>
    <w:p w:rsidRDefault="00E31F24" w:rsidP="00E31F24" w:rsidR="00E31F24">
      <w:pPr>
        <w:jc w:val="center"/>
        <w:rPr>
          <w:sz w:val="24"/>
          <w:szCs w:val="24"/>
        </w:rPr>
      </w:pPr>
    </w:p>
    <w:p w:rsidRDefault="00027459" w:rsidP="00027459" w:rsidR="00027459" w:rsidRPr="009E5B66">
      <w:pPr>
        <w:pStyle w:val="TableContents"/>
        <w:rPr>
          <w:rFonts w:cs="Times New Roman"/>
          <w:b/>
          <w:bCs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5C79C3">
        <w:rPr>
          <w:sz w:val="24"/>
          <w:szCs w:val="24"/>
        </w:rPr>
        <w:t>14</w:t>
      </w:r>
      <w:r w:rsidR="00BD273F">
        <w:rPr>
          <w:sz w:val="24"/>
          <w:szCs w:val="24"/>
        </w:rPr>
        <w:t>.</w:t>
      </w:r>
      <w:r w:rsidR="005C79C3">
        <w:rPr>
          <w:sz w:val="24"/>
          <w:szCs w:val="24"/>
        </w:rPr>
        <w:t xml:space="preserve"> </w:t>
      </w:r>
      <w:r w:rsidR="00626ED4">
        <w:rPr>
          <w:sz w:val="24"/>
          <w:szCs w:val="24"/>
        </w:rPr>
        <w:t>ožujka</w:t>
      </w:r>
      <w:r w:rsidRPr="00616BBE">
        <w:rPr>
          <w:sz w:val="24"/>
          <w:szCs w:val="24"/>
        </w:rPr>
        <w:t xml:space="preserve"> 201</w:t>
      </w:r>
      <w:r w:rsidR="00626ED4">
        <w:rPr>
          <w:sz w:val="24"/>
          <w:szCs w:val="24"/>
        </w:rPr>
        <w:t>9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EA471A" w:rsidP="00626ED4" w:rsidR="005C79C3">
      <w:pPr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t>Stečajn</w:t>
      </w:r>
      <w:r w:rsidR="005C79C3">
        <w:rPr>
          <w:sz w:val="24"/>
          <w:szCs w:val="24"/>
        </w:rPr>
        <w:t>i upravitelj osporio je tražbinu</w:t>
      </w:r>
      <w:r>
        <w:rPr>
          <w:sz w:val="24"/>
          <w:szCs w:val="24"/>
        </w:rPr>
        <w:t xml:space="preserve"> naveden</w:t>
      </w:r>
      <w:r w:rsidR="005C79C3">
        <w:rPr>
          <w:sz w:val="24"/>
          <w:szCs w:val="24"/>
        </w:rPr>
        <w:t>u</w:t>
      </w:r>
      <w:r>
        <w:rPr>
          <w:sz w:val="24"/>
          <w:szCs w:val="24"/>
        </w:rPr>
        <w:t xml:space="preserve"> u točki II izreke rješenja. </w:t>
      </w:r>
      <w:r w:rsidR="005C79C3">
        <w:rPr>
          <w:sz w:val="24"/>
          <w:szCs w:val="24"/>
        </w:rPr>
        <w:t xml:space="preserve"> Stečajni upravitelj osporio je tražbinu </w:t>
      </w:r>
      <w:r w:rsidR="005C79C3">
        <w:rPr>
          <w:bCs/>
          <w:sz w:val="24"/>
          <w:szCs w:val="24"/>
        </w:rPr>
        <w:t xml:space="preserve">iz razloga što je vjerovnik podnio prijavu tražbine temeljem </w:t>
      </w:r>
      <w:r w:rsidR="00626ED4">
        <w:rPr>
          <w:bCs/>
          <w:sz w:val="24"/>
          <w:szCs w:val="24"/>
        </w:rPr>
        <w:t xml:space="preserve"> r</w:t>
      </w:r>
      <w:r w:rsidR="00626ED4" w:rsidRPr="005D4A8C">
        <w:rPr>
          <w:sz w:val="24"/>
          <w:szCs w:val="24"/>
        </w:rPr>
        <w:t>ačun</w:t>
      </w:r>
      <w:r w:rsidR="00626ED4">
        <w:rPr>
          <w:sz w:val="24"/>
          <w:szCs w:val="24"/>
        </w:rPr>
        <w:t>a</w:t>
      </w:r>
      <w:r w:rsidR="00626ED4" w:rsidRPr="005D4A8C">
        <w:rPr>
          <w:sz w:val="24"/>
          <w:szCs w:val="24"/>
        </w:rPr>
        <w:t xml:space="preserve"> nakon otvaranja stečajnoga postupka</w:t>
      </w:r>
      <w:r w:rsidR="00626ED4">
        <w:rPr>
          <w:sz w:val="24"/>
          <w:szCs w:val="24"/>
        </w:rPr>
        <w:t xml:space="preserve">. </w:t>
      </w:r>
      <w:r w:rsidR="005C79C3">
        <w:rPr>
          <w:bCs/>
          <w:sz w:val="24"/>
          <w:szCs w:val="24"/>
        </w:rPr>
        <w:t xml:space="preserve">Navedeni vjerovnik </w:t>
      </w:r>
      <w:r w:rsidR="00626ED4">
        <w:rPr>
          <w:bCs/>
          <w:sz w:val="24"/>
          <w:szCs w:val="24"/>
        </w:rPr>
        <w:t>ne raspolaže ovršnom ispravom u dijelu osporene tražbine temeljene na računu.</w:t>
      </w:r>
    </w:p>
    <w:p w:rsidRDefault="005C79C3" w:rsidP="00016BD9" w:rsidR="005C79C3">
      <w:pPr>
        <w:jc w:val="both"/>
        <w:rPr>
          <w:sz w:val="24"/>
          <w:szCs w:val="24"/>
        </w:rPr>
      </w:pPr>
    </w:p>
    <w:p w:rsidRDefault="00016BD9" w:rsidP="00016BD9" w:rsidR="00016BD9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5E3A7E" w:rsidP="00016BD9" w:rsidR="005E3A7E">
      <w:pPr>
        <w:jc w:val="both"/>
        <w:rPr>
          <w:sz w:val="24"/>
          <w:szCs w:val="24"/>
        </w:rPr>
      </w:pPr>
    </w:p>
    <w:p w:rsidRDefault="005E3A7E" w:rsidP="00016BD9" w:rsidR="005E3A7E" w:rsidRPr="00616BBE">
      <w:pPr>
        <w:jc w:val="both"/>
        <w:rPr>
          <w:sz w:val="24"/>
          <w:szCs w:val="24"/>
        </w:rPr>
      </w:pPr>
    </w:p>
    <w:p w:rsidRDefault="00016BD9" w:rsidP="00016BD9" w:rsidR="00016BD9">
      <w:pPr>
        <w:jc w:val="both"/>
        <w:rPr>
          <w:sz w:val="24"/>
          <w:szCs w:val="24"/>
        </w:rPr>
      </w:pPr>
    </w:p>
    <w:p w:rsidRDefault="008957D4" w:rsidP="00016BD9" w:rsidR="008957D4">
      <w:pPr>
        <w:jc w:val="both"/>
        <w:rPr>
          <w:sz w:val="24"/>
          <w:szCs w:val="24"/>
        </w:rPr>
      </w:pPr>
    </w:p>
    <w:p w:rsidRDefault="008957D4" w:rsidP="00016BD9" w:rsidR="008957D4">
      <w:pPr>
        <w:jc w:val="both"/>
        <w:rPr>
          <w:sz w:val="24"/>
          <w:szCs w:val="24"/>
        </w:rPr>
      </w:pPr>
    </w:p>
    <w:p w:rsidRDefault="008957D4" w:rsidP="00016BD9" w:rsidR="008957D4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Slijedom navedenog, sud je u skladu s čl. 265. st. 1. </w:t>
      </w:r>
      <w:r w:rsidR="00950837">
        <w:rPr>
          <w:sz w:val="24"/>
          <w:szCs w:val="24"/>
        </w:rPr>
        <w:t xml:space="preserve">i 266. </w:t>
      </w:r>
      <w:r>
        <w:rPr>
          <w:sz w:val="24"/>
          <w:szCs w:val="24"/>
        </w:rPr>
        <w:t>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C04F4C">
        <w:rPr>
          <w:sz w:val="24"/>
          <w:szCs w:val="24"/>
        </w:rPr>
        <w:t>agrebu 18</w:t>
      </w:r>
      <w:r w:rsidR="00BD273F">
        <w:rPr>
          <w:sz w:val="24"/>
          <w:szCs w:val="24"/>
        </w:rPr>
        <w:t>.</w:t>
      </w:r>
      <w:r w:rsidR="00C04F4C">
        <w:rPr>
          <w:sz w:val="24"/>
          <w:szCs w:val="24"/>
        </w:rPr>
        <w:t xml:space="preserve"> ožujka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C04F4C">
        <w:rPr>
          <w:sz w:val="24"/>
          <w:szCs w:val="24"/>
        </w:rPr>
        <w:t>9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9F3ACF" w:rsidP="009F3ACF" w:rsidR="00AC0C6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AC0C6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F3ACF" w:rsidP="009F3ACF" w:rsidR="00AC0C6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AC0C6B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AC0C6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F3ACF" w:rsidP="009F3ACF" w:rsidR="009F3ACF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9F3ACF" w:rsidP="009F3ACF" w:rsidR="009F3ACF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9F3ACF" w:rsidP="009F3ACF" w:rsidR="009F3ACF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Maja Hajtek</w:t>
      </w:r>
    </w:p>
    <w:p w:rsidRDefault="004515E8" w:rsidP="00EA471A" w:rsidR="00F61FBB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8957D4" w:rsidP="00016BD9" w:rsidR="008957D4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5E3A7E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</w:t>
      </w:r>
      <w:r w:rsidR="005E3A7E">
        <w:rPr>
          <w:sz w:val="24"/>
          <w:szCs w:val="24"/>
        </w:rPr>
        <w:t xml:space="preserve"> rješenja</w:t>
      </w:r>
      <w:r w:rsidRPr="00616BBE">
        <w:rPr>
          <w:sz w:val="24"/>
          <w:szCs w:val="24"/>
        </w:rPr>
        <w:t>. Žalba se podnosi ovom sudu u 2 primjerka putem ovog suda Visokom trgovačkom sudu Republike Hrvatske.</w:t>
      </w:r>
      <w:r w:rsidR="005E3A7E">
        <w:rPr>
          <w:sz w:val="24"/>
          <w:szCs w:val="24"/>
        </w:rPr>
        <w:t xml:space="preserve"> </w:t>
      </w:r>
      <w:r w:rsidR="005E3A7E" w:rsidRPr="005E3A7E">
        <w:rPr>
          <w:sz w:val="24"/>
          <w:szCs w:val="24"/>
        </w:rPr>
        <w:t>Dostava se smatra obavljenom istekom osmoga dana od</w:t>
      </w:r>
      <w:r w:rsidR="005E3A7E">
        <w:rPr>
          <w:sz w:val="24"/>
          <w:szCs w:val="24"/>
        </w:rPr>
        <w:t xml:space="preserve"> </w:t>
      </w:r>
      <w:r w:rsidR="005E3A7E" w:rsidRPr="005E3A7E">
        <w:rPr>
          <w:sz w:val="24"/>
          <w:szCs w:val="24"/>
        </w:rPr>
        <w:t>dana objave pismena na mrežnoj stranici e-Oglasna ploča sudova</w:t>
      </w:r>
      <w:r w:rsidR="005E3A7E">
        <w:rPr>
          <w:sz w:val="24"/>
          <w:szCs w:val="24"/>
        </w:rPr>
        <w:t xml:space="preserve"> (čl. 12. SZ-a).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ACF" w:rsidR="009F3ACF">
      <w:r>
        <w:separator/>
      </w:r>
    </w:p>
  </w:endnote>
  <w:endnote w:id="0" w:type="continuationSeparator">
    <w:p w:rsidRDefault="009F3ACF" w:rsidR="009F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ACF" w:rsidR="009F3ACF">
      <w:r>
        <w:separator/>
      </w:r>
    </w:p>
  </w:footnote>
  <w:footnote w:id="0" w:type="continuationSeparator">
    <w:p w:rsidRDefault="009F3ACF" w:rsidR="009F3A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ACF" w:rsidP="00C032B4" w:rsidR="009F3A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ACF" w:rsidR="009F3A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ACF" w:rsidP="00C032B4" w:rsidR="009F3A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5D2E">
      <w:rPr>
        <w:rStyle w:val="Brojstranice"/>
        <w:noProof/>
      </w:rPr>
      <w:t>40</w:t>
    </w:r>
    <w:r>
      <w:rPr>
        <w:rStyle w:val="Brojstranice"/>
      </w:rPr>
      <w:fldChar w:fldCharType="end"/>
    </w:r>
  </w:p>
  <w:p w:rsidRDefault="009F3ACF" w:rsidP="00C032B4" w:rsidR="009F3ACF">
    <w:pPr>
      <w:pStyle w:val="Zaglavlje"/>
      <w:jc w:val="right"/>
      <w:rPr>
        <w:sz w:val="24"/>
      </w:rPr>
    </w:pPr>
  </w:p>
  <w:p w:rsidRDefault="009F3ACF" w:rsidP="00284B2B" w:rsidR="009F3ACF">
    <w:pPr>
      <w:pStyle w:val="Zaglavlje"/>
      <w:ind w:right="-716"/>
      <w:jc w:val="right"/>
    </w:pPr>
    <w:r>
      <w:rPr>
        <w:sz w:val="24"/>
      </w:rPr>
      <w:tab/>
      <w:t xml:space="preserve">    </w:t>
    </w:r>
    <w:r w:rsidRPr="003B182B">
      <w:rPr>
        <w:sz w:val="24"/>
        <w:szCs w:val="24"/>
      </w:rPr>
      <w:t>72</w:t>
    </w:r>
    <w:r>
      <w:rPr>
        <w:sz w:val="24"/>
        <w:szCs w:val="24"/>
      </w:rPr>
      <w:t>. St</w:t>
    </w:r>
    <w:r w:rsidRPr="003B182B">
      <w:rPr>
        <w:sz w:val="24"/>
        <w:szCs w:val="24"/>
      </w:rPr>
      <w:t>-</w:t>
    </w:r>
    <w:r>
      <w:rPr>
        <w:sz w:val="24"/>
        <w:szCs w:val="24"/>
      </w:rPr>
      <w:t>2626/2018-43</w:t>
    </w:r>
  </w:p>
  <w:p w:rsidRDefault="009F3ACF" w:rsidP="00C032B4" w:rsidR="009F3ACF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ACF" w:rsidP="00284B2B" w:rsidR="009F3ACF">
    <w:pPr>
      <w:pStyle w:val="Zaglavlje"/>
      <w:jc w:val="right"/>
    </w:pPr>
    <w:r w:rsidRPr="003B182B">
      <w:rPr>
        <w:sz w:val="24"/>
        <w:szCs w:val="24"/>
      </w:rPr>
      <w:t>72</w:t>
    </w:r>
    <w:r>
      <w:rPr>
        <w:sz w:val="24"/>
        <w:szCs w:val="24"/>
      </w:rPr>
      <w:t>. St</w:t>
    </w:r>
    <w:r w:rsidRPr="003B182B">
      <w:rPr>
        <w:sz w:val="24"/>
        <w:szCs w:val="24"/>
      </w:rPr>
      <w:t>-</w:t>
    </w:r>
    <w:r>
      <w:rPr>
        <w:sz w:val="24"/>
        <w:szCs w:val="24"/>
      </w:rPr>
      <w:t>2626/2018-43</w:t>
    </w:r>
  </w:p>
  <w:p w:rsidRDefault="009F3ACF" w:rsidR="009F3AC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1451B3"/>
    <w:multiLevelType w:val="hybridMultilevel"/>
    <w:tmpl w:val="9C76CB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F641DF2"/>
    <w:multiLevelType w:val="hybridMultilevel"/>
    <w:tmpl w:val="1D3605C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1EB71CA0"/>
    <w:multiLevelType w:val="hybridMultilevel"/>
    <w:tmpl w:val="B878570E"/>
    <w:lvl w:tplc="892002AC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255A3052"/>
    <w:multiLevelType w:val="hybridMultilevel"/>
    <w:tmpl w:val="0E846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2">
    <w:nsid w:val="3819543C"/>
    <w:multiLevelType w:val="hybridMultilevel"/>
    <w:tmpl w:val="052CB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4">
    <w:nsid w:val="38D758F1"/>
    <w:multiLevelType w:val="hybridMultilevel"/>
    <w:tmpl w:val="9C76CB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DBD4096"/>
    <w:multiLevelType w:val="hybridMultilevel"/>
    <w:tmpl w:val="5DD06912"/>
    <w:lvl w:tplc="4AA4DCE2" w:ilvl="0">
      <w:start w:val="7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7">
    <w:nsid w:val="3EC00C19"/>
    <w:multiLevelType w:val="hybridMultilevel"/>
    <w:tmpl w:val="2702D632"/>
    <w:lvl w:tplc="604E28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9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3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2FF3B10"/>
    <w:multiLevelType w:val="hybridMultilevel"/>
    <w:tmpl w:val="F1F01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6DF0079"/>
    <w:multiLevelType w:val="hybridMultilevel"/>
    <w:tmpl w:val="E7764E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5D1C481D"/>
    <w:multiLevelType w:val="hybridMultilevel"/>
    <w:tmpl w:val="67B4F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12D3CC4"/>
    <w:multiLevelType w:val="hybridMultilevel"/>
    <w:tmpl w:val="03123D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615B19C1"/>
    <w:multiLevelType w:val="hybridMultilevel"/>
    <w:tmpl w:val="3A8EBBD0"/>
    <w:lvl w:tplc="34B685C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0314853"/>
    <w:multiLevelType w:val="hybridMultilevel"/>
    <w:tmpl w:val="A3825FCC"/>
    <w:lvl w:tplc="5AB689FA" w:ilvl="0">
      <w:start w:val="9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8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8"/>
  </w:num>
  <w:num w:numId="2">
    <w:abstractNumId w:val="46"/>
  </w:num>
  <w:num w:numId="3">
    <w:abstractNumId w:val="1"/>
  </w:num>
  <w:num w:numId="4">
    <w:abstractNumId w:val="32"/>
  </w:num>
  <w:num w:numId="5">
    <w:abstractNumId w:val="14"/>
  </w:num>
  <w:num w:numId="6">
    <w:abstractNumId w:val="21"/>
  </w:num>
  <w:num w:numId="7">
    <w:abstractNumId w:val="10"/>
  </w:num>
  <w:num w:numId="8">
    <w:abstractNumId w:val="15"/>
  </w:num>
  <w:num w:numId="9">
    <w:abstractNumId w:val="48"/>
  </w:num>
  <w:num w:numId="10">
    <w:abstractNumId w:val="37"/>
  </w:num>
  <w:num w:numId="11">
    <w:abstractNumId w:val="30"/>
  </w:num>
  <w:num w:numId="12">
    <w:abstractNumId w:val="8"/>
  </w:num>
  <w:num w:numId="13">
    <w:abstractNumId w:val="19"/>
  </w:num>
  <w:num w:numId="14">
    <w:abstractNumId w:val="3"/>
  </w:num>
  <w:num w:numId="15">
    <w:abstractNumId w:val="9"/>
  </w:num>
  <w:num w:numId="16">
    <w:abstractNumId w:val="17"/>
  </w:num>
  <w:num w:numId="17">
    <w:abstractNumId w:val="34"/>
  </w:num>
  <w:num w:numId="18">
    <w:abstractNumId w:val="0"/>
  </w:num>
  <w:num w:numId="19">
    <w:abstractNumId w:val="12"/>
  </w:num>
  <w:num w:numId="20">
    <w:abstractNumId w:val="20"/>
  </w:num>
  <w:num w:numId="21">
    <w:abstractNumId w:val="6"/>
  </w:num>
  <w:num w:numId="22">
    <w:abstractNumId w:val="5"/>
  </w:num>
  <w:num w:numId="23">
    <w:abstractNumId w:val="33"/>
  </w:num>
  <w:num w:numId="24">
    <w:abstractNumId w:val="25"/>
  </w:num>
  <w:num w:numId="25">
    <w:abstractNumId w:val="40"/>
  </w:num>
  <w:num w:numId="26">
    <w:abstractNumId w:val="11"/>
  </w:num>
  <w:num w:numId="27">
    <w:abstractNumId w:val="45"/>
  </w:num>
  <w:num w:numId="28">
    <w:abstractNumId w:val="44"/>
  </w:num>
  <w:num w:numId="29">
    <w:abstractNumId w:val="23"/>
  </w:num>
  <w:num w:numId="30">
    <w:abstractNumId w:val="18"/>
  </w:num>
  <w:num w:numId="31">
    <w:abstractNumId w:val="31"/>
  </w:num>
  <w:num w:numId="32">
    <w:abstractNumId w:val="29"/>
  </w:num>
  <w:num w:numId="33">
    <w:abstractNumId w:val="35"/>
  </w:num>
  <w:num w:numId="34">
    <w:abstractNumId w:val="41"/>
  </w:num>
  <w:num w:numId="35">
    <w:abstractNumId w:val="39"/>
  </w:num>
  <w:num w:numId="36">
    <w:abstractNumId w:val="2"/>
  </w:num>
  <w:num w:numId="37">
    <w:abstractNumId w:val="26"/>
  </w:num>
  <w:num w:numId="38">
    <w:abstractNumId w:val="27"/>
  </w:num>
  <w:num w:numId="39">
    <w:abstractNumId w:val="24"/>
  </w:num>
  <w:num w:numId="40">
    <w:abstractNumId w:val="13"/>
  </w:num>
  <w:num w:numId="41">
    <w:abstractNumId w:val="47"/>
  </w:num>
  <w:num w:numId="42">
    <w:abstractNumId w:val="4"/>
  </w:num>
  <w:num w:numId="43">
    <w:abstractNumId w:val="43"/>
  </w:num>
  <w:num w:numId="44">
    <w:abstractNumId w:val="38"/>
  </w:num>
  <w:num w:numId="45">
    <w:abstractNumId w:val="22"/>
  </w:num>
  <w:num w:numId="46">
    <w:abstractNumId w:val="36"/>
  </w:num>
  <w:num w:numId="47">
    <w:abstractNumId w:val="16"/>
  </w:num>
  <w:num w:numId="48">
    <w:abstractNumId w:val="7"/>
  </w:num>
  <w:num w:numId="49">
    <w:abstractNumId w:val="4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284B2B"/>
    <w:rsid w:val="002B5D21"/>
    <w:rsid w:val="002C0CAF"/>
    <w:rsid w:val="002D4F1E"/>
    <w:rsid w:val="00315B36"/>
    <w:rsid w:val="003175E1"/>
    <w:rsid w:val="003A5E14"/>
    <w:rsid w:val="003B182B"/>
    <w:rsid w:val="003F79D4"/>
    <w:rsid w:val="003F7A95"/>
    <w:rsid w:val="004515E8"/>
    <w:rsid w:val="00462A90"/>
    <w:rsid w:val="00470BFA"/>
    <w:rsid w:val="004B0A10"/>
    <w:rsid w:val="004F5D2E"/>
    <w:rsid w:val="005660EA"/>
    <w:rsid w:val="00580D62"/>
    <w:rsid w:val="00596A87"/>
    <w:rsid w:val="005C24B9"/>
    <w:rsid w:val="005C79C3"/>
    <w:rsid w:val="005E3A7E"/>
    <w:rsid w:val="005F6E22"/>
    <w:rsid w:val="00617708"/>
    <w:rsid w:val="00625DB5"/>
    <w:rsid w:val="0062661A"/>
    <w:rsid w:val="00626ED4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957D4"/>
    <w:rsid w:val="008B2319"/>
    <w:rsid w:val="008D616D"/>
    <w:rsid w:val="008F25C8"/>
    <w:rsid w:val="009043E7"/>
    <w:rsid w:val="009376CE"/>
    <w:rsid w:val="00950837"/>
    <w:rsid w:val="009529C7"/>
    <w:rsid w:val="00985B2E"/>
    <w:rsid w:val="009A0C08"/>
    <w:rsid w:val="009E3827"/>
    <w:rsid w:val="009F3ACF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4F4C"/>
    <w:rsid w:val="00C06160"/>
    <w:rsid w:val="00C33160"/>
    <w:rsid w:val="00C4679A"/>
    <w:rsid w:val="00C51E83"/>
    <w:rsid w:val="00C84FDC"/>
    <w:rsid w:val="00C97126"/>
    <w:rsid w:val="00D254BA"/>
    <w:rsid w:val="00D3017A"/>
    <w:rsid w:val="00D522D3"/>
    <w:rsid w:val="00DD5CAF"/>
    <w:rsid w:val="00E31F24"/>
    <w:rsid w:val="00EA3102"/>
    <w:rsid w:val="00EA471A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39"/>
    <w:rsid w:val="00E31F2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E31F24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31F24"/>
    <w:rPr>
      <w:color w:val="800080"/>
      <w:u w:val="single"/>
    </w:rPr>
  </w:style>
  <w:style w:customStyle="true" w:styleId="xl65" w:type="paragraph">
    <w:name w:val="xl65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E31F24"/>
    <w:pPr>
      <w:spacing w:afterAutospacing="true" w:after="100" w:beforeAutospacing="true" w:before="100"/>
    </w:pPr>
  </w:style>
  <w:style w:customStyle="true" w:styleId="xl67" w:type="paragraph">
    <w:name w:val="xl67"/>
    <w:basedOn w:val="Normal"/>
    <w:rsid w:val="00E31F24"/>
    <w:pPr>
      <w:spacing w:afterAutospacing="true" w:after="100" w:beforeAutospacing="true" w:before="100"/>
    </w:pPr>
  </w:style>
  <w:style w:customStyle="true" w:styleId="xl68" w:type="paragraph">
    <w:name w:val="xl68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E31F24"/>
    <w:pPr>
      <w:spacing w:afterAutospacing="true" w:after="100" w:beforeAutospacing="true" w:before="100"/>
    </w:pPr>
  </w:style>
  <w:style w:customStyle="true" w:styleId="xl70" w:type="paragraph">
    <w:name w:val="xl70"/>
    <w:basedOn w:val="Normal"/>
    <w:rsid w:val="00E31F24"/>
    <w:pPr>
      <w:spacing w:afterAutospacing="true" w:after="100" w:beforeAutospacing="true" w:before="100"/>
    </w:pPr>
  </w:style>
  <w:style w:customStyle="true" w:styleId="xl71" w:type="paragraph">
    <w:name w:val="xl71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3" w:type="paragraph">
    <w:name w:val="xl73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4" w:type="paragraph">
    <w:name w:val="xl74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E31F24"/>
    <w:pPr>
      <w:spacing w:afterAutospacing="true" w:after="100" w:beforeAutospacing="true" w:before="100"/>
      <w:jc w:val="right"/>
    </w:pPr>
  </w:style>
  <w:style w:customStyle="true" w:styleId="xl76" w:type="paragraph">
    <w:name w:val="xl76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7" w:type="paragraph">
    <w:name w:val="xl77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E31F24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E31F24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0" w:type="paragraph">
    <w:name w:val="xl80"/>
    <w:basedOn w:val="Normal"/>
    <w:rsid w:val="00E31F24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1" w:type="paragraph">
    <w:name w:val="xl81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82" w:type="paragraph">
    <w:name w:val="xl82"/>
    <w:basedOn w:val="Normal"/>
    <w:rsid w:val="00E31F24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83" w:type="paragraph">
    <w:name w:val="xl83"/>
    <w:basedOn w:val="Normal"/>
    <w:rsid w:val="00E31F24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ZaglavljeChar" w:type="character">
    <w:name w:val="Zaglavlje Char"/>
    <w:basedOn w:val="Zadanifontodlomka"/>
    <w:link w:val="Zaglavlje"/>
    <w:uiPriority w:val="99"/>
    <w:rsid w:val="00E31F24"/>
  </w:style>
  <w:style w:customStyle="true" w:styleId="PodnojeChar" w:type="character">
    <w:name w:val="Podnožje Char"/>
    <w:basedOn w:val="Zadanifontodlomka"/>
    <w:link w:val="Podnoje"/>
    <w:uiPriority w:val="99"/>
    <w:rsid w:val="00E31F24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F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3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A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A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A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A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39"/>
    <w:rsid w:val="00E31F2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E31F24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31F24"/>
    <w:rPr>
      <w:color w:val="800080"/>
      <w:u w:val="single"/>
    </w:rPr>
  </w:style>
  <w:style w:customStyle="1" w:styleId="xl65" w:type="paragraph">
    <w:name w:val="xl65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E31F24"/>
    <w:pPr>
      <w:spacing w:after="100" w:afterAutospacing="1" w:before="100" w:beforeAutospacing="1"/>
    </w:pPr>
  </w:style>
  <w:style w:customStyle="1" w:styleId="xl67" w:type="paragraph">
    <w:name w:val="xl67"/>
    <w:basedOn w:val="Normal"/>
    <w:rsid w:val="00E31F24"/>
    <w:pPr>
      <w:spacing w:after="100" w:afterAutospacing="1" w:before="100" w:beforeAutospacing="1"/>
    </w:pPr>
  </w:style>
  <w:style w:customStyle="1" w:styleId="xl68" w:type="paragraph">
    <w:name w:val="xl68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E31F24"/>
    <w:pPr>
      <w:spacing w:after="100" w:afterAutospacing="1" w:before="100" w:beforeAutospacing="1"/>
    </w:pPr>
  </w:style>
  <w:style w:customStyle="1" w:styleId="xl70" w:type="paragraph">
    <w:name w:val="xl70"/>
    <w:basedOn w:val="Normal"/>
    <w:rsid w:val="00E31F24"/>
    <w:pPr>
      <w:spacing w:after="100" w:afterAutospacing="1" w:before="100" w:beforeAutospacing="1"/>
    </w:pPr>
  </w:style>
  <w:style w:customStyle="1" w:styleId="xl71" w:type="paragraph">
    <w:name w:val="xl71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3" w:type="paragraph">
    <w:name w:val="xl73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4" w:type="paragraph">
    <w:name w:val="xl74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E31F24"/>
    <w:pPr>
      <w:spacing w:after="100" w:afterAutospacing="1" w:before="100" w:beforeAutospacing="1"/>
      <w:jc w:val="right"/>
    </w:pPr>
  </w:style>
  <w:style w:customStyle="1" w:styleId="xl76" w:type="paragraph">
    <w:name w:val="xl76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7" w:type="paragraph">
    <w:name w:val="xl77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E31F24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E31F24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0" w:type="paragraph">
    <w:name w:val="xl80"/>
    <w:basedOn w:val="Normal"/>
    <w:rsid w:val="00E31F2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1" w:type="paragraph">
    <w:name w:val="xl81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82" w:type="paragraph">
    <w:name w:val="xl82"/>
    <w:basedOn w:val="Normal"/>
    <w:rsid w:val="00E31F24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83" w:type="paragraph">
    <w:name w:val="xl83"/>
    <w:basedOn w:val="Normal"/>
    <w:rsid w:val="00E31F24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ZaglavljeChar" w:type="character">
    <w:name w:val="Zaglavlje Char"/>
    <w:basedOn w:val="Zadanifontodlomka"/>
    <w:link w:val="Zaglavlje"/>
    <w:uiPriority w:val="99"/>
    <w:rsid w:val="00E31F24"/>
  </w:style>
  <w:style w:customStyle="1" w:styleId="PodnojeChar" w:type="character">
    <w:name w:val="Podnožje Char"/>
    <w:basedOn w:val="Zadanifontodlomka"/>
    <w:link w:val="Podnoje"/>
    <w:uiPriority w:val="99"/>
    <w:rsid w:val="00E31F24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F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3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A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A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A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A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St-2626/2018</izvorni_sadrzaj>
    <derivirana_varijabla naziv="DomainObject.Predmet.OznakaBroj_1">St-2626/2018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KOMPAS ZAGREB d.d. zastupanog po punomoćniku STEFANOVIĆ&amp;VRDELJA-ODVJETNIČKO DRUŠTVO</izvorni_sadrzaj>
    <derivirana_varijabla naziv="DomainObject.Predmet.ProtustrankaFormated_1">  KOMPAS ZAGREB d.d. zastupanog po punomoćniku STEFANOVIĆ&amp;VRDELJA-ODVJETNIČKO DRUŠTVO</derivirana_varijabla>
  </DomainObject.Predmet.ProtustrankaFormated>
  <DomainObject.Predmet.ProtustrankaFormatedOIB>
    <izvorni_sadrzaj>  KOMPAS ZAGREB d.d., OIB 92104669091 zastupanog po punomoćniku STEFANOVIĆ&amp;VRDELJA-ODVJETNIČKO DRUŠTVO</izvorni_sadrzaj>
    <derivirana_varijabla naziv="DomainObject.Predmet.ProtustrankaFormatedOIB_1">  KOMPAS ZAGREB d.d., OIB 92104669091 zastupanog po punomoćniku STEFANOVIĆ&amp;VRDELJA-ODVJETNIČKO DRUŠTVO</derivirana_varijabla>
  </DomainObject.Predmet.ProtustrankaFormatedOIB>
  <DomainObject.Predmet.ProtustrankaFormatedWithAdress>
    <izvorni_sadrzaj> KOMPAS ZAGREB d.d., Andrije Hebranga 34, 10000 Zagreb zastupanog po punomoćniku STEFANOVIĆ&amp;VRDELJA-ODVJETNIČKO DRUŠTVO</izvorni_sadrzaj>
    <derivirana_varijabla naziv="DomainObject.Predmet.ProtustrankaFormatedWithAdress_1"> KOMPAS ZAGREB d.d., Andrije Hebranga 34, 10000 Zagreb zastupanog po punomoćniku STEFANOVIĆ&amp;VRDELJA-ODVJETNIČKO DRUŠTVO</derivirana_varijabla>
  </DomainObject.Predmet.ProtustrankaFormatedWithAdress>
  <DomainObject.Predmet.ProtustrankaFormatedWithAdressOIB>
    <izvorni_sadrzaj> KOMPAS ZAGREB d.d., OIB 92104669091, Andrije Hebranga 34, 10000 Zagreb zastupanog po punomoćniku STEFANOVIĆ&amp;VRDELJA-ODVJETNIČKO DRUŠTVO</izvorni_sadrzaj>
    <derivirana_varijabla naziv="DomainObject.Predmet.ProtustrankaFormatedWithAdressOIB_1"> KOMPAS ZAGREB d.d., OIB 92104669091, Andrije Hebranga 34, 10000 Zagreb zastupanog po punomoćniku STEFANOVIĆ&amp;VRDELJA-ODVJETNIČKO DRUŠTVO</derivirana_varijabla>
  </DomainObject.Predmet.ProtustrankaFormatedWithAdressOIB>
  <DomainObject.Predmet.ProtustrankaWithAdress>
    <izvorni_sadrzaj>KOMPAS ZAGREB d.d. Andrije Hebranga 34, 10000 Zagreb</izvorni_sadrzaj>
    <derivirana_varijabla naziv="DomainObject.Predmet.ProtustrankaWithAdress_1">KOMPAS ZAGREB d.d. Andrije Hebranga 34, 10000 Zagreb</derivirana_varijabla>
  </DomainObject.Predmet.ProtustrankaWithAdress>
  <DomainObject.Predmet.ProtustrankaWithAdressOIB>
    <izvorni_sadrzaj>KOMPAS ZAGREB d.d., OIB 92104669091, Andrije Hebranga 34, 10000 Zagreb</izvorni_sadrzaj>
    <derivirana_varijabla naziv="DomainObject.Predmet.ProtustrankaWithAdressOIB_1">KOMPAS ZAGREB d.d., OIB 92104669091, Andrije Hebranga 34, 10000 Zagreb</derivirana_varijabla>
  </DomainObject.Predmet.ProtustrankaWithAdressOIB>
  <DomainObject.Predmet.ProtustrankaNazivFormated>
    <izvorni_sadrzaj>KOMPAS ZAGREB d.d.</izvorni_sadrzaj>
    <derivirana_varijabla naziv="DomainObject.Predmet.ProtustrankaNazivFormated_1">KOMPAS ZAGREB d.d.</derivirana_varijabla>
  </DomainObject.Predmet.ProtustrankaNazivFormated>
  <DomainObject.Predmet.ProtustrankaNazivFormatedOIB>
    <izvorni_sadrzaj>KOMPAS ZAGREB d.d., OIB 92104669091</izvorni_sadrzaj>
    <derivirana_varijabla naziv="DomainObject.Predmet.ProtustrankaNazivFormatedOIB_1">KOMPAS ZAGREB d.d., OIB 92104669091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KOMPAS ZAGREB d.d.</izvorni_sadrzaj>
    <derivirana_varijabla naziv="DomainObject.Predmet.StrankaFormated_1">  KOMPAS ZAGREB d.d.</derivirana_varijabla>
  </DomainObject.Predmet.StrankaFormated>
  <DomainObject.Predmet.StrankaFormatedOIB>
    <izvorni_sadrzaj>  KOMPAS ZAGREB d.d., OIB 92104669091</izvorni_sadrzaj>
    <derivirana_varijabla naziv="DomainObject.Predmet.StrankaFormatedOIB_1">  KOMPAS ZAGREB d.d., OIB 92104669091</derivirana_varijabla>
  </DomainObject.Predmet.StrankaFormatedOIB>
  <DomainObject.Predmet.StrankaFormatedWithAdress>
    <izvorni_sadrzaj> KOMPAS ZAGREB d.d., Andrije Hebranga 34, 10000 Zagreb</izvorni_sadrzaj>
    <derivirana_varijabla naziv="DomainObject.Predmet.StrankaFormatedWithAdress_1"> KOMPAS ZAGREB d.d., Andrije Hebranga 34, 10000 Zagreb</derivirana_varijabla>
  </DomainObject.Predmet.StrankaFormatedWithAdress>
  <DomainObject.Predmet.StrankaFormatedWithAdressOIB>
    <izvorni_sadrzaj> KOMPAS ZAGREB d.d., OIB 92104669091, Andrije Hebranga 34, 10000 Zagreb</izvorni_sadrzaj>
    <derivirana_varijabla naziv="DomainObject.Predmet.StrankaFormatedWithAdressOIB_1"> KOMPAS ZAGREB d.d., OIB 92104669091, Andrije Hebranga 34, 10000 Zagreb</derivirana_varijabla>
  </DomainObject.Predmet.StrankaFormatedWithAdressOIB>
  <DomainObject.Predmet.StrankaWithAdress>
    <izvorni_sadrzaj>KOMPAS ZAGREB d.d. Andrije Hebranga 34,10000 Zagreb</izvorni_sadrzaj>
    <derivirana_varijabla naziv="DomainObject.Predmet.StrankaWithAdress_1">KOMPAS ZAGREB d.d. Andrije Hebranga 34,10000 Zagreb</derivirana_varijabla>
  </DomainObject.Predmet.StrankaWithAdress>
  <DomainObject.Predmet.StrankaWithAdressOIB>
    <izvorni_sadrzaj>KOMPAS ZAGREB d.d., OIB 92104669091, Andrije Hebranga 34,10000 Zagreb</izvorni_sadrzaj>
    <derivirana_varijabla naziv="DomainObject.Predmet.StrankaWithAdressOIB_1">KOMPAS ZAGREB d.d., OIB 92104669091, Andrije Hebranga 34,10000 Zagreb</derivirana_varijabla>
  </DomainObject.Predmet.StrankaWithAdressOIB>
  <DomainObject.Predmet.StrankaNazivFormated>
    <izvorni_sadrzaj>KOMPAS ZAGREB d.d.</izvorni_sadrzaj>
    <derivirana_varijabla naziv="DomainObject.Predmet.StrankaNazivFormated_1">KOMPAS ZAGREB d.d.</derivirana_varijabla>
  </DomainObject.Predmet.StrankaNazivFormated>
  <DomainObject.Predmet.StrankaNazivFormatedOIB>
    <izvorni_sadrzaj>KOMPAS ZAGREB d.d., OIB 92104669091</izvorni_sadrzaj>
    <derivirana_varijabla naziv="DomainObject.Predmet.StrankaNazivFormatedOIB_1">KOMPAS ZAGREB d.d., OIB 92104669091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KOMPAS ZAGREB d.d.</item>
    </izvorni_sadrzaj>
    <derivirana_varijabla naziv="DomainObject.Predmet.StrankaListFormated_1">
      <item>KOMPAS ZAGREB d.d.</item>
    </derivirana_varijabla>
  </DomainObject.Predmet.StrankaListFormated>
  <DomainObject.Predmet.StrankaListFormatedOIB>
    <izvorni_sadrzaj>
      <item>KOMPAS ZAGREB d.d., OIB 92104669091</item>
    </izvorni_sadrzaj>
    <derivirana_varijabla naziv="DomainObject.Predmet.StrankaListFormatedOIB_1">
      <item>KOMPAS ZAGREB d.d., OIB 92104669091</item>
    </derivirana_varijabla>
  </DomainObject.Predmet.StrankaListFormatedOIB>
  <DomainObject.Predmet.StrankaListFormatedWithAdress>
    <izvorni_sadrzaj>
      <item>KOMPAS ZAGREB d.d., Andrije Hebranga 34, 10000 Zagreb</item>
    </izvorni_sadrzaj>
    <derivirana_varijabla naziv="DomainObject.Predmet.StrankaListFormatedWithAdress_1">
      <item>KOMPAS ZAGREB d.d., Andrije Hebranga 34, 10000 Zagreb</item>
    </derivirana_varijabla>
  </DomainObject.Predmet.StrankaListFormatedWithAdress>
  <DomainObject.Predmet.StrankaListFormatedWithAdressOIB>
    <izvorni_sadrzaj>
      <item>KOMPAS ZAGREB d.d., OIB 92104669091, Andrije Hebranga 34, 10000 Zagreb</item>
    </izvorni_sadrzaj>
    <derivirana_varijabla naziv="DomainObject.Predmet.StrankaListFormatedWithAdressOIB_1">
      <item>KOMPAS ZAGREB d.d., OIB 92104669091, Andrije Hebranga 34, 10000 Zagreb</item>
    </derivirana_varijabla>
  </DomainObject.Predmet.StrankaListFormatedWithAdressOIB>
  <DomainObject.Predmet.StrankaListNazivFormated>
    <izvorni_sadrzaj>
      <item>KOMPAS ZAGREB d.d.</item>
    </izvorni_sadrzaj>
    <derivirana_varijabla naziv="DomainObject.Predmet.StrankaListNazivFormated_1">
      <item>KOMPAS ZAGREB d.d.</item>
    </derivirana_varijabla>
  </DomainObject.Predmet.StrankaListNazivFormated>
  <DomainObject.Predmet.StrankaListNazivFormatedOIB>
    <izvorni_sadrzaj>
      <item>KOMPAS ZAGREB d.d., OIB 92104669091</item>
    </izvorni_sadrzaj>
    <derivirana_varijabla naziv="DomainObject.Predmet.StrankaListNazivFormatedOIB_1">
      <item>KOMPAS ZAGREB d.d., OIB 92104669091</item>
    </derivirana_varijabla>
  </DomainObject.Predmet.StrankaListNazivFormatedOIB>
  <DomainObject.Predmet.ProtuStrankaListFormated>
    <izvorni_sadrzaj>
      <item>KOMPAS ZAGREB d.d. zastupanog po punomoćniku STEFANOVIĆ&amp;VRDELJA-ODVJETNIČKO DRUŠTVO</item>
    </izvorni_sadrzaj>
    <derivirana_varijabla naziv="DomainObject.Predmet.ProtuStrankaListFormated_1">
      <item>KOMPAS ZAGREB d.d. zastupanog po punomoćniku STEFANOVIĆ&amp;VRDELJA-ODVJETNIČKO DRUŠTVO</item>
    </derivirana_varijabla>
  </DomainObject.Predmet.ProtuStrankaListFormated>
  <DomainObject.Predmet.ProtuStrankaListFormatedOIB>
    <izvorni_sadrzaj>
      <item>KOMPAS ZAGREB d.d., OIB 92104669091 zastupanog po punomoćniku STEFANOVIĆ&amp;VRDELJA-ODVJETNIČKO DRUŠTVO</item>
    </izvorni_sadrzaj>
    <derivirana_varijabla naziv="DomainObject.Predmet.ProtuStrankaListFormatedOIB_1">
      <item>KOMPAS ZAGREB d.d., OIB 92104669091 zastupanog po punomoćniku STEFANOVIĆ&amp;VRDELJA-ODVJETNIČKO DRUŠTVO</item>
    </derivirana_varijabla>
  </DomainObject.Predmet.ProtuStrankaListFormatedOIB>
  <DomainObject.Predmet.ProtuStrankaListFormatedWithAdress>
    <izvorni_sadrzaj>
      <item>KOMPAS ZAGREB d.d., Andrije Hebranga 34, 10000 Zagreb zastupanog po punomoćniku STEFANOVIĆ&amp;VRDELJA-ODVJETNIČKO DRUŠTVO</item>
    </izvorni_sadrzaj>
    <derivirana_varijabla naziv="DomainObject.Predmet.ProtuStrankaListFormatedWithAdress_1">
      <item>KOMPAS ZAGREB d.d., Andrije Hebranga 34,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KOMPAS ZAGREB d.d., OIB 92104669091, Andrije Hebranga 34, 10000 Zagreb zastupanog po punomoćniku STEFANOVIĆ&amp;VRDELJA-ODVJETNIČKO DRUŠTVO</item>
    </izvorni_sadrzaj>
    <derivirana_varijabla naziv="DomainObject.Predmet.ProtuStrankaListFormatedWithAdressOIB_1">
      <item>KOMPAS ZAGREB d.d., OIB 92104669091, Andrije Hebranga 34, 10000 Zagreb zastupanog po punomoćniku STEFANOVIĆ&amp;VRDELJA-ODVJETNIČKO DRUŠTVO</item>
    </derivirana_varijabla>
  </DomainObject.Predmet.ProtuStrankaListFormatedWithAdressOIB>
  <DomainObject.Predmet.ProtuStrankaListNazivFormated>
    <izvorni_sadrzaj>
      <item>KOMPAS ZAGREB d.d.</item>
    </izvorni_sadrzaj>
    <derivirana_varijabla naziv="DomainObject.Predmet.ProtuStrankaListNazivFormated_1">
      <item>KOMPAS ZAGREB d.d.</item>
    </derivirana_varijabla>
  </DomainObject.Predmet.ProtuStrankaListNazivFormated>
  <DomainObject.Predmet.ProtuStrankaListNazivFormatedOIB>
    <izvorni_sadrzaj>
      <item>KOMPAS ZAGREB d.d., OIB 92104669091</item>
    </izvorni_sadrzaj>
    <derivirana_varijabla naziv="DomainObject.Predmet.ProtuStrankaListNazivFormatedOIB_1">
      <item>KOMPAS ZAGREB d.d., OIB 92104669091</item>
    </derivirana_varijabla>
  </DomainObject.Predmet.ProtuStrankaListNazivFormatedOIB>
  <DomainObject.Predmet.OstaliListFormated>
    <izvorni_sadrzaj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</izvorni_sadrzaj>
    <derivirana_varijabla naziv="DomainObject.Predmet.OstaliListFormated_1"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</derivirana_varijabla>
  </DomainObject.Predmet.OstaliListFormated>
  <DomainObject.Predmet.OstaliListFormatedOIB>
    <izvorni_sadrzaj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</izvorni_sadrzaj>
    <derivirana_varijabla naziv="DomainObject.Predmet.OstaliListFormatedOIB_1"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</derivirana_varijabla>
  </DomainObject.Predmet.OstaliListFormatedOIB>
  <DomainObject.Predmet.OstaliListFormatedWithAdress>
    <izvorni_sadrzaj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</izvorni_sadrzaj>
    <derivirana_varijabla naziv="DomainObject.Predmet.OstaliListFormatedWithAdress_1"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</derivirana_varijabla>
  </DomainObject.Predmet.OstaliListFormatedWithAdress>
  <DomainObject.Predmet.OstaliListFormatedWithAdressOIB>
    <izvorni_sadrzaj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</izvorni_sadrzaj>
    <derivirana_varijabla naziv="DomainObject.Predmet.OstaliListFormatedWithAdressOIB_1"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STEFANOVIĆ&amp;VRDELJA-ODVJETNIČKO DRUŠTVO</item>
      <item>Zdenka Bolanča</item>
      <item>RH, Ministarstvo financija, Porezna uprava</item>
      <item>RH, Ministarstvo pravosuđa</item>
      <item>Raiffeisenbank Austria d.d.</item>
    </izvorni_sadrzaj>
    <derivirana_varijabla naziv="DomainObject.Predmet.OstaliListNazivFormated_1">
      <item>STEFANOVIĆ&amp;VRDELJA-ODVJETNIČKO DRUŠTVO</item>
      <item>Zdenka Bolanča</item>
      <item>RH, Ministarstvo financija, Porezna uprava</item>
      <item>RH, Ministarstvo pravosuđa</item>
      <item>Raiffeisenbank Austria d.d.</item>
    </derivirana_varijabla>
  </DomainObject.Predmet.OstaliListNazivFormated>
  <DomainObject.Predmet.OstaliListNazivFormatedOIB>
    <izvorni_sadrzaj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</izvorni_sadrzaj>
    <derivirana_varijabla naziv="DomainObject.Predmet.OstaliListNazivFormatedOIB_1"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KOMPAS ZAGREB d.d.</izvorni_sadrzaj>
    <derivirana_varijabla naziv="DomainObject.Predmet.StrankaIDrugi_1">KOMPAS ZAGREB d.d.</derivirana_varijabla>
  </DomainObject.Predmet.StrankaIDrugi>
  <DomainObject.Predmet.ProtustrankaIDrugi>
    <izvorni_sadrzaj>KOMPAS ZAGREB d.d.</izvorni_sadrzaj>
    <derivirana_varijabla naziv="DomainObject.Predmet.ProtustrankaIDrugi_1">KOMPAS ZAGREB d.d.</derivirana_varijabla>
  </DomainObject.Predmet.ProtustrankaIDrugi>
  <DomainObject.Predmet.StrankaIDrugiAdressOIB>
    <izvorni_sadrzaj>KOMPAS ZAGREB d.d., OIB 92104669091, Andrije Hebranga 34, 10000 Zagreb</izvorni_sadrzaj>
    <derivirana_varijabla naziv="DomainObject.Predmet.StrankaIDrugiAdressOIB_1">KOMPAS ZAGREB d.d., OIB 92104669091, Andrije Hebranga 34, 10000 Zagreb</derivirana_varijabla>
  </DomainObject.Predmet.StrankaIDrugiAdressOIB>
  <DomainObject.Predmet.ProtustrankaIDrugiAdressOIB>
    <izvorni_sadrzaj>KOMPAS ZAGREB d.d., OIB 92104669091, Andrije Hebranga 34, 10000 Zagreb</izvorni_sadrzaj>
    <derivirana_varijabla naziv="DomainObject.Predmet.ProtustrankaIDrugiAdressOIB_1">KOMPAS ZAGREB d.d., OIB 92104669091,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</izvorni_sadrzaj>
    <derivirana_varijabla naziv="DomainObject.Predmet.SudioniciListNaziv_1"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</derivirana_varijabla>
  </DomainObject.Predmet.SudioniciListNaziv>
  <DomainObject.Predmet.SudioniciListAdressOIB>
    <izvorni_sadrzaj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</izvorni_sadrzaj>
    <derivirana_varijabla naziv="DomainObject.Predmet.SudioniciListAdressOIB_1"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92104669091</item>
      <item>, OIB 92104669091</item>
      <item>, OIB 16998632083</item>
      <item>, OIB 45530395100</item>
      <item>, OIB 18683136487</item>
      <item>, OIB 26635293339</item>
      <item>, OIB 53056966535</item>
    </izvorni_sadrzaj>
    <derivirana_varijabla naziv="DomainObject.Predmet.SudioniciListNazivOIB_1">
      <item>, OIB 92104669091</item>
      <item>, OIB 92104669091</item>
      <item>, OIB 16998632083</item>
      <item>, OIB 45530395100</item>
      <item>, OIB 18683136487</item>
      <item>, OIB 26635293339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St-2626/2018-28</izvorni_sadrzaj>
    <derivirana_varijabla naziv="DomainObject.PredzadnjaOdlukaIzPredmeta.Oznaka_1">St-2626/2018-28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40</properties:Pages>
  <properties:Words>5535</properties:Words>
  <properties:Characters>34776</properties:Characters>
  <properties:Lines>2902</properties:Lines>
  <properties:Paragraphs>1949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2019-03-18T11:46:00Z</dcterms:created>
  <dc:creator>nribaric</dc:creator>
  <cp:lastModifiedBy>Maja Hajtek</cp:lastModifiedBy>
  <cp:lastPrinted>2017-11-14T12:07:00Z</cp:lastPrinted>
  <dcterms:modified xmlns:xsi="http://www.w3.org/2001/XMLSchema-instance" xsi:type="dcterms:W3CDTF">2019-03-18T13:35:00Z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KOMPAS ZAGREB 18.3.2019..docx)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40</vt:i4>
  </prop:property>
</prop:Properties>
</file>