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2386" w14:paraId="4dc2386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822275">
        <w:rPr>
          <w:lang w:val="hr-HR"/>
        </w:rPr>
        <w:t>St-248/15-4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D6204B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822275">
        <w:t>DIVIZIJA PALETA d.o.o., OIB: 18737343516, sa sjedištem u Koprivnici, Čarda 16</w:t>
      </w:r>
      <w:r w:rsidR="0082762B">
        <w:t xml:space="preserve">, </w:t>
      </w:r>
      <w:r w:rsidR="002C5CA3">
        <w:t xml:space="preserve"> dana </w:t>
      </w:r>
      <w:r w:rsidR="00025B63">
        <w:t>21.</w:t>
      </w:r>
      <w:r w:rsidR="00920620">
        <w:t xml:space="preserve"> listopada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822275">
        <w:t>DIVIZIJA PALETA d.o.o., OIB: 18737343516, sa sjedištem u Koprivnici, Čarda 16</w:t>
      </w:r>
      <w:r w:rsidR="0082762B">
        <w:t>,</w:t>
      </w:r>
      <w:r w:rsidR="008C35DC">
        <w:rPr>
          <w:lang w:val="hr-HR"/>
        </w:rPr>
        <w:t xml:space="preserve"> na dan </w:t>
      </w:r>
      <w:r w:rsidR="00822275">
        <w:rPr>
          <w:lang w:val="hr-HR"/>
        </w:rPr>
        <w:t>18.09.2015.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822275">
        <w:rPr>
          <w:lang w:val="hr-HR"/>
        </w:rPr>
        <w:t>451.546,27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822275">
        <w:t>DIVIZIJA PALETA d.o.o., OIB: 18737343516, sa sjedištem u Koprivnici, Čarda 16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375E71" w:rsidP="00B41B30" w:rsidR="00375E71">
      <w:pPr>
        <w:jc w:val="center"/>
        <w:outlineLvl w:val="0"/>
        <w:rPr>
          <w:lang w:val="hr-HR"/>
        </w:rPr>
      </w:pPr>
    </w:p>
    <w:p w:rsidRDefault="00375E71" w:rsidP="00B41B30" w:rsidR="00375E7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3746C7">
        <w:rPr>
          <w:lang w:val="hr-HR"/>
        </w:rPr>
        <w:t xml:space="preserve"> ovome sudu dana </w:t>
      </w:r>
      <w:r w:rsidR="00822275">
        <w:rPr>
          <w:lang w:val="hr-HR"/>
        </w:rPr>
        <w:t>22.09.2015.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822275">
        <w:t>DIVIZIJA PALETA d.o.o., OIB: 18737343516, sa sjedištem u Koprivnici, Čarda 16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822275">
        <w:rPr>
          <w:lang w:val="hr-HR"/>
        </w:rPr>
        <w:t>18.09.2015.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822275">
        <w:rPr>
          <w:lang w:val="hr-HR"/>
        </w:rPr>
        <w:t>451.546,27</w:t>
      </w:r>
      <w:r w:rsidR="00822275">
        <w:t xml:space="preserve"> kn,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25B63">
        <w:rPr>
          <w:lang w:val="hr-HR"/>
        </w:rPr>
        <w:t>21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2CF" w:rsidP="007F64E0" w:rsidR="009162CF">
      <w:r>
        <w:separator/>
      </w:r>
    </w:p>
  </w:endnote>
  <w:endnote w:id="0" w:type="continuationSeparator">
    <w:p w:rsidRDefault="009162CF" w:rsidP="007F64E0" w:rsidR="00916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2CF" w:rsidP="007F64E0" w:rsidR="009162CF">
      <w:r>
        <w:separator/>
      </w:r>
    </w:p>
  </w:footnote>
  <w:footnote w:id="0" w:type="continuationSeparator">
    <w:p w:rsidRDefault="009162CF" w:rsidP="007F64E0" w:rsidR="00916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822275">
      <w:rPr>
        <w:lang w:val="hr-HR"/>
      </w:rPr>
      <w:t>St-248/15-4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5E71" w:rsidRPr="00375E71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5E71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7E5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2C5"/>
    <w:rsid w:val="00810A63"/>
    <w:rsid w:val="00813CB8"/>
    <w:rsid w:val="00814808"/>
    <w:rsid w:val="00817301"/>
    <w:rsid w:val="00820AE3"/>
    <w:rsid w:val="008213BC"/>
    <w:rsid w:val="00821C48"/>
    <w:rsid w:val="00822275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162CF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20DE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26F7E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204B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C67D0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3696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A2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7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7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7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7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A2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7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7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7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7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St-248/2015-4</izvorni_sadrzaj>
    <derivirana_varijabla naziv="DomainObject.Oznaka_1">St-248/2015-4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DIVIZIJA PALETA d.o.o. za grafičke usluge, proizvodnju i građevinarstvo</izvorni_sadrzaj>
    <derivirana_varijabla naziv="DomainObject.Predmet.ProtustrankaFormated_1">  DIVIZIJA PALETA d.o.o. za grafičke usluge, proizvodnju i građevinarstvo</derivirana_varijabla>
  </DomainObject.Predmet.ProtustrankaFormated>
  <DomainObject.Predmet.ProtustrankaFormatedOIB>
    <izvorni_sadrzaj>  DIVIZIJA PALETA d.o.o. za grafičke usluge, proizvodnju i građevinarstvo, OIB 18737343516</izvorni_sadrzaj>
    <derivirana_varijabla naziv="DomainObject.Predmet.ProtustrankaFormatedOIB_1">  DIVIZIJA PALETA d.o.o. za grafičke usluge, proizvodnju i građevinarstvo, OIB 18737343516</derivirana_varijabla>
  </DomainObject.Predmet.ProtustrankaFormatedOIB>
  <DomainObject.Predmet.ProtustrankaFormatedWithAdress>
    <izvorni_sadrzaj> DIVIZIJA PALETA d.o.o. za grafičke usluge, proizvodnju i građevinarstvo, Čarda 16, 48000 Koprivnica</izvorni_sadrzaj>
    <derivirana_varijabla naziv="DomainObject.Predmet.ProtustrankaFormatedWithAdress_1"> DIVIZIJA PALETA d.o.o. za grafičke usluge, proizvodnju i građevinarstvo, Čarda 16, 48000 Koprivnica</derivirana_varijabla>
  </DomainObject.Predmet.ProtustrankaFormatedWithAdress>
  <DomainObject.Predmet.ProtustrankaFormatedWithAdressOIB>
    <izvorni_sadrzaj> DIVIZIJA PALETA d.o.o. za grafičke usluge, proizvodnju i građevinarstvo, OIB 18737343516, Čarda 16, 48000 Koprivnica</izvorni_sadrzaj>
    <derivirana_varijabla naziv="DomainObject.Predmet.ProtustrankaFormatedWithAdressOIB_1"> DIVIZIJA PALETA d.o.o. za grafičke usluge, proizvodnju i građevinarstvo, OIB 18737343516, Čarda 16, 48000 Koprivnica</derivirana_varijabla>
  </DomainObject.Predmet.ProtustrankaFormatedWithAdressOIB>
  <DomainObject.Predmet.ProtustrankaWithAdress>
    <izvorni_sadrzaj>DIVIZIJA PALETA d.o.o. za grafičke usluge, proizvodnju i građevinarstvo Čarda 16, 48000 Koprivnica</izvorni_sadrzaj>
    <derivirana_varijabla naziv="DomainObject.Predmet.ProtustrankaWithAdress_1">DIVIZIJA PALETA d.o.o. za grafičke usluge, proizvodnju i građevinarstvo Čarda 16, 48000 Koprivnica</derivirana_varijabla>
  </DomainObject.Predmet.ProtustrankaWithAdress>
  <DomainObject.Predmet.ProtustrankaWithAdressOIB>
    <izvorni_sadrzaj>DIVIZIJA PALETA d.o.o. za grafičke usluge, proizvodnju i građevinarstvo, OIB 18737343516, Čarda 16, 48000 Koprivnica</izvorni_sadrzaj>
    <derivirana_varijabla naziv="DomainObject.Predmet.ProtustrankaWithAdressOIB_1">DIVIZIJA PALETA d.o.o. za grafičke usluge, proizvodnju i građevinarstvo, OIB 18737343516, Čarda 16, 48000 Koprivnica</derivirana_varijabla>
  </DomainObject.Predmet.ProtustrankaWithAdressOIB>
  <DomainObject.Predmet.ProtustrankaNazivFormated>
    <izvorni_sadrzaj>DIVIZIJA PALETA d.o.o. za grafičke usluge, proizvodnju i građevinarstvo</izvorni_sadrzaj>
    <derivirana_varijabla naziv="DomainObject.Predmet.ProtustrankaNazivFormated_1">DIVIZIJA PALETA d.o.o. za grafičke usluge, proizvodnju i građevinarstvo</derivirana_varijabla>
  </DomainObject.Predmet.ProtustrankaNazivFormated>
  <DomainObject.Predmet.ProtustrankaNazivFormatedOIB>
    <izvorni_sadrzaj>DIVIZIJA PALETA d.o.o. za grafičke usluge, proizvodnju i građevinarstvo, OIB 18737343516</izvorni_sadrzaj>
    <derivirana_varijabla naziv="DomainObject.Predmet.ProtustrankaNazivFormatedOIB_1">DIVIZIJA PALETA d.o.o. za grafičke usluge, proizvodnju i građevinarstvo, OIB 18737343516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451546.27</izvorni_sadrzaj>
    <derivirana_varijabla naziv="DomainObject.Predmet.TrenutnaVrijednost_1">451546.27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DIVIZIJA PALETA d.o.o. za grafičke usluge, proizvodnju i građevinarstvo</item>
    </izvorni_sadrzaj>
    <derivirana_varijabla naziv="DomainObject.Predmet.ProtuStrankaListFormated_1">
      <item>DIVIZIJA PALETA d.o.o. za grafičke usluge, proizvodnju i građevinarstvo</item>
    </derivirana_varijabla>
  </DomainObject.Predmet.ProtuStrankaListFormated>
  <DomainObject.Predmet.ProtuStrankaListFormatedOIB>
    <izvorni_sadrzaj>
      <item>DIVIZIJA PALETA d.o.o. za grafičke usluge, proizvodnju i građevinarstvo, OIB 18737343516</item>
    </izvorni_sadrzaj>
    <derivirana_varijabla naziv="DomainObject.Predmet.ProtuStrankaListFormatedOIB_1">
      <item>DIVIZIJA PALETA d.o.o. za grafičke usluge, proizvodnju i građevinarstvo, OIB 18737343516</item>
    </derivirana_varijabla>
  </DomainObject.Predmet.ProtuStrankaListFormatedOIB>
  <DomainObject.Predmet.ProtuStrankaListFormatedWithAdress>
    <izvorni_sadrzaj>
      <item>DIVIZIJA PALETA d.o.o. za grafičke usluge, proizvodnju i građevinarstvo, Čarda 16, 48000 Koprivnica</item>
    </izvorni_sadrzaj>
    <derivirana_varijabla naziv="DomainObject.Predmet.ProtuStrankaListFormatedWithAdress_1">
      <item>DIVIZIJA PALETA d.o.o. za grafičke usluge, proizvodnju i građevinarstvo, Čarda 16, 48000 Koprivnica</item>
    </derivirana_varijabla>
  </DomainObject.Predmet.ProtuStrankaListFormatedWithAdress>
  <DomainObject.Predmet.ProtuStrankaListFormatedWithAdressOIB>
    <izvorni_sadrzaj>
      <item>DIVIZIJA PALETA d.o.o. za grafičke usluge, proizvodnju i građevinarstvo, OIB 18737343516, Čarda 16, 48000 Koprivnica</item>
    </izvorni_sadrzaj>
    <derivirana_varijabla naziv="DomainObject.Predmet.ProtuStrankaListFormatedWithAdressOIB_1">
      <item>DIVIZIJA PALETA d.o.o. za grafičke usluge, proizvodnju i građevinarstvo, OIB 18737343516, Čarda 16, 48000 Koprivnica</item>
    </derivirana_varijabla>
  </DomainObject.Predmet.ProtuStrankaListFormatedWithAdressOIB>
  <DomainObject.Predmet.ProtuStrankaListNazivFormated>
    <izvorni_sadrzaj>
      <item>DIVIZIJA PALETA d.o.o. za grafičke usluge, proizvodnju i građevinarstvo</item>
    </izvorni_sadrzaj>
    <derivirana_varijabla naziv="DomainObject.Predmet.ProtuStrankaListNazivFormated_1">
      <item>DIVIZIJA PALETA d.o.o. za grafičke usluge, proizvodnju i građevinarstvo</item>
    </derivirana_varijabla>
  </DomainObject.Predmet.ProtuStrankaListNazivFormated>
  <DomainObject.Predmet.ProtuStrankaListNazivFormatedOIB>
    <izvorni_sadrzaj>
      <item>DIVIZIJA PALETA d.o.o. za grafičke usluge, proizvodnju i građevinarstvo, OIB 18737343516</item>
    </izvorni_sadrzaj>
    <derivirana_varijabla naziv="DomainObject.Predmet.ProtuStrankaListNazivFormatedOIB_1">
      <item>DIVIZIJA PALETA d.o.o. za grafičke usluge, proizvodnju i građevinarstvo, OIB 18737343516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St-248/2015-4</izvorni_sadrzaj>
    <derivirana_varijabla naziv="DomainObject.PoslovniBrojDokumenta_1">St-248/2015-4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DIVIZIJA PALETA d.o.o. za grafičke usluge, proizvodnju i građevinarstvo</izvorni_sadrzaj>
    <derivirana_varijabla naziv="DomainObject.Predmet.ProtustrankaIDrugi_1">DIVIZIJA PALETA d.o.o. za grafičke usluge, proizvodnju i građevinarstvo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DIVIZIJA PALETA d.o.o. za grafičke usluge, proizvodnju i građevinarstvo, OIB 18737343516, Čarda 16, 48000 Koprivnica</izvorni_sadrzaj>
    <derivirana_varijabla naziv="DomainObject.Predmet.ProtustrankaIDrugiAdressOIB_1">DIVIZIJA PALETA d.o.o. za grafičke usluge, proizvodnju i građevinarstvo, OIB 18737343516, Čarda 16,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DIVIZIJA PALETA d.o.o. za grafičke usluge, proizvodnju i građevinarstvo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DIVIZIJA PALETA d.o.o. za grafičke usluge, proizvodnju i građevinarstvo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DIVIZIJA PALETA d.o.o. za grafičke usluge, proizvodnju i građevinarstvo, OIB 18737343516, Čarda 16,48000 Koprivnica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DIVIZIJA PALETA d.o.o. za grafičke usluge, proizvodnju i građevinarstvo, OIB 18737343516, Čarda 16,48000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18737343516</item>
      <item>, OIB null</item>
      <item>, OIB null</item>
    </izvorni_sadrzaj>
    <derivirana_varijabla naziv="DomainObject.Predmet.SudioniciListNazivOIB_1">
      <item>, OIB null</item>
      <item>, OIB 18737343516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411</properties:Words>
  <properties:Characters>2286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2015-10-21T11:07:00Z</dcterms:created>
  <dc:creator>user</dc:creator>
  <cp:lastModifiedBy>Marko Makaj</cp:lastModifiedBy>
  <cp:lastPrinted>2015-10-21T11:07:00Z</cp:lastPrinted>
  <dcterms:modified xmlns:xsi="http://www.w3.org/2001/XMLSchema-instance" xsi:type="dcterms:W3CDTF">2015-10-26T07:09:00Z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