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6ec6b" w14:paraId="376ec6b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F30741">
        <w:t>39</w:t>
      </w:r>
      <w:r w:rsidR="00E11999">
        <w:t>9</w:t>
      </w:r>
      <w:r w:rsidR="00BE14DE">
        <w:t>/</w:t>
      </w:r>
      <w:r w:rsidR="00245588">
        <w:t>16-</w:t>
      </w:r>
      <w:r w:rsidR="00F30741">
        <w:t>5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E11999">
        <w:t>OLIMP ZADAR d.o.o., Zadar, Put Stanova 33, OIB: 45889395255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0E06EA">
        <w:t>22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E11999">
        <w:t>OLIMP ZADAR d.o.o., Zadar, Put Stanova 33, OIB: 45889395255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50074C" w:rsidP="00A70A5D" w:rsidR="00A70A5D">
      <w:pPr>
        <w:jc w:val="center"/>
      </w:pPr>
      <w:r>
        <w:t>19.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F972A6">
        <w:t>12</w:t>
      </w:r>
      <w:r w:rsidR="00A70A5D">
        <w:t>,</w:t>
      </w:r>
      <w:r w:rsidR="00E11999">
        <w:t>45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50074C" w:rsidP="00A70A5D" w:rsidR="00A70A5D">
      <w:pPr>
        <w:pStyle w:val="Odlomakpopisa"/>
        <w:ind w:left="0"/>
        <w:jc w:val="center"/>
      </w:pPr>
      <w:r>
        <w:t>19.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F972A6">
        <w:t>12</w:t>
      </w:r>
      <w:r w:rsidR="00B26EB5">
        <w:t>,</w:t>
      </w:r>
      <w:r w:rsidR="00E11999">
        <w:t>50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E11999">
        <w:t>OLIMP ZADAR 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>1. rujna 2015</w:t>
      </w:r>
      <w:r w:rsidR="00245588" w:rsidRPr="006A6907">
        <w:t xml:space="preserve">. u Očevidniku redoslijeda osnova za plaćanje ima evidentirane neizvršene osnove za plaćanje u neprekinutom razdoblju od </w:t>
      </w:r>
      <w:r w:rsidR="00F902C1">
        <w:t>533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F902C1">
        <w:t>158.721,84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F972A6">
        <w:t>jednog</w:t>
      </w:r>
      <w:r w:rsidR="00673D65" w:rsidRPr="006A6907">
        <w:t xml:space="preserve"> zaposlenika</w:t>
      </w:r>
      <w:r w:rsidR="00245588" w:rsidRPr="006A6907">
        <w:t xml:space="preserve">.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</w:t>
      </w:r>
      <w:r w:rsidR="002A72E9" w:rsidRPr="00577846">
        <w:lastRenderedPageBreak/>
        <w:t>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74600F">
        <w:t>2</w:t>
      </w:r>
      <w:r w:rsidR="000E06EA">
        <w:t>2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F902C1">
        <w:t>OLIMP ZADAR d.o.o., Zadar</w:t>
      </w:r>
      <w:r w:rsidR="00F972A6" w:rsidRPr="00F60CD9">
        <w:t xml:space="preserve"> </w:t>
      </w:r>
      <w:r w:rsidR="0020610B" w:rsidRPr="00F60CD9">
        <w:t>i za član</w:t>
      </w:r>
      <w:r w:rsidR="006A6907">
        <w:t>a</w:t>
      </w:r>
      <w:r w:rsidR="0020610B" w:rsidRPr="00F60CD9">
        <w:t xml:space="preserve"> uprave s upozorenjem</w:t>
      </w:r>
    </w:p>
    <w:p w:rsidRDefault="00F902C1" w:rsidP="00E73C36" w:rsidR="0020610B" w:rsidRPr="006B178D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ZVONIMIR PAHLJINA iz Zadra, Put Stanova 33</w:t>
      </w:r>
      <w:r w:rsidR="00245588">
        <w:t xml:space="preserve"> </w:t>
      </w:r>
      <w:r w:rsidR="00F60CD9">
        <w:t>-</w:t>
      </w:r>
      <w:r w:rsidR="00012186">
        <w:t xml:space="preserve"> uz upozorenje na adresu 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438" w:rsidP="003C6ABB" w:rsidR="003C6ABB" w:rsidRPr="00F60CD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E06EA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r w:rsidR="003C6ABB">
      <w:t>Posl. br.: 1 St-</w:t>
    </w:r>
    <w:r w:rsidR="00F30741">
      <w:t>39</w:t>
    </w:r>
    <w:r w:rsidR="00E11999">
      <w:t>9</w:t>
    </w:r>
    <w:r w:rsidR="00F30741">
      <w:t>/16-5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D3BF0"/>
    <w:rsid w:val="000D4479"/>
    <w:rsid w:val="000E06EA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4600F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4B0E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30741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E06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06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06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06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06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E06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06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06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06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06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St-399/2016</izvorni_sadrzaj>
    <derivirana_varijabla naziv="DomainObject.Predmet.OznakaBroj_1">St-399/2016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OLIMP ZADAR d.o.o. za trgovinu, turizam i proizvodnju</izvorni_sadrzaj>
    <derivirana_varijabla naziv="DomainObject.Predmet.ProtustrankaFormated_1">  OLIMP ZADAR d.o.o. za trgovinu, turizam i proizvodnju</derivirana_varijabla>
  </DomainObject.Predmet.ProtustrankaFormated>
  <DomainObject.Predmet.ProtustrankaFormatedOIB>
    <izvorni_sadrzaj>  OLIMP ZADAR d.o.o. za trgovinu, turizam i proizvodnju, OIB 45889395255</izvorni_sadrzaj>
    <derivirana_varijabla naziv="DomainObject.Predmet.ProtustrankaFormatedOIB_1">  OLIMP ZADAR d.o.o. za trgovinu, turizam i proizvodnju, OIB 45889395255</derivirana_varijabla>
  </DomainObject.Predmet.ProtustrankaFormatedOIB>
  <DomainObject.Predmet.ProtustrankaFormatedWithAdress>
    <izvorni_sadrzaj> OLIMP ZADAR d.o.o. za trgovinu, turizam i proizvodnju, Put Stanova 33, 23000 Zadar</izvorni_sadrzaj>
    <derivirana_varijabla naziv="DomainObject.Predmet.ProtustrankaFormatedWithAdress_1"> OLIMP ZADAR d.o.o. za trgovinu, turizam i proizvodnju, Put Stanova 33, 23000 Zadar</derivirana_varijabla>
  </DomainObject.Predmet.ProtustrankaFormatedWithAdress>
  <DomainObject.Predmet.ProtustrankaFormatedWithAdressOIB>
    <izvorni_sadrzaj> OLIMP ZADAR d.o.o. za trgovinu, turizam i proizvodnju, OIB 45889395255, Put Stanova 33, 23000 Zadar</izvorni_sadrzaj>
    <derivirana_varijabla naziv="DomainObject.Predmet.ProtustrankaFormatedWithAdressOIB_1"> OLIMP ZADAR d.o.o. za trgovinu, turizam i proizvodnju, OIB 45889395255, Put Stanova 33, 23000 Zadar</derivirana_varijabla>
  </DomainObject.Predmet.ProtustrankaFormatedWithAdressOIB>
  <DomainObject.Predmet.ProtustrankaWithAdress>
    <izvorni_sadrzaj>OLIMP ZADAR d.o.o. za trgovinu, turizam i proizvodnju Put Stanova 33, 23000 Zadar</izvorni_sadrzaj>
    <derivirana_varijabla naziv="DomainObject.Predmet.ProtustrankaWithAdress_1">OLIMP ZADAR d.o.o. za trgovinu, turizam i proizvodnju Put Stanova 33, 23000 Zadar</derivirana_varijabla>
  </DomainObject.Predmet.ProtustrankaWithAdress>
  <DomainObject.Predmet.ProtustrankaWithAdressOIB>
    <izvorni_sadrzaj>OLIMP ZADAR d.o.o. za trgovinu, turizam i proizvodnju, OIB 45889395255, Put Stanova 33, 23000 Zadar</izvorni_sadrzaj>
    <derivirana_varijabla naziv="DomainObject.Predmet.ProtustrankaWithAdressOIB_1">OLIMP ZADAR d.o.o. za trgovinu, turizam i proizvodnju, OIB 45889395255, Put Stanova 33, 23000 Zadar</derivirana_varijabla>
  </DomainObject.Predmet.ProtustrankaWithAdressOIB>
  <DomainObject.Predmet.ProtustrankaNazivFormated>
    <izvorni_sadrzaj>OLIMP ZADAR d.o.o. za trgovinu, turizam i proizvodnju</izvorni_sadrzaj>
    <derivirana_varijabla naziv="DomainObject.Predmet.ProtustrankaNazivFormated_1">OLIMP ZADAR d.o.o. za trgovinu, turizam i proizvodnju</derivirana_varijabla>
  </DomainObject.Predmet.ProtustrankaNazivFormated>
  <DomainObject.Predmet.ProtustrankaNazivFormatedOIB>
    <izvorni_sadrzaj>OLIMP ZADAR d.o.o. za trgovinu, turizam i proizvodnju, OIB 45889395255</izvorni_sadrzaj>
    <derivirana_varijabla naziv="DomainObject.Predmet.ProtustrankaNazivFormatedOIB_1">OLIMP ZADAR d.o.o. za trgovinu, turizam i proizvodnju, OIB 45889395255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158721.84</izvorni_sadrzaj>
    <derivirana_varijabla naziv="DomainObject.Predmet.TrenutnaVrijednost_1">158721.84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OLIMP ZADAR d.o.o. za trgovinu, turizam i proizvodnju</item>
    </izvorni_sadrzaj>
    <derivirana_varijabla naziv="DomainObject.Predmet.ProtuStrankaListFormated_1">
      <item>OLIMP ZADAR d.o.o. za trgovinu, turizam i proizvodnju</item>
    </derivirana_varijabla>
  </DomainObject.Predmet.ProtuStrankaListFormated>
  <DomainObject.Predmet.ProtuStrankaListFormatedOIB>
    <izvorni_sadrzaj>
      <item>OLIMP ZADAR d.o.o. za trgovinu, turizam i proizvodnju, OIB 45889395255</item>
    </izvorni_sadrzaj>
    <derivirana_varijabla naziv="DomainObject.Predmet.ProtuStrankaListFormatedOIB_1">
      <item>OLIMP ZADAR d.o.o. za trgovinu, turizam i proizvodnju, OIB 45889395255</item>
    </derivirana_varijabla>
  </DomainObject.Predmet.ProtuStrankaListFormatedOIB>
  <DomainObject.Predmet.ProtuStrankaListFormatedWithAdress>
    <izvorni_sadrzaj>
      <item>OLIMP ZADAR d.o.o. za trgovinu, turizam i proizvodnju, Put Stanova 33, 23000 Zadar</item>
    </izvorni_sadrzaj>
    <derivirana_varijabla naziv="DomainObject.Predmet.ProtuStrankaListFormatedWithAdress_1">
      <item>OLIMP ZADAR d.o.o. za trgovinu, turizam i proizvodnju, Put Stanova 33, 23000 Zadar</item>
    </derivirana_varijabla>
  </DomainObject.Predmet.ProtuStrankaListFormatedWithAdress>
  <DomainObject.Predmet.ProtuStrankaListFormatedWithAdressOIB>
    <izvorni_sadrzaj>
      <item>OLIMP ZADAR d.o.o. za trgovinu, turizam i proizvodnju, OIB 45889395255, Put Stanova 33, 23000 Zadar</item>
    </izvorni_sadrzaj>
    <derivirana_varijabla naziv="DomainObject.Predmet.ProtuStrankaListFormatedWithAdressOIB_1">
      <item>OLIMP ZADAR d.o.o. za trgovinu, turizam i proizvodnju, OIB 45889395255, Put Stanova 33, 23000 Zadar</item>
    </derivirana_varijabla>
  </DomainObject.Predmet.ProtuStrankaListFormatedWithAdressOIB>
  <DomainObject.Predmet.ProtuStrankaListNazivFormated>
    <izvorni_sadrzaj>
      <item>OLIMP ZADAR d.o.o. za trgovinu, turizam i proizvodnju</item>
    </izvorni_sadrzaj>
    <derivirana_varijabla naziv="DomainObject.Predmet.ProtuStrankaListNazivFormated_1">
      <item>OLIMP ZADAR d.o.o. za trgovinu, turizam i proizvodnju</item>
    </derivirana_varijabla>
  </DomainObject.Predmet.ProtuStrankaListNazivFormated>
  <DomainObject.Predmet.ProtuStrankaListNazivFormatedOIB>
    <izvorni_sadrzaj>
      <item>OLIMP ZADAR d.o.o. za trgovinu, turizam i proizvodnju, OIB 45889395255</item>
    </izvorni_sadrzaj>
    <derivirana_varijabla naziv="DomainObject.Predmet.ProtuStrankaListNazivFormatedOIB_1">
      <item>OLIMP ZADAR d.o.o. za trgovinu, turizam i proizvodnju, OIB 45889395255</item>
    </derivirana_varijabla>
  </DomainObject.Predmet.ProtuStrankaListNazivFormatedOIB>
  <DomainObject.Predmet.OstaliListFormated>
    <izvorni_sadrzaj>
      <item>Zvonimir Pahljina</item>
    </izvorni_sadrzaj>
    <derivirana_varijabla naziv="DomainObject.Predmet.OstaliListFormated_1">
      <item>Zvonimir Pahljina</item>
    </derivirana_varijabla>
  </DomainObject.Predmet.OstaliListFormated>
  <DomainObject.Predmet.OstaliListFormatedOIB>
    <izvorni_sadrzaj>
      <item>Zvonimir Pahljina, OIB 86455795130</item>
    </izvorni_sadrzaj>
    <derivirana_varijabla naziv="DomainObject.Predmet.OstaliListFormatedOIB_1">
      <item>Zvonimir Pahljina, OIB 86455795130</item>
    </derivirana_varijabla>
  </DomainObject.Predmet.OstaliListFormatedOIB>
  <DomainObject.Predmet.OstaliListFormatedWithAdress>
    <izvorni_sadrzaj>
      <item>Zvonimir Pahljina, Put Stanova 33, 23000 Zadar</item>
    </izvorni_sadrzaj>
    <derivirana_varijabla naziv="DomainObject.Predmet.OstaliListFormatedWithAdress_1">
      <item>Zvonimir Pahljina, Put Stanova 33, 23000 Zadar</item>
    </derivirana_varijabla>
  </DomainObject.Predmet.OstaliListFormatedWithAdress>
  <DomainObject.Predmet.OstaliListFormatedWithAdressOIB>
    <izvorni_sadrzaj>
      <item>Zvonimir Pahljina, OIB 86455795130, Put Stanova 33, 23000 Zadar</item>
    </izvorni_sadrzaj>
    <derivirana_varijabla naziv="DomainObject.Predmet.OstaliListFormatedWithAdressOIB_1">
      <item>Zvonimir Pahljina, OIB 86455795130, Put Stanova 33, 23000 Zadar</item>
    </derivirana_varijabla>
  </DomainObject.Predmet.OstaliListFormatedWithAdressOIB>
  <DomainObject.Predmet.OstaliListNazivFormated>
    <izvorni_sadrzaj>
      <item>Zvonimir Pahljina</item>
    </izvorni_sadrzaj>
    <derivirana_varijabla naziv="DomainObject.Predmet.OstaliListNazivFormated_1">
      <item>Zvonimir Pahljina</item>
    </derivirana_varijabla>
  </DomainObject.Predmet.OstaliListNazivFormated>
  <DomainObject.Predmet.OstaliListNazivFormatedOIB>
    <izvorni_sadrzaj>
      <item>Zvonimir Pahljina, OIB 86455795130</item>
    </izvorni_sadrzaj>
    <derivirana_varijabla naziv="DomainObject.Predmet.OstaliListNazivFormatedOIB_1">
      <item>Zvonimir Pahljina, OIB 86455795130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OLIMP ZADAR d.o.o. za trgovinu, turizam i proizvodnju</izvorni_sadrzaj>
    <derivirana_varijabla naziv="DomainObject.Predmet.ProtustrankaIDrugi_1">OLIMP ZADAR d.o.o. za trgovinu, turizam i proizvodnju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OLIMP ZADAR d.o.o. za trgovinu, turizam i proizvodnju, OIB 45889395255, Put Stanova 33, 23000 Zadar</izvorni_sadrzaj>
    <derivirana_varijabla naziv="DomainObject.Predmet.ProtustrankaIDrugiAdressOIB_1">OLIMP ZADAR d.o.o. za trgovinu, turizam i proizvodnju, OIB 45889395255, Put Stanova 33,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OLIMP ZADAR d.o.o. za trgovinu, turizam i proizvodnju</item>
      <item>Zvonimir Pahljina</item>
    </izvorni_sadrzaj>
    <derivirana_varijabla naziv="DomainObject.Predmet.SudioniciListNaziv_1">
      <item>FINA</item>
      <item>OLIMP ZADAR d.o.o. za trgovinu, turizam i proizvodnju</item>
      <item>Zvonimir Pahljina</item>
    </derivirana_varijabla>
  </DomainObject.Predmet.SudioniciListNaziv>
  <DomainObject.Predmet.SudioniciListAdressOIB>
    <izvorni_sadrzaj>
      <item>FINA, OIB 85821130368</item>
      <item>OLIMP ZADAR d.o.o. za trgovinu, turizam i proizvodnju, OIB 45889395255, Put Stanova 33,23000 Zadar</item>
      <item>Zvonimir Pahljina, OIB 86455795130, Put Stanova 33,23000 Zadar</item>
    </izvorni_sadrzaj>
    <derivirana_varijabla naziv="DomainObject.Predmet.SudioniciListAdressOIB_1">
      <item>FINA, OIB 85821130368</item>
      <item>OLIMP ZADAR d.o.o. za trgovinu, turizam i proizvodnju, OIB 45889395255, Put Stanova 33,23000 Zadar</item>
      <item>Zvonimir Pahljina, OIB 86455795130, Put Stanova 33,23000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45889395255</item>
      <item>, OIB 86455795130</item>
    </izvorni_sadrzaj>
    <derivirana_varijabla naziv="DomainObject.Predmet.SudioniciListNazivOIB_1">
      <item>, OIB 85821130368</item>
      <item>, OIB 45889395255</item>
      <item>, OIB 86455795130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F8F8D0-FFEB-4436-ABFD-B3D5C83043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355</properties:Words>
  <properties:Characters>1850</properties:Characters>
  <properties:Lines>75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2016-03-22T14:31:00Z</dcterms:created>
  <dc:creator>Administrator</dc:creator>
  <cp:lastModifiedBy>Merlina Klišmanić</cp:lastModifiedBy>
  <cp:lastPrinted>2016-03-18T09:50:00Z</cp:lastPrinted>
  <dcterms:modified xmlns:xsi="http://www.w3.org/2001/XMLSchema-instance" xsi:type="dcterms:W3CDTF">2016-03-25T09:53:00Z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