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8360" w14:paraId="66f8360" w:rsidRDefault="008764E8" w:rsidP="005154D1" w:rsidR="00246AF6" w:rsidRPr="00B412D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412D1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4BC" w:rsidP="00BF44BC" w:rsidR="00BF44BC" w:rsidRPr="00B412D1">
      <w:pPr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>REPUBLIKA HRVATSKA</w:t>
      </w:r>
    </w:p>
    <w:p w:rsidRDefault="00BF44BC" w:rsidP="00BF44BC" w:rsidR="00BF44BC" w:rsidRPr="00B412D1">
      <w:pPr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>TRGOVAČKI SUD U ZAGREBU</w:t>
      </w:r>
    </w:p>
    <w:p w:rsidRDefault="00BF44BC" w:rsidP="00BF44BC" w:rsidR="00BF44BC" w:rsidRPr="00B412D1">
      <w:pPr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>Zagreb, Amruševa 2/II</w:t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  <w:t>7 St-133/15</w:t>
      </w:r>
    </w:p>
    <w:p w:rsidRDefault="00BF44BC" w:rsidP="00BF44BC" w:rsidR="00BF44BC" w:rsidRPr="00B412D1">
      <w:pPr>
        <w:rPr>
          <w:rFonts w:hAnsi="Times New Roman" w:ascii="Times New Roman"/>
          <w:szCs w:val="24"/>
          <w:lang w:val="hr-HR"/>
        </w:rPr>
      </w:pPr>
    </w:p>
    <w:p w:rsidRDefault="00BF44BC" w:rsidP="00BF44BC" w:rsidR="00BF44BC" w:rsidRPr="00B412D1">
      <w:pPr>
        <w:jc w:val="center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>R E P U B L I K A  H RV A T S K A</w:t>
      </w:r>
    </w:p>
    <w:p w:rsidRDefault="00BF44BC" w:rsidP="00BF44BC" w:rsidR="00BF44BC" w:rsidRPr="00B412D1">
      <w:pPr>
        <w:jc w:val="center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>R J E Š E N J E</w:t>
      </w:r>
    </w:p>
    <w:p w:rsidRDefault="00BF44BC" w:rsidP="00BF44BC" w:rsidR="00BF44BC" w:rsidRPr="00B412D1">
      <w:pPr>
        <w:jc w:val="center"/>
        <w:rPr>
          <w:rFonts w:hAnsi="Times New Roman" w:ascii="Times New Roman"/>
          <w:szCs w:val="24"/>
          <w:lang w:val="hr-HR"/>
        </w:rPr>
      </w:pPr>
    </w:p>
    <w:p w:rsidRDefault="00BF44BC" w:rsidP="00BF44BC" w:rsidR="00B51EC0" w:rsidRPr="00B412D1">
      <w:pPr>
        <w:jc w:val="both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</w:t>
      </w:r>
      <w:r w:rsidR="00782145">
        <w:rPr>
          <w:rFonts w:hAnsi="Times New Roman" w:ascii="Times New Roman"/>
          <w:szCs w:val="24"/>
          <w:lang w:val="hr-HR"/>
        </w:rPr>
        <w:t xml:space="preserve">u prethodnom postupku </w:t>
      </w:r>
      <w:r w:rsidRPr="00B412D1">
        <w:rPr>
          <w:rFonts w:hAnsi="Times New Roman" w:ascii="Times New Roman"/>
          <w:szCs w:val="24"/>
          <w:lang w:val="hr-HR"/>
        </w:rPr>
        <w:t xml:space="preserve">radi </w:t>
      </w:r>
      <w:r w:rsidR="00782145">
        <w:rPr>
          <w:rFonts w:hAnsi="Times New Roman" w:ascii="Times New Roman"/>
          <w:szCs w:val="24"/>
          <w:lang w:val="hr-HR"/>
        </w:rPr>
        <w:t>utvrđivanja uvjeta</w:t>
      </w:r>
      <w:r w:rsidRPr="00B412D1">
        <w:rPr>
          <w:rFonts w:hAnsi="Times New Roman" w:ascii="Times New Roman"/>
          <w:szCs w:val="24"/>
          <w:lang w:val="hr-HR"/>
        </w:rPr>
        <w:t xml:space="preserve"> za otvaranje stečajnog postupka nad dužnikom CORDIAL d. o. o., Sveta Nedelja, Industrijska 12, OIB 93520515414</w:t>
      </w:r>
      <w:r w:rsidR="00E4410C" w:rsidRPr="00B412D1">
        <w:rPr>
          <w:rFonts w:hAnsi="Times New Roman" w:ascii="Times New Roman"/>
          <w:szCs w:val="24"/>
          <w:lang w:val="hr-HR"/>
        </w:rPr>
        <w:t xml:space="preserve">, </w:t>
      </w:r>
      <w:r w:rsidR="00782145">
        <w:rPr>
          <w:rFonts w:hAnsi="Times New Roman" w:ascii="Times New Roman"/>
          <w:szCs w:val="24"/>
          <w:lang w:val="hr-HR"/>
        </w:rPr>
        <w:t>15. studenog</w:t>
      </w:r>
      <w:r w:rsidR="00E4410C" w:rsidRPr="00B412D1">
        <w:rPr>
          <w:rFonts w:hAnsi="Times New Roman" w:ascii="Times New Roman"/>
          <w:szCs w:val="24"/>
          <w:lang w:val="hr-HR"/>
        </w:rPr>
        <w:t xml:space="preserve"> 2016.</w:t>
      </w:r>
    </w:p>
    <w:p w:rsidRDefault="00BF44BC" w:rsidP="00BF44BC" w:rsidR="00BF44BC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F131A" w:rsidP="00B51EC0" w:rsidR="00BE1823" w:rsidRPr="00B412D1">
      <w:pPr>
        <w:jc w:val="center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>r i j e š i o  j e</w:t>
      </w:r>
    </w:p>
    <w:p w:rsidRDefault="00036F92" w:rsidP="00782145" w:rsidR="00036F92" w:rsidRPr="00B412D1">
      <w:pPr>
        <w:jc w:val="both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 xml:space="preserve"> </w:t>
      </w:r>
    </w:p>
    <w:p w:rsidRDefault="00782145" w:rsidP="00036F92" w:rsidR="00036F92" w:rsidRPr="00B412D1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036F92" w:rsidRPr="00B412D1">
        <w:rPr>
          <w:rFonts w:hAnsi="Times New Roman" w:ascii="Times New Roman"/>
          <w:szCs w:val="24"/>
          <w:lang w:val="hr-HR"/>
        </w:rPr>
        <w:t xml:space="preserve">Određuje se ročište radi </w:t>
      </w:r>
      <w:r>
        <w:rPr>
          <w:rFonts w:hAnsi="Times New Roman" w:ascii="Times New Roman"/>
          <w:szCs w:val="24"/>
          <w:lang w:val="hr-HR"/>
        </w:rPr>
        <w:t>utvrđivanja uvjeta</w:t>
      </w:r>
      <w:r w:rsidR="00036F92" w:rsidRPr="00B412D1">
        <w:rPr>
          <w:rFonts w:hAnsi="Times New Roman" w:ascii="Times New Roman"/>
          <w:szCs w:val="24"/>
          <w:lang w:val="hr-HR"/>
        </w:rPr>
        <w:t xml:space="preserve"> za otvaranje stečajnog postupka nad dužnikom, za dan </w:t>
      </w:r>
      <w:r>
        <w:rPr>
          <w:rFonts w:hAnsi="Times New Roman" w:ascii="Times New Roman"/>
          <w:szCs w:val="24"/>
          <w:lang w:val="hr-HR"/>
        </w:rPr>
        <w:t>1. veljače 2017. u 11,30</w:t>
      </w:r>
      <w:r w:rsidR="00036F92" w:rsidRPr="00B412D1">
        <w:rPr>
          <w:rFonts w:hAnsi="Times New Roman" w:ascii="Times New Roman"/>
          <w:szCs w:val="24"/>
          <w:lang w:val="hr-HR"/>
        </w:rPr>
        <w:t xml:space="preserve"> sati,  u zgradi ovog suda Zagreb, Petrinjska 8, II. kat soba 93 na koje se pozivaju dostavom ovog rješenja:</w:t>
      </w:r>
    </w:p>
    <w:p w:rsidRDefault="00036F92" w:rsidP="00782145" w:rsidR="00036F92" w:rsidRPr="00B412D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ab/>
        <w:t>- predlagatelj Silvana Grgurić</w:t>
      </w:r>
    </w:p>
    <w:p w:rsidRDefault="00036F92" w:rsidP="00782145" w:rsidR="00BF44BC" w:rsidRPr="00B412D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ab/>
        <w:t>- privremeni stečajni upravitelj Sandra Gregorić Jelinek</w:t>
      </w:r>
    </w:p>
    <w:p w:rsidRDefault="00BF44BC" w:rsidP="00BF44BC" w:rsidR="00BF44BC" w:rsidRPr="00B412D1">
      <w:pPr>
        <w:jc w:val="center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 xml:space="preserve">Zagreb, </w:t>
      </w:r>
      <w:r w:rsidR="00782145">
        <w:rPr>
          <w:rFonts w:hAnsi="Times New Roman" w:ascii="Times New Roman"/>
          <w:szCs w:val="24"/>
          <w:lang w:val="hr-HR"/>
        </w:rPr>
        <w:t>15. studeni</w:t>
      </w:r>
      <w:r w:rsidR="00B412D1" w:rsidRPr="00B412D1">
        <w:rPr>
          <w:rFonts w:hAnsi="Times New Roman" w:ascii="Times New Roman"/>
          <w:szCs w:val="24"/>
          <w:lang w:val="hr-HR"/>
        </w:rPr>
        <w:t xml:space="preserve"> 2016.</w:t>
      </w:r>
    </w:p>
    <w:p w:rsidRDefault="00BF44BC" w:rsidP="00BF44BC" w:rsidR="00BF44BC" w:rsidRPr="00B412D1">
      <w:pPr>
        <w:jc w:val="both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  <w:t>SUDAC:</w:t>
      </w:r>
    </w:p>
    <w:p w:rsidRDefault="00BF44BC" w:rsidP="00BF44BC" w:rsidR="00BF44BC" w:rsidRPr="00B412D1">
      <w:pPr>
        <w:jc w:val="both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  <w:t>Vesna Malenica</w:t>
      </w:r>
      <w:r w:rsidR="004B3718">
        <w:rPr>
          <w:rFonts w:hAnsi="Times New Roman" w:ascii="Times New Roman"/>
          <w:szCs w:val="24"/>
          <w:lang w:val="hr-HR"/>
        </w:rPr>
        <w:t xml:space="preserve"> v. r. </w:t>
      </w:r>
    </w:p>
    <w:p w:rsidRDefault="00BF44BC" w:rsidP="00BF44BC" w:rsidR="00BF44BC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4B3718" w:rsidP="00AB7A2F" w:rsidR="004B371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B3718" w:rsidP="00995CE9" w:rsidR="004B371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B412D1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B412D1">
      <w:pPr>
        <w:jc w:val="both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B412D1">
      <w:pPr>
        <w:jc w:val="both"/>
        <w:rPr>
          <w:rFonts w:hAnsi="Times New Roman" w:ascii="Times New Roman"/>
          <w:szCs w:val="24"/>
          <w:lang w:val="hr-HR"/>
        </w:rPr>
      </w:pP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  <w:r w:rsidRPr="00B412D1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B412D1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B412D1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7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BF44BC" w:rsidR="0051072C">
    <w:pPr>
      <w:pStyle w:val="Zaglavlje"/>
      <w:tabs>
        <w:tab w:pos="4320" w:val="clear"/>
      </w:tabs>
      <w:ind w:right="360"/>
    </w:pPr>
    <w:r>
      <w:rPr>
        <w:rFonts w:hAnsi="Verdana" w:ascii="Verdana"/>
        <w:sz w:val="20"/>
        <w:lang w:val="pl-PL"/>
      </w:rPr>
      <w:tab/>
      <w:t xml:space="preserve"> </w:t>
    </w:r>
    <w:r w:rsidR="00BF44BC">
      <w:rPr>
        <w:rFonts w:hAnsi="Verdana" w:ascii="Verdana"/>
        <w:sz w:val="20"/>
        <w:lang w:val="pl-PL"/>
      </w:rPr>
      <w:t>7 St-133/15</w:t>
    </w:r>
    <w:r>
      <w:rPr>
        <w:rFonts w:hAnsi="Verdana" w:ascii="Verdana"/>
        <w:sz w:val="20"/>
        <w:lang w:val="pl-PL"/>
      </w:rPr>
      <w:t xml:space="preserve">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36F92"/>
    <w:rsid w:val="00042000"/>
    <w:rsid w:val="00055B11"/>
    <w:rsid w:val="000818CE"/>
    <w:rsid w:val="001B56D7"/>
    <w:rsid w:val="0022399F"/>
    <w:rsid w:val="00232747"/>
    <w:rsid w:val="00246AF6"/>
    <w:rsid w:val="00252914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75544"/>
    <w:rsid w:val="004B3718"/>
    <w:rsid w:val="004B5C86"/>
    <w:rsid w:val="004D1537"/>
    <w:rsid w:val="0051072C"/>
    <w:rsid w:val="005154D1"/>
    <w:rsid w:val="005434B5"/>
    <w:rsid w:val="00545BF1"/>
    <w:rsid w:val="0058423B"/>
    <w:rsid w:val="005D4449"/>
    <w:rsid w:val="00642964"/>
    <w:rsid w:val="006C4988"/>
    <w:rsid w:val="00714A02"/>
    <w:rsid w:val="007163AD"/>
    <w:rsid w:val="00721710"/>
    <w:rsid w:val="00726117"/>
    <w:rsid w:val="00782145"/>
    <w:rsid w:val="007C5ECF"/>
    <w:rsid w:val="007F131A"/>
    <w:rsid w:val="007F2F1E"/>
    <w:rsid w:val="00826BA8"/>
    <w:rsid w:val="008764E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9126B"/>
    <w:rsid w:val="00AE45F1"/>
    <w:rsid w:val="00B412D1"/>
    <w:rsid w:val="00B51EC0"/>
    <w:rsid w:val="00B629F7"/>
    <w:rsid w:val="00BB0AD5"/>
    <w:rsid w:val="00BE1823"/>
    <w:rsid w:val="00BF44BC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4410C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18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18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3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7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7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7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7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18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18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3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7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7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7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7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146</properties:Words>
  <properties:Characters>675</properties:Characters>
  <properties:Lines>68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2016-11-15T12:53:00Z</dcterms:created>
  <dc:creator>Sudsko vijeće</dc:creator>
  <cp:lastModifiedBy>Kristina Švajger</cp:lastModifiedBy>
  <cp:lastPrinted>2016-11-15T12:54:00Z</cp:lastPrinted>
  <dcterms:modified xmlns:xsi="http://www.w3.org/2001/XMLSchema-instance" xsi:type="dcterms:W3CDTF">2016-11-15T12:54:00Z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