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309FF" w:rsidRPr="00C61EDF">
        <w:trPr>
          <w:trHeight w:val="2231"/>
        </w:trPr>
        <w:tc>
          <w:tcPr>
            <w:tcW w:type="dxa" w:w="3369"/>
            <w:vAlign w:val="center"/>
          </w:tcPr>
          <w:p w:rsidRDefault="00D309FF" w:rsidP="00A66C00" w:rsidR="00D309F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309FF" w:rsidP="00A66C00" w:rsidR="00D309FF" w:rsidRPr="00F24FD8">
            <w:pPr>
              <w:spacing w:before="100"/>
            </w:pPr>
            <w:r w:rsidRPr="00F24FD8">
              <w:t>REPUBLIKA HRVATSKA</w:t>
            </w:r>
          </w:p>
          <w:p w:rsidRDefault="00D309FF" w:rsidP="00A66C00" w:rsidR="00D309FF" w:rsidRPr="00F24FD8">
            <w:r w:rsidRPr="00F24FD8">
              <w:t>TRGOVAČKI SUD U SPLITU</w:t>
            </w:r>
          </w:p>
          <w:p w:rsidRDefault="00D309FF" w:rsidP="00DA5B9D" w:rsidR="00D309FF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right"/>
            </w:pPr>
          </w:p>
          <w:p w:rsidRDefault="00D309FF" w:rsidP="00DA5B9D" w:rsidR="00D309FF">
            <w:pPr>
              <w:jc w:val="right"/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031ACC" w:rsidR="00D309FF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031ACC">
              <w:rPr>
                <w:noProof/>
              </w:rPr>
              <w:t>26/2019-10</w:t>
            </w:r>
          </w:p>
        </w:tc>
      </w:tr>
    </w:tbl>
    <w:p w14:textId="a7094c2" w14:paraId="a7094c2" w:rsidRDefault="0050220A" w:rsidP="00AC3535" w:rsidR="0050220A" w:rsidRPr="00D92D1F">
      <w:pPr>
        <w:spacing w:after="360" w:before="360"/>
        <w:jc w:val="center"/>
        <w15:collapsed w:val="false"/>
      </w:pPr>
      <w:r w:rsidRPr="00D92D1F">
        <w:t>U   I M E   R E P U B L I K E    H R V A T S K E</w:t>
      </w:r>
    </w:p>
    <w:p w:rsidRDefault="0050220A" w:rsidP="00AC3535" w:rsidR="0050220A" w:rsidRPr="00D92D1F">
      <w:pPr>
        <w:spacing w:after="360" w:before="360"/>
        <w:jc w:val="center"/>
      </w:pPr>
      <w:r w:rsidRPr="00D92D1F">
        <w:t>R J E Š E N J E</w:t>
      </w:r>
    </w:p>
    <w:p w:rsidRDefault="0050220A" w:rsidP="00DC515F" w:rsidR="0050220A" w:rsidRPr="00D92D1F">
      <w:pPr>
        <w:jc w:val="both"/>
      </w:pPr>
      <w:r w:rsidRPr="00D92D1F">
        <w:tab/>
        <w:t xml:space="preserve">Trgovački sud u Splitu, po sutkinji Ani Golub Gruić, </w:t>
      </w:r>
      <w:r w:rsidR="00843F9C" w:rsidRPr="00843F9C">
        <w:t xml:space="preserve">povodom prijedloga za otvaranje stečajnog postupka nad </w:t>
      </w:r>
      <w:r w:rsidR="004A1ADD">
        <w:t xml:space="preserve">dužnikom </w:t>
      </w:r>
      <w:r w:rsidR="00031ACC" w:rsidRPr="00031ACC">
        <w:t>ČULAP GRADNJA j.d.o.o., OIB: 10963926753, Split Vinogradska 31</w:t>
      </w:r>
      <w:r w:rsidR="00D836BC" w:rsidRPr="00D836BC">
        <w:t xml:space="preserve">, </w:t>
      </w:r>
      <w:r w:rsidR="00031ACC">
        <w:t>7</w:t>
      </w:r>
      <w:r w:rsidR="00AC3535">
        <w:t xml:space="preserve">. </w:t>
      </w:r>
      <w:r w:rsidR="00031ACC">
        <w:t>ožujka 2019</w:t>
      </w:r>
      <w:r w:rsidR="00D309FF">
        <w:t>.</w:t>
      </w:r>
    </w:p>
    <w:p w:rsidRDefault="0050220A" w:rsidP="00AC3535" w:rsidR="0050220A" w:rsidRPr="00D92D1F">
      <w:pPr>
        <w:pStyle w:val="Tijeloteksta"/>
        <w:tabs>
          <w:tab w:pos="1276" w:val="left"/>
        </w:tabs>
        <w:spacing w:after="300" w:before="300"/>
        <w:jc w:val="center"/>
      </w:pPr>
      <w:r w:rsidRPr="00D92D1F">
        <w:t>r i j e š i o    j e</w:t>
      </w:r>
    </w:p>
    <w:p w:rsidRDefault="0050220A" w:rsidP="0050220A" w:rsidR="0050220A">
      <w:pPr>
        <w:jc w:val="both"/>
      </w:pPr>
      <w:r w:rsidRPr="00D92D1F">
        <w:tab/>
      </w:r>
      <w:r w:rsidR="00437CCD">
        <w:t xml:space="preserve"> I. </w:t>
      </w:r>
      <w:r w:rsidRPr="00D92D1F">
        <w:t xml:space="preserve">Obustavlja se stečajni postupak nad </w:t>
      </w:r>
      <w:r w:rsidR="00D309FF" w:rsidRPr="00D309FF">
        <w:t xml:space="preserve">dužnikom </w:t>
      </w:r>
      <w:r w:rsidR="00031ACC" w:rsidRPr="00031ACC">
        <w:t>ČULAP GRADNJA j.d.o.o., OIB: 10963926753, Split Vinogradska 31</w:t>
      </w:r>
      <w:r>
        <w:t>.</w:t>
      </w:r>
    </w:p>
    <w:p w:rsidRDefault="00D309FF" w:rsidP="00D309FF" w:rsidR="00437CCD">
      <w:pPr>
        <w:spacing w:before="200"/>
        <w:jc w:val="both"/>
      </w:pPr>
      <w:r>
        <w:tab/>
        <w:t xml:space="preserve">II. Ročište radi </w:t>
      </w:r>
      <w:r w:rsidR="00031ACC">
        <w:t>očitovanja o prijedlogu za</w:t>
      </w:r>
      <w:r w:rsidR="004A1ADD">
        <w:t xml:space="preserve"> otvara</w:t>
      </w:r>
      <w:r w:rsidR="00437CCD" w:rsidRPr="00437CCD">
        <w:t>nje stečajnog postupka</w:t>
      </w:r>
      <w:r w:rsidR="00437CCD">
        <w:t xml:space="preserve"> određeno za </w:t>
      </w:r>
      <w:r w:rsidR="00031ACC">
        <w:t>12. ožujka 2019</w:t>
      </w:r>
      <w:r>
        <w:t>.</w:t>
      </w:r>
      <w:r w:rsidR="00437CCD">
        <w:t xml:space="preserve"> sa početkom u 0</w:t>
      </w:r>
      <w:r>
        <w:t>9</w:t>
      </w:r>
      <w:r w:rsidR="00437CCD">
        <w:t>:</w:t>
      </w:r>
      <w:r w:rsidR="00031ACC">
        <w:t>3</w:t>
      </w:r>
      <w:r w:rsidR="00437CCD">
        <w:t>0 sati neće se održati.</w:t>
      </w:r>
    </w:p>
    <w:p w:rsidRDefault="0050220A" w:rsidP="00AC3535" w:rsidR="0050220A" w:rsidRPr="00D92D1F">
      <w:pPr>
        <w:spacing w:after="220" w:before="360"/>
        <w:jc w:val="center"/>
      </w:pPr>
      <w:r w:rsidRPr="00D92D1F">
        <w:t>Obrazloženje</w:t>
      </w:r>
    </w:p>
    <w:p w:rsidRDefault="00031ACC" w:rsidP="00031ACC" w:rsidR="00031ACC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165B16">
        <w:rPr>
          <w:rFonts w:cstheme="minorBidi" w:eastAsiaTheme="minorHAnsi"/>
          <w:lang w:eastAsia="en-US"/>
        </w:rPr>
        <w:t>Financijska agencija, Regionalni centa</w:t>
      </w:r>
      <w:r>
        <w:rPr>
          <w:rFonts w:cstheme="minorBidi" w:eastAsiaTheme="minorHAnsi"/>
          <w:lang w:eastAsia="en-US"/>
        </w:rPr>
        <w:t>r Split podnijela je ovom sudu 18. siječnja 2019</w:t>
      </w:r>
      <w:r w:rsidRPr="00165B16">
        <w:rPr>
          <w:rFonts w:cstheme="minorBidi" w:eastAsiaTheme="minorHAnsi"/>
          <w:lang w:eastAsia="en-US"/>
        </w:rPr>
        <w:t xml:space="preserve">. prijedlog za otvaranje stečajnog postupka nad dužnikom </w:t>
      </w:r>
      <w:r w:rsidRPr="00FE48F6">
        <w:rPr>
          <w:rFonts w:cstheme="minorBidi" w:eastAsiaTheme="minorHAnsi"/>
          <w:lang w:eastAsia="en-US"/>
        </w:rPr>
        <w:t>ČULAP GRADNJA j.d.o.o., OIB: 10963926753, Split Vinogradska 31</w:t>
      </w:r>
      <w:r w:rsidRPr="00165B16">
        <w:rPr>
          <w:rFonts w:cstheme="minorBidi" w:eastAsiaTheme="minorHAnsi"/>
          <w:lang w:eastAsia="en-US"/>
        </w:rPr>
        <w:t>,</w:t>
      </w:r>
      <w:r>
        <w:rPr>
          <w:rFonts w:cstheme="minorBidi" w:eastAsiaTheme="minorHAnsi"/>
          <w:szCs w:val="22"/>
          <w:lang w:eastAsia="en-US"/>
        </w:rPr>
        <w:t xml:space="preserve"> sukladno odredbi članka 110. stavka 1</w:t>
      </w:r>
      <w:r w:rsidRPr="00165B16">
        <w:rPr>
          <w:rFonts w:cstheme="minorBidi" w:eastAsiaTheme="minorHAnsi"/>
          <w:szCs w:val="22"/>
          <w:lang w:eastAsia="en-US"/>
        </w:rPr>
        <w:t xml:space="preserve">. </w:t>
      </w:r>
      <w:r>
        <w:rPr>
          <w:rFonts w:cstheme="minorBidi" w:eastAsiaTheme="minorHAnsi"/>
          <w:szCs w:val="22"/>
          <w:lang w:eastAsia="en-US"/>
        </w:rPr>
        <w:t>SZ-a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cstheme="minorBidi" w:eastAsiaTheme="minorHAnsi"/>
          <w:szCs w:val="22"/>
          <w:lang w:eastAsia="en-US"/>
        </w:rPr>
        <w:t xml:space="preserve"> </w:t>
      </w:r>
      <w:r w:rsidRPr="00B650CE">
        <w:rPr>
          <w:rFonts w:cstheme="minorBidi" w:eastAsiaTheme="minorHAnsi"/>
          <w:lang w:eastAsia="en-US"/>
        </w:rPr>
        <w:t xml:space="preserve">U prijedlogu se navodi da dužnik na dan </w:t>
      </w:r>
      <w:r>
        <w:rPr>
          <w:rFonts w:cstheme="minorBidi" w:eastAsiaTheme="minorHAnsi"/>
          <w:lang w:eastAsia="en-US"/>
        </w:rPr>
        <w:t>10. siječnja 2019</w:t>
      </w:r>
      <w:r w:rsidRPr="00B650CE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>
        <w:rPr>
          <w:rFonts w:cstheme="minorBidi" w:eastAsiaTheme="minorHAnsi"/>
          <w:lang w:eastAsia="en-US"/>
        </w:rPr>
        <w:t xml:space="preserve">9.355,79 </w:t>
      </w:r>
      <w:r w:rsidRPr="00B650CE">
        <w:rPr>
          <w:rFonts w:cstheme="minorBidi" w:eastAsiaTheme="minorHAnsi"/>
          <w:lang w:eastAsia="en-US"/>
        </w:rPr>
        <w:t>kn, kao i da prema podacima koji su dostavljeni od Hrvatskog zavoda z</w:t>
      </w:r>
      <w:r>
        <w:rPr>
          <w:rFonts w:cstheme="minorBidi" w:eastAsiaTheme="minorHAnsi"/>
          <w:lang w:eastAsia="en-US"/>
        </w:rPr>
        <w:t>a mirovinsko osiguranje</w:t>
      </w:r>
      <w:r w:rsidRPr="00B650CE">
        <w:rPr>
          <w:rFonts w:cstheme="minorBidi" w:eastAsiaTheme="minorHAnsi"/>
          <w:lang w:eastAsia="en-US"/>
        </w:rPr>
        <w:t xml:space="preserve"> dužnik </w:t>
      </w:r>
      <w:r>
        <w:rPr>
          <w:rFonts w:cstheme="minorBidi" w:eastAsiaTheme="minorHAnsi"/>
          <w:lang w:eastAsia="en-US"/>
        </w:rPr>
        <w:t>ima dvoje zaposlenih</w:t>
      </w:r>
      <w:r w:rsidRPr="00B650CE">
        <w:rPr>
          <w:rFonts w:cstheme="minorBidi" w:eastAsiaTheme="minorHAnsi"/>
          <w:lang w:eastAsia="en-US"/>
        </w:rPr>
        <w:t>.</w:t>
      </w:r>
    </w:p>
    <w:p w:rsidRDefault="0050220A" w:rsidP="00AC3535" w:rsidR="004B00AA">
      <w:pPr>
        <w:spacing w:before="260"/>
        <w:jc w:val="both"/>
      </w:pPr>
      <w:r>
        <w:tab/>
      </w:r>
      <w:r w:rsidR="004B00AA">
        <w:t>Rješen</w:t>
      </w:r>
      <w:r w:rsidR="00D309FF">
        <w:t>jem ovog suda poslovni broj 11.</w:t>
      </w:r>
      <w:r w:rsidR="004B00AA">
        <w:t>St-</w:t>
      </w:r>
      <w:r w:rsidR="00031ACC">
        <w:t>26/2019-</w:t>
      </w:r>
      <w:r w:rsidR="00AC3535">
        <w:t>7</w:t>
      </w:r>
      <w:r w:rsidR="00843F9C">
        <w:t xml:space="preserve"> od </w:t>
      </w:r>
      <w:r w:rsidR="00031ACC">
        <w:t>19. veljače 2019</w:t>
      </w:r>
      <w:r w:rsidR="00D309FF">
        <w:t>.</w:t>
      </w:r>
      <w:r w:rsidR="004B00AA">
        <w:t xml:space="preserve"> pokrenut je prethodni postupak radi utvrđivanja pretpostavki za otvaranje </w:t>
      </w:r>
      <w:r w:rsidR="004A1ADD">
        <w:t>stečajnog postupka nad dužnikom.</w:t>
      </w:r>
    </w:p>
    <w:p w:rsidRDefault="004B00AA" w:rsidP="00AC3535" w:rsidR="0050220A">
      <w:pPr>
        <w:spacing w:before="260"/>
        <w:jc w:val="both"/>
      </w:pPr>
      <w:r>
        <w:tab/>
      </w:r>
      <w:r w:rsidR="00D309FF">
        <w:t xml:space="preserve">Podneskom zaprimljenim kod ovog suda </w:t>
      </w:r>
      <w:r w:rsidR="00031ACC">
        <w:t>6. ožujka 2019</w:t>
      </w:r>
      <w:r w:rsidR="00D309FF">
        <w:t>. dužnik je dostavio potvrdu FINA-e</w:t>
      </w:r>
      <w:r w:rsidR="008376B0" w:rsidRPr="008376B0">
        <w:t xml:space="preserve"> o blokadi računa</w:t>
      </w:r>
      <w:r w:rsidR="00843F9C">
        <w:t xml:space="preserve"> i novčanih sredstava ovršenika iz koje</w:t>
      </w:r>
      <w:r w:rsidR="008376B0" w:rsidRPr="008376B0">
        <w:t xml:space="preserve"> proizlazi da</w:t>
      </w:r>
      <w:r w:rsidR="008376B0">
        <w:t xml:space="preserve"> je na</w:t>
      </w:r>
      <w:r w:rsidR="0050220A">
        <w:t xml:space="preserve"> dan izdavanja Potvrde (</w:t>
      </w:r>
      <w:r w:rsidR="00031ACC">
        <w:t>25. veljače 2019</w:t>
      </w:r>
      <w:r w:rsidR="00D309FF">
        <w:t>.</w:t>
      </w:r>
      <w:r w:rsidR="0050220A">
        <w:t>) na računima i novčanim sredstvima ovršenika (ovdje</w:t>
      </w:r>
      <w:r w:rsidR="00B71798">
        <w:t xml:space="preserve"> </w:t>
      </w:r>
      <w:r w:rsidR="0050220A">
        <w:t xml:space="preserve">dužnika) evidentirano 0 dana neprekidne blokade, kao i to da nepodmirene obveze iznose 0,00 kn. </w:t>
      </w:r>
    </w:p>
    <w:p w:rsidRDefault="0050220A" w:rsidP="00AC3535" w:rsidR="0050220A" w:rsidRPr="00D92D1F">
      <w:pPr>
        <w:spacing w:before="260"/>
        <w:ind w:firstLine="708"/>
        <w:jc w:val="both"/>
      </w:pPr>
      <w:r w:rsidRPr="00D92D1F">
        <w:t xml:space="preserve">Člankom 128. </w:t>
      </w:r>
      <w:r w:rsidR="00AC3535">
        <w:t>stavkom</w:t>
      </w:r>
      <w:r>
        <w:t xml:space="preserve"> 9.</w:t>
      </w:r>
      <w:r w:rsidRPr="00D92D1F">
        <w:t xml:space="preserve"> </w:t>
      </w:r>
      <w:r w:rsidR="00AC3535" w:rsidRPr="0032578D">
        <w:t xml:space="preserve">Stečajnog zakona („Narodne novine“ </w:t>
      </w:r>
      <w:r w:rsidR="00AC3535">
        <w:t>71/15 i 104/17; dalje SZ)</w:t>
      </w:r>
      <w:r w:rsidRPr="00D92D1F">
        <w:t xml:space="preserve"> propisano je kako će sud obustaviti (stečajni) postupak ako dužnik do završetka prethodnog postupka postane sposoban za plaćanje. </w:t>
      </w:r>
    </w:p>
    <w:p w:rsidRDefault="0050220A" w:rsidP="004E68A3" w:rsidR="0050220A" w:rsidRPr="00D92D1F">
      <w:pPr>
        <w:spacing w:before="200"/>
        <w:ind w:firstLine="708"/>
        <w:jc w:val="both"/>
      </w:pPr>
      <w:r>
        <w:lastRenderedPageBreak/>
        <w:t>Kako je d</w:t>
      </w:r>
      <w:r w:rsidRPr="00D92D1F">
        <w:t xml:space="preserve">užnik postao sposoban za plaćanje prije </w:t>
      </w:r>
      <w:r w:rsidR="00D836BC">
        <w:t>završetka prethodnog postupka</w:t>
      </w:r>
      <w:r>
        <w:t>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</w:t>
      </w:r>
      <w:r w:rsidR="00AC3535">
        <w:t>anka 128. stavka</w:t>
      </w:r>
      <w:r>
        <w:t xml:space="preserve">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50220A" w:rsidP="00D309FF" w:rsidR="0050220A" w:rsidRPr="00D92D1F">
      <w:pPr>
        <w:pStyle w:val="Tijeloteksta"/>
        <w:tabs>
          <w:tab w:pos="1276" w:val="left"/>
        </w:tabs>
        <w:spacing w:before="240"/>
        <w:jc w:val="center"/>
      </w:pPr>
      <w:r w:rsidRPr="00D92D1F">
        <w:t>U Splitu</w:t>
      </w:r>
      <w:r w:rsidR="004A1ADD">
        <w:t xml:space="preserve"> </w:t>
      </w:r>
      <w:r w:rsidR="00031ACC">
        <w:t>7. ožujka 2019</w:t>
      </w:r>
      <w:r w:rsidR="00D309FF">
        <w:t>.</w:t>
      </w:r>
    </w:p>
    <w:p w:rsidRDefault="00D309FF" w:rsidP="0050220A" w:rsidR="0050220A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D309FF" w:rsidP="0094096C" w:rsidR="009A1EC5">
      <w:pPr>
        <w:ind w:left="6372"/>
        <w:jc w:val="center"/>
      </w:pPr>
      <w:r w:rsidRPr="00D92D1F">
        <w:t>Ana Golub Gruić</w:t>
      </w:r>
      <w:r w:rsidR="009A1EC5">
        <w:t>, v.r.</w:t>
      </w:r>
    </w:p>
    <w:p w:rsidRDefault="009A1EC5" w:rsidP="008832A6" w:rsidR="009A1EC5">
      <w:pPr>
        <w:jc w:val="right"/>
      </w:pPr>
      <w:r>
        <w:t>za točnost otpravka – ovlašteni službenik</w:t>
      </w:r>
    </w:p>
    <w:p w:rsidRDefault="009A1EC5" w:rsidP="008832A6" w:rsidR="009A1EC5">
      <w:pPr>
        <w:ind w:firstLine="708" w:left="4956"/>
        <w:jc w:val="center"/>
      </w:pPr>
      <w:r>
        <w:t>Ana Bosančić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D309FF" w:rsidP="00651C02" w:rsidR="00651C02" w:rsidRPr="00651C02">
      <w:pPr>
        <w:spacing w:before="160"/>
        <w:jc w:val="both"/>
        <w:rPr>
          <w:lang w:eastAsia="en-US"/>
        </w:rPr>
      </w:pPr>
      <w:r>
        <w:rPr>
          <w:lang w:eastAsia="en-US"/>
        </w:rPr>
        <w:t>Uputa o pravnom lijeku</w:t>
      </w:r>
      <w:r w:rsidR="00651C02" w:rsidRPr="00651C02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0220A" w:rsidP="0050220A" w:rsidR="0050220A" w:rsidRPr="00D92D1F">
      <w:pPr>
        <w:pStyle w:val="Tijeloteksta"/>
      </w:pPr>
    </w:p>
    <w:sectPr w:rsidSect="00D92D1F" w:rsidR="0050220A" w:rsidRPr="00D92D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ACC" w:rsidR="00031AC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ACC" w:rsidR="00031AC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ACC" w:rsidR="00031AC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1E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D309FF" w:rsidR="00176DCA">
    <w:pPr>
      <w:pStyle w:val="Zaglavlje"/>
      <w:jc w:val="right"/>
    </w:pPr>
    <w:r>
      <w:tab/>
      <w:t xml:space="preserve">                                                                                                 </w:t>
    </w:r>
    <w:r w:rsidR="00D309FF">
      <w:t xml:space="preserve">Poslovni broj: </w:t>
    </w:r>
    <w:r w:rsidR="00B44741">
      <w:t>11.St</w:t>
    </w:r>
    <w:r w:rsidR="00651C02">
      <w:t>-</w:t>
    </w:r>
    <w:r w:rsidR="00031ACC">
      <w:t>26/2019-10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1ACC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B6411"/>
    <w:rsid w:val="003C4338"/>
    <w:rsid w:val="00413ED8"/>
    <w:rsid w:val="004220F0"/>
    <w:rsid w:val="0042424F"/>
    <w:rsid w:val="00425A2C"/>
    <w:rsid w:val="00436248"/>
    <w:rsid w:val="00437CCD"/>
    <w:rsid w:val="004677B8"/>
    <w:rsid w:val="00471D94"/>
    <w:rsid w:val="00474D4C"/>
    <w:rsid w:val="0049249C"/>
    <w:rsid w:val="00497A87"/>
    <w:rsid w:val="004A1ADD"/>
    <w:rsid w:val="004A21D1"/>
    <w:rsid w:val="004B00AA"/>
    <w:rsid w:val="004C2DB8"/>
    <w:rsid w:val="004C6D9F"/>
    <w:rsid w:val="004D3812"/>
    <w:rsid w:val="004E573D"/>
    <w:rsid w:val="004E68A3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1E65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44"/>
    <w:rsid w:val="007A025F"/>
    <w:rsid w:val="007A25EF"/>
    <w:rsid w:val="007C6DE3"/>
    <w:rsid w:val="007D0953"/>
    <w:rsid w:val="00803E39"/>
    <w:rsid w:val="00804D01"/>
    <w:rsid w:val="008061CB"/>
    <w:rsid w:val="008376B0"/>
    <w:rsid w:val="00843F9C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D64F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A1EC5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C3535"/>
    <w:rsid w:val="00AE64B6"/>
    <w:rsid w:val="00AE699D"/>
    <w:rsid w:val="00B07C80"/>
    <w:rsid w:val="00B10815"/>
    <w:rsid w:val="00B23EE1"/>
    <w:rsid w:val="00B37D1A"/>
    <w:rsid w:val="00B44741"/>
    <w:rsid w:val="00B60256"/>
    <w:rsid w:val="00B65461"/>
    <w:rsid w:val="00B71358"/>
    <w:rsid w:val="00B7179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233F7"/>
    <w:rsid w:val="00D309FF"/>
    <w:rsid w:val="00D37DCE"/>
    <w:rsid w:val="00D46487"/>
    <w:rsid w:val="00D5058C"/>
    <w:rsid w:val="00D836BC"/>
    <w:rsid w:val="00D92D1F"/>
    <w:rsid w:val="00D94224"/>
    <w:rsid w:val="00DB1768"/>
    <w:rsid w:val="00DC515F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D309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1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E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E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E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E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D309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1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E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E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E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E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St-26/2019</izvorni_sadrzaj>
    <derivirana_varijabla naziv="DomainObject.Predmet.OznakaBroj_1">St-26/2019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ČULAP GRADNJA jednostavno društvo s ograničenom odgovornošću za građenje i usluge</izvorni_sadrzaj>
    <derivirana_varijabla naziv="DomainObject.Predmet.ProtustrankaFormated_1">  ČULAP GRADNJA jednostavno društvo s ograničenom odgovornošću za građenje i usluge</derivirana_varijabla>
  </DomainObject.Predmet.ProtustrankaFormated>
  <DomainObject.Predmet.ProtustrankaFormatedOIB>
    <izvorni_sadrzaj>  ČULAP GRADNJA jednostavno društvo s ograničenom odgovornošću za građenje i usluge, OIB 10963926753</izvorni_sadrzaj>
    <derivirana_varijabla naziv="DomainObject.Predmet.ProtustrankaFormatedOIB_1">  ČULAP GRADNJA jednostavno društvo s ograničenom odgovornošću za građenje i usluge, OIB 10963926753</derivirana_varijabla>
  </DomainObject.Predmet.ProtustrankaFormatedOIB>
  <DomainObject.Predmet.ProtustrankaFormatedWithAdress>
    <izvorni_sadrzaj> ČULAP GRADNJA jednostavno društvo s ograničenom odgovornošću za građenje i usluge, Vinogradska 31, 21000 Split</izvorni_sadrzaj>
    <derivirana_varijabla naziv="DomainObject.Predmet.ProtustrankaFormatedWithAdress_1"> ČULAP GRADNJA jednostavno društvo s ograničenom odgovornošću za građenje i usluge, Vinogradska 31, 21000 Split</derivirana_varijabla>
  </DomainObject.Predmet.ProtustrankaFormatedWithAdress>
  <DomainObject.Predmet.ProtustrankaFormatedWithAdressOIB>
    <izvorni_sadrzaj> ČULAP GRADNJA jednostavno društvo s ograničenom odgovornošću za građenje i usluge, OIB 10963926753, Vinogradska 31, 21000 Split</izvorni_sadrzaj>
    <derivirana_varijabla naziv="DomainObject.Predmet.ProtustrankaFormatedWithAdressOIB_1"> ČULAP GRADNJA jednostavno društvo s ograničenom odgovornošću za građenje i usluge, OIB 10963926753, Vinogradska 31, 21000 Split</derivirana_varijabla>
  </DomainObject.Predmet.ProtustrankaFormatedWithAdressOIB>
  <DomainObject.Predmet.ProtustrankaWithAdress>
    <izvorni_sadrzaj>ČULAP GRADNJA jednostavno društvo s ograničenom odgovornošću za građenje i usluge Vinogradska 31, 21000 Split</izvorni_sadrzaj>
    <derivirana_varijabla naziv="DomainObject.Predmet.ProtustrankaWithAdress_1">ČULAP GRADNJA jednostavno društvo s ograničenom odgovornošću za građenje i usluge Vinogradska 31, 21000 Split</derivirana_varijabla>
  </DomainObject.Predmet.ProtustrankaWithAdress>
  <DomainObject.Predmet.ProtustrankaWithAdressOIB>
    <izvorni_sadrzaj>ČULAP GRADNJA jednostavno društvo s ograničenom odgovornošću za građenje i usluge, OIB 10963926753, Vinogradska 31, 21000 Split</izvorni_sadrzaj>
    <derivirana_varijabla naziv="DomainObject.Predmet.ProtustrankaWithAdressOIB_1">ČULAP GRADNJA jednostavno društvo s ograničenom odgovornošću za građenje i usluge, OIB 10963926753, Vinogradska 31, 21000 Split</derivirana_varijabla>
  </DomainObject.Predmet.ProtustrankaWithAdressOIB>
  <DomainObject.Predmet.ProtustrankaNazivFormated>
    <izvorni_sadrzaj>ČULAP GRADNJA jednostavno društvo s ograničenom odgovornošću za građenje i usluge</izvorni_sadrzaj>
    <derivirana_varijabla naziv="DomainObject.Predmet.ProtustrankaNazivFormated_1">ČULAP GRADNJA jednostavno društvo s ograničenom odgovornošću za građenje i usluge</derivirana_varijabla>
  </DomainObject.Predmet.ProtustrankaNazivFormated>
  <DomainObject.Predmet.ProtustrankaNazivFormatedOIB>
    <izvorni_sadrzaj>ČULAP GRADNJA jednostavno društvo s ograničenom odgovornošću za građenje i usluge, OIB 10963926753</izvorni_sadrzaj>
    <derivirana_varijabla naziv="DomainObject.Predmet.ProtustrankaNazivFormatedOIB_1">ČULAP GRADNJA jednostavno društvo s ograničenom odgovornošću za građenje i usluge, OIB 10963926753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9355.79</izvorni_sadrzaj>
    <derivirana_varijabla naziv="DomainObject.Predmet.TrenutnaVrijednost_1">9355.79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ČULAP GRADNJA jednostavno društvo s ograničenom odgovornošću za građenje i usluge</item>
    </izvorni_sadrzaj>
    <derivirana_varijabla naziv="DomainObject.Predmet.ProtuStrankaListFormated_1">
      <item>ČULAP GRADNJA jednostavno društvo s ograničenom odgovornošću za građenje i usluge</item>
    </derivirana_varijabla>
  </DomainObject.Predmet.ProtuStrankaListFormated>
  <DomainObject.Predmet.ProtuStrankaListFormatedOIB>
    <izvorni_sadrzaj>
      <item>ČULAP GRADNJA jednostavno društvo s ograničenom odgovornošću za građenje i usluge, OIB 10963926753</item>
    </izvorni_sadrzaj>
    <derivirana_varijabla naziv="DomainObject.Predmet.ProtuStrankaListFormatedOIB_1">
      <item>ČULAP GRADNJA jednostavno društvo s ograničenom odgovornošću za građenje i usluge, OIB 10963926753</item>
    </derivirana_varijabla>
  </DomainObject.Predmet.ProtuStrankaListFormatedOIB>
  <DomainObject.Predmet.ProtuStrankaListFormatedWithAdress>
    <izvorni_sadrzaj>
      <item>ČULAP GRADNJA jednostavno društvo s ograničenom odgovornošću za građenje i usluge, Vinogradska 31, 21000 Split</item>
    </izvorni_sadrzaj>
    <derivirana_varijabla naziv="DomainObject.Predmet.ProtuStrankaListFormatedWithAdress_1">
      <item>ČULAP GRADNJA jednostavno društvo s ograničenom odgovornošću za građenje i usluge, Vinogradska 31, 21000 Split</item>
    </derivirana_varijabla>
  </DomainObject.Predmet.ProtuStrankaListFormatedWithAdress>
  <DomainObject.Predmet.ProtuStrankaListFormatedWithAdressOIB>
    <izvorni_sadrzaj>
      <item>ČULAP GRADNJA jednostavno društvo s ograničenom odgovornošću za građenje i usluge, OIB 10963926753, Vinogradska 31, 21000 Split</item>
    </izvorni_sadrzaj>
    <derivirana_varijabla naziv="DomainObject.Predmet.ProtuStrankaListFormatedWithAdressOIB_1">
      <item>ČULAP GRADNJA jednostavno društvo s ograničenom odgovornošću za građenje i usluge, OIB 10963926753, Vinogradska 31, 21000 Split</item>
    </derivirana_varijabla>
  </DomainObject.Predmet.ProtuStrankaListFormatedWithAdressOIB>
  <DomainObject.Predmet.ProtuStrankaListNazivFormated>
    <izvorni_sadrzaj>
      <item>ČULAP GRADNJA jednostavno društvo s ograničenom odgovornošću za građenje i usluge</item>
    </izvorni_sadrzaj>
    <derivirana_varijabla naziv="DomainObject.Predmet.ProtuStrankaListNazivFormated_1">
      <item>ČULAP GRADNJA jednostavno društvo s ograničenom odgovornošću za građenje i usluge</item>
    </derivirana_varijabla>
  </DomainObject.Predmet.ProtuStrankaListNazivFormated>
  <DomainObject.Predmet.ProtuStrankaListNazivFormatedOIB>
    <izvorni_sadrzaj>
      <item>ČULAP GRADNJA jednostavno društvo s ograničenom odgovornošću za građenje i usluge, OIB 10963926753</item>
    </izvorni_sadrzaj>
    <derivirana_varijabla naziv="DomainObject.Predmet.ProtuStrankaListNazivFormatedOIB_1">
      <item>ČULAP GRADNJA jednostavno društvo s ograničenom odgovornošću za građenje i usluge, OIB 10963926753</item>
    </derivirana_varijabla>
  </DomainObject.Predmet.ProtuStrankaListNazivFormatedOIB>
  <DomainObject.Predmet.OstaliListFormated>
    <izvorni_sadrzaj>
      <item>Marin Čulap</item>
    </izvorni_sadrzaj>
    <derivirana_varijabla naziv="DomainObject.Predmet.OstaliListFormated_1">
      <item>Marin Čulap</item>
    </derivirana_varijabla>
  </DomainObject.Predmet.OstaliListFormated>
  <DomainObject.Predmet.OstaliListFormatedOIB>
    <izvorni_sadrzaj>
      <item>Marin Čulap, OIB 00578999704</item>
    </izvorni_sadrzaj>
    <derivirana_varijabla naziv="DomainObject.Predmet.OstaliListFormatedOIB_1">
      <item>Marin Čulap, OIB 00578999704</item>
    </derivirana_varijabla>
  </DomainObject.Predmet.OstaliListFormatedOIB>
  <DomainObject.Predmet.OstaliListFormatedWithAdress>
    <izvorni_sadrzaj>
      <item>Marin Čulap, Vinogradska 31, 21000 Split</item>
    </izvorni_sadrzaj>
    <derivirana_varijabla naziv="DomainObject.Predmet.OstaliListFormatedWithAdress_1">
      <item>Marin Čulap, Vinogradska 31, 21000 Split</item>
    </derivirana_varijabla>
  </DomainObject.Predmet.OstaliListFormatedWithAdress>
  <DomainObject.Predmet.OstaliListFormatedWithAdressOIB>
    <izvorni_sadrzaj>
      <item>Marin Čulap, OIB 00578999704, Vinogradska 31, 21000 Split</item>
    </izvorni_sadrzaj>
    <derivirana_varijabla naziv="DomainObject.Predmet.OstaliListFormatedWithAdressOIB_1">
      <item>Marin Čulap, OIB 00578999704, Vinogradska 31, 21000 Split</item>
    </derivirana_varijabla>
  </DomainObject.Predmet.OstaliListFormatedWithAdressOIB>
  <DomainObject.Predmet.OstaliListNazivFormated>
    <izvorni_sadrzaj>
      <item>Marin Čulap</item>
    </izvorni_sadrzaj>
    <derivirana_varijabla naziv="DomainObject.Predmet.OstaliListNazivFormated_1">
      <item>Marin Čulap</item>
    </derivirana_varijabla>
  </DomainObject.Predmet.OstaliListNazivFormated>
  <DomainObject.Predmet.OstaliListNazivFormatedOIB>
    <izvorni_sadrzaj>
      <item>Marin Čulap, OIB 00578999704</item>
    </izvorni_sadrzaj>
    <derivirana_varijabla naziv="DomainObject.Predmet.OstaliListNazivFormatedOIB_1">
      <item>Marin Čulap, OIB 00578999704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ČULAP GRADNJA jednostavno društvo s ograničenom odgovornošću za građenje i usluge</izvorni_sadrzaj>
    <derivirana_varijabla naziv="DomainObject.Predmet.ProtustrankaIDrugi_1">ČULAP GRADNJA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ČULAP GRADNJA jednostavno društvo s ograničenom odgovornošću za građenje i usluge, OIB 10963926753, Vinogradska 31, 21000 Split</izvorni_sadrzaj>
    <derivirana_varijabla naziv="DomainObject.Predmet.ProtustrankaIDrugiAdressOIB_1">ČULAP GRADNJA jednostavno društvo s ograničenom odgovornošću za građenje i usluge, OIB 10963926753, Vinogradska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ČULAP GRADNJA jednostavno društvo s ograničenom odgovornošću za građenje i usluge</item>
      <item>FINANCIJSKA AGENCIJA, RC SPLIT</item>
      <item>Marin Čulap</item>
    </izvorni_sadrzaj>
    <derivirana_varijabla naziv="DomainObject.Predmet.SudioniciListNaziv_1">
      <item>ČULAP GRADNJA jednostavno društvo s ograničenom odgovornošću za građenje i usluge</item>
      <item>FINANCIJSKA AGENCIJA, RC SPLIT</item>
      <item>Marin Čulap</item>
    </derivirana_varijabla>
  </DomainObject.Predmet.SudioniciListNaziv>
  <DomainObject.Predmet.SudioniciListAdressOIB>
    <izvorni_sadrzaj>
      <item>ČULAP GRADNJA jednostavno društvo s ograničenom odgovornošću za građenje i usluge, OIB 10963926753, Vinogradska 31,21000 Split</item>
      <item>FINANCIJSKA AGENCIJA, RC SPLIT, OIB 85821130368, Mažuranićevo šetalište 24 b,21000 Split</item>
      <item>Marin Čulap, OIB 00578999704, Vinogradska 31,21000 Split</item>
    </izvorni_sadrzaj>
    <derivirana_varijabla naziv="DomainObject.Predmet.SudioniciListAdressOIB_1">
      <item>ČULAP GRADNJA jednostavno društvo s ograničenom odgovornošću za građenje i usluge, OIB 10963926753, Vinogradska 31,21000 Split</item>
      <item>FINANCIJSKA AGENCIJA, RC SPLIT, OIB 85821130368, Mažuranićevo šetalište 24 b,21000 Split</item>
      <item>Marin Čulap, OIB 00578999704, Vinogradska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10963926753</item>
      <item>, OIB 85821130368</item>
      <item>, OIB 00578999704</item>
    </izvorni_sadrzaj>
    <derivirana_varijabla naziv="DomainObject.Predmet.SudioniciListNazivOIB_1">
      <item>, OIB 10963926753</item>
      <item>, OIB 85821130368</item>
      <item>, OIB 00578999704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St-26/2019-4</izvorni_sadrzaj>
    <derivirana_varijabla naziv="DomainObject.PredzadnjaOdlukaIzPredmeta.Oznaka_1">St-26/2019-4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4309D-2E5D-42D4-8E50-DCF5A89BFD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428</properties:Words>
  <properties:Characters>2282</properties:Characters>
  <properties:Lines>57</properties:Lines>
  <properties:Paragraphs>22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2019-03-07T09:28:00Z</cp:lastPrinted>
  <dcterms:modified xmlns:xsi="http://www.w3.org/2001/XMLSchema-instance" xsi:type="dcterms:W3CDTF">2019-03-07T09:28:00Z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(St-26-2019 Ćulap gradnja - obustava redovni 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