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175d" w14:paraId="320175d" w:rsidRDefault="00286ADB" w:rsidP="001940FB" w:rsidR="00286AD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0241C8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213D30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286ADB" w:rsidP="00AA6BCF" w:rsidR="00286AD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286ADB" w:rsidR="00286AD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286ADB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86ADB" w:rsidP="00286ADB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286AD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86AD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927100"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56D4A">
        <w:rPr>
          <w:rFonts w:cs="Calibri" w:eastAsia="Arial Unicode MS" w:hAnsi="Calibri" w:ascii="Calibri"/>
          <w:kern w:val="1"/>
          <w:lang w:eastAsia="ar-SA" w:val="hr-HR"/>
        </w:rPr>
        <w:t>BRANIMIR BURMAZ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286ADB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0241C8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D56D4A" w:rsidRPr="00D56D4A">
        <w:rPr>
          <w:rFonts w:cs="Calibri" w:hAnsi="Calibri" w:ascii="Calibri"/>
        </w:rPr>
        <w:t>512.310,18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56D4A" w:rsidRPr="00D56D4A">
        <w:rPr>
          <w:rFonts w:cs="Calibri" w:hAnsi="Calibri" w:ascii="Calibri"/>
        </w:rPr>
        <w:t>470.310,18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D56D4A" w:rsidRPr="00D56D4A">
        <w:rPr>
          <w:rFonts w:cs="Calibri" w:hAnsi="Calibri" w:ascii="Calibri"/>
        </w:rPr>
        <w:t>42.000,00 kn</w:t>
      </w:r>
      <w:r w:rsidR="00D56D4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286ADB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86AD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286ADB" w:rsidRPr="00286AD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286ADB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D56D4A" w:rsidP="00E4384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BRANIMIR BURMAZ</w:t>
            </w:r>
            <w:r w:rsidR="00574F98">
              <w:rPr>
                <w:rFonts w:cs="Calibri"/>
              </w:rPr>
              <w:t xml:space="preserve">, </w:t>
            </w:r>
            <w:r w:rsidR="00574F98" w:rsidRPr="00574F98">
              <w:rPr>
                <w:rFonts w:cs="Calibri"/>
              </w:rPr>
              <w:t xml:space="preserve"> </w:t>
            </w:r>
            <w:r w:rsidRPr="00D56D4A">
              <w:rPr>
                <w:rFonts w:cs="Calibri" w:hAnsi="Calibri" w:ascii="Calibri"/>
              </w:rPr>
              <w:t>Uz Pjacu 15a, Bol</w:t>
            </w:r>
            <w:r w:rsidR="00574F98">
              <w:rPr>
                <w:rFonts w:cs="Calibri" w:hAnsi="Calibri" w:ascii="Calibri"/>
              </w:rPr>
              <w:t>,</w:t>
            </w:r>
            <w:r w:rsidR="00574F98"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D56D4A">
              <w:rPr>
                <w:rFonts w:cs="Calibri" w:hAnsi="Calibri" w:ascii="Calibri"/>
              </w:rPr>
              <w:t>3828131052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56D4A" w:rsidP="00574F9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D56D4A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D56D4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56D4A">
              <w:rPr>
                <w:rFonts w:cs="Calibri" w:hAnsi="Calibri" w:ascii="Calibri"/>
              </w:rPr>
              <w:t>512.310,18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D56D4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56D4A">
              <w:rPr>
                <w:rFonts w:cs="Calibri" w:hAnsi="Calibri" w:ascii="Calibri"/>
              </w:rPr>
              <w:t>470.310,18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D56D4A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56D4A">
              <w:rPr>
                <w:rFonts w:cs="Calibri" w:hAnsi="Calibri" w:ascii="Calibri"/>
              </w:rPr>
              <w:t>42.000,00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C06CF" w:rsidP="00AC06CF" w:rsidR="00AC06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C7BDB" w:rsidP="00AC06CF" w:rsidR="00AC06C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06CF" w:rsidP="00AC06CF" w:rsidR="00AC06C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C06CF" w:rsidP="00AC06CF" w:rsidR="00AC06C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C06CF" w:rsidP="00AC06CF" w:rsidR="00AC06C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C06CF" w:rsidP="00AC06CF" w:rsidR="00AC06CF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AC06CF" w:rsidP="00AC06CF" w:rsidR="00AC06CF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4DE" w:rsidR="008534DE">
      <w:pPr>
        <w:spacing w:after="0"/>
      </w:pPr>
      <w:r>
        <w:separator/>
      </w:r>
    </w:p>
  </w:endnote>
  <w:endnote w:id="0" w:type="continuationSeparator">
    <w:p w:rsidRDefault="008534DE" w:rsidR="008534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14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4DE" w:rsidR="008534DE">
      <w:pPr>
        <w:spacing w:after="0"/>
      </w:pPr>
      <w:r>
        <w:separator/>
      </w:r>
    </w:p>
  </w:footnote>
  <w:footnote w:id="0" w:type="continuationSeparator">
    <w:p w:rsidRDefault="008534DE" w:rsidR="008534D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48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41C8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4AD2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148F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3D30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73B0C"/>
    <w:rsid w:val="002810CF"/>
    <w:rsid w:val="00283156"/>
    <w:rsid w:val="002832DD"/>
    <w:rsid w:val="00283C48"/>
    <w:rsid w:val="00286ADB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A70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61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4F98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6289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408F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174C"/>
    <w:rsid w:val="00822D30"/>
    <w:rsid w:val="00830637"/>
    <w:rsid w:val="00831116"/>
    <w:rsid w:val="008534DE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27100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C7BDB"/>
    <w:rsid w:val="009D183D"/>
    <w:rsid w:val="009D6CD3"/>
    <w:rsid w:val="009D7193"/>
    <w:rsid w:val="009E25BA"/>
    <w:rsid w:val="009E3DDE"/>
    <w:rsid w:val="009E5B87"/>
    <w:rsid w:val="009E6910"/>
    <w:rsid w:val="009F1782"/>
    <w:rsid w:val="00A05D26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775BF"/>
    <w:rsid w:val="00A80099"/>
    <w:rsid w:val="00A82463"/>
    <w:rsid w:val="00A875DC"/>
    <w:rsid w:val="00AA41CD"/>
    <w:rsid w:val="00AA6BCF"/>
    <w:rsid w:val="00AB4FC3"/>
    <w:rsid w:val="00AC06CF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44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323A"/>
    <w:rsid w:val="00D447CC"/>
    <w:rsid w:val="00D473A9"/>
    <w:rsid w:val="00D47E18"/>
    <w:rsid w:val="00D51C39"/>
    <w:rsid w:val="00D53F10"/>
    <w:rsid w:val="00D56D4A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67B54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61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48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48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48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48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61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48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48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48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48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1439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2018-08-23T10:32:00Z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St-651/2017-88 / Podnesak - Podnesak (-88.docx)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