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46a0a" w14:paraId="fd46a0a" w:rsidRDefault="006F308D" w:rsidP="006F308D" w:rsidR="006F308D" w:rsidRPr="00E83F64">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120DB" w:rsidP="004120DB" w:rsidR="004120DB">
      <w:pPr>
        <w:jc w:val="both"/>
      </w:pPr>
    </w:p>
    <w:p w:rsidRDefault="0064279C" w:rsidP="0064279C" w:rsidR="0064279C">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EURO-TIR LOGISTIC I TRANSPORT j.d.o.o., Đakovo, Tina Ujevića 5, MBS: 030195275, OIB: 81402041040</w:t>
      </w:r>
      <w:r>
        <w:rPr>
          <w:color w:val="000000"/>
        </w:rPr>
        <w:t>, dana 12. studenog 2018. godine</w:t>
      </w:r>
    </w:p>
    <w:p w:rsidRDefault="00F36784" w:rsidP="00F36784" w:rsidR="00F36784">
      <w:pPr>
        <w:ind w:firstLine="708"/>
        <w:jc w:val="both"/>
        <w:rPr>
          <w:color w:val="000000"/>
        </w:rPr>
      </w:pPr>
    </w:p>
    <w:p w:rsidRDefault="00F36784" w:rsidP="00F36784" w:rsidR="00F36784" w:rsidRPr="00047B69">
      <w:pPr>
        <w:ind w:firstLine="708"/>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F36784">
        <w:t xml:space="preserve">direktoru Draženu Salopek, OIB: 94215611848, Đakovo, Tina Ujevića 5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9E2711">
        <w:t>EURO-TIR LOGISTIC I TRANSPORT j.d.o.o., Đakovo, Tina Ujevića 5, MBS: 030195275, OIB: 81402041040</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8D17C7" w:rsidR="008D17C7">
      <w:pPr>
        <w:ind w:firstLine="708"/>
        <w:jc w:val="both"/>
      </w:pPr>
      <w:r>
        <w:t xml:space="preserve">Dana </w:t>
      </w:r>
      <w:r w:rsidR="009E2711">
        <w:t>23. kolovoza</w:t>
      </w:r>
      <w:r>
        <w:t xml:space="preserve"> 2018. godine zaprimljen je na ovome sudu prijedlog FINANCIJSKE AGENCIJE </w:t>
      </w:r>
      <w:r w:rsidR="009E2711">
        <w:t xml:space="preserve">OIB: 85821130368 </w:t>
      </w:r>
      <w:r>
        <w:t xml:space="preserve">Regionalni centar Osijek, Podružnica Osijek, </w:t>
      </w:r>
      <w:r w:rsidR="009E2711">
        <w:t xml:space="preserve"> </w:t>
      </w:r>
      <w:r>
        <w:t xml:space="preserve">L. </w:t>
      </w:r>
      <w:proofErr w:type="spellStart"/>
      <w:r>
        <w:t>Jägera</w:t>
      </w:r>
      <w:proofErr w:type="spellEnd"/>
      <w:r>
        <w:t xml:space="preserve"> 3, Osijek, klasa: 110-07/18-01/04 </w:t>
      </w:r>
      <w:proofErr w:type="spellStart"/>
      <w:r>
        <w:t>Ur</w:t>
      </w:r>
      <w:proofErr w:type="spellEnd"/>
      <w:r>
        <w:t>. broj 04-06-18-</w:t>
      </w:r>
      <w:r w:rsidR="009E2711">
        <w:t>3701</w:t>
      </w:r>
      <w:r>
        <w:t xml:space="preserve"> od </w:t>
      </w:r>
      <w:r w:rsidR="009E2711">
        <w:t>22. kolovoza</w:t>
      </w:r>
      <w:r>
        <w:t xml:space="preserve"> 2018. godine, za otvaranje stečajnog postupka nad dužnikom </w:t>
      </w:r>
      <w:r w:rsidR="009E2711">
        <w:t>EURO-TIR LOGISTIC I TRANSPORT j.d.o.o., Đakovo, Tina Ujevića 5, MBS: 030195275, OIB: 81402041040</w:t>
      </w:r>
      <w:r>
        <w:t xml:space="preserve">.  </w:t>
      </w:r>
    </w:p>
    <w:p w:rsidRDefault="008D17C7" w:rsidP="008D17C7" w:rsidR="008D17C7">
      <w:pPr>
        <w:ind w:firstLine="708"/>
        <w:jc w:val="both"/>
      </w:pPr>
    </w:p>
    <w:p w:rsidRDefault="008D17C7" w:rsidP="008D17C7" w:rsidR="008D17C7">
      <w:pPr>
        <w:ind w:firstLine="708"/>
        <w:jc w:val="both"/>
      </w:pPr>
      <w:r>
        <w:t xml:space="preserve">U zahtjevu je navela da na dan </w:t>
      </w:r>
      <w:r w:rsidR="009E2711">
        <w:t xml:space="preserve">21. kolovoza </w:t>
      </w:r>
      <w:r>
        <w:t xml:space="preserve">2018. godine dužnik u Očevidniku </w:t>
      </w:r>
      <w:r w:rsidRPr="00836B7D">
        <w:t>redoslijeda osnova za plaćanje ima evidentirane neizvršene osnove za plaćanje u</w:t>
      </w:r>
      <w:r>
        <w:t xml:space="preserve"> neprekinutom razdoblju od 120 dana, u ukupnom iznosu od </w:t>
      </w:r>
      <w:r w:rsidR="009E2711">
        <w:t>82.365,68</w:t>
      </w:r>
      <w:r>
        <w:t xml:space="preserve"> kn, u koji iznos je uračunata kamata i naknada FINE za provedbu ovrhe na novčanim sredstvima dužnika. Navodi da dužnik ima 1 zaposlenog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9E2711">
        <w:t>21. kolovoza</w:t>
      </w:r>
      <w:r w:rsidR="008A4EBD">
        <w:t xml:space="preserve"> </w:t>
      </w:r>
      <w:r>
        <w:t xml:space="preserve">2018. godine te u svom podnesku od </w:t>
      </w:r>
      <w:r w:rsidR="00E31666">
        <w:t xml:space="preserve">22. kolovoza </w:t>
      </w:r>
      <w:r>
        <w:t xml:space="preserve">2018. godine navodi da dužnik na dan </w:t>
      </w:r>
      <w:r w:rsidR="008A4EBD">
        <w:t>2</w:t>
      </w:r>
      <w:r w:rsidR="00E31666">
        <w:t xml:space="preserve">1. kolovoza </w:t>
      </w:r>
      <w:r>
        <w:t xml:space="preserve">2018. godine u Jedinstvenom registru računa ima otvorene sljedeće račune i oročena novčana sredstva: </w:t>
      </w:r>
      <w:r w:rsidR="00DE0227">
        <w:t>HR3124120091140003798 SLATINSKA BANKA D.D.</w:t>
      </w:r>
      <w:r w:rsidR="001043F3">
        <w:t>,</w:t>
      </w:r>
      <w:r>
        <w:rPr>
          <w:color w:val="000000"/>
        </w:rPr>
        <w:t xml:space="preserve"> </w:t>
      </w:r>
      <w:r>
        <w:t xml:space="preserve">te da na temelju čl. 112. st. 5. Stečajnog zakona dužnik na dan </w:t>
      </w:r>
      <w:r w:rsidR="002744B2">
        <w:t xml:space="preserve">21. kolovoza </w:t>
      </w:r>
      <w:r>
        <w:t xml:space="preserve">2018. godine na ime predujma za namirenje troškova stečajnog postupka </w:t>
      </w:r>
      <w:r w:rsidR="008A4EBD">
        <w:t>nema</w:t>
      </w:r>
      <w:r>
        <w:t xml:space="preserve"> zaplijenjena novčana sredstva.</w:t>
      </w:r>
    </w:p>
    <w:p w:rsidRDefault="009D1C0E" w:rsidP="00BD33D5" w:rsidR="009D1C0E">
      <w:pPr>
        <w:jc w:val="both"/>
      </w:pPr>
      <w:r>
        <w:t xml:space="preserve">   </w:t>
      </w:r>
    </w:p>
    <w:p w:rsidRDefault="009D1C0E" w:rsidP="00344FB6" w:rsidR="00BC548C">
      <w:pPr>
        <w:ind w:firstLine="708"/>
        <w:jc w:val="both"/>
      </w:pPr>
      <w:r>
        <w:t xml:space="preserve">Sud je utvrdio da je predlagatelj ovlašten za podnošenje predmetnoga prijedloga temeljem odredbe čl. </w:t>
      </w:r>
      <w:r w:rsidR="008D17C7">
        <w:t>110</w:t>
      </w:r>
      <w:r>
        <w:t xml:space="preserve">. st. 1. </w:t>
      </w:r>
      <w:r w:rsidR="00191C20" w:rsidRPr="007640E8">
        <w:rPr>
          <w:color w:val="000000"/>
        </w:rPr>
        <w:t>Stečajnog zakona (Narodne novine 71/15 i 104/17 dalje: SZ-a)</w:t>
      </w:r>
      <w:r>
        <w:t xml:space="preserve">, a kako osoba iz čl. 110. st. 2. SZ-a nije podnijela prijedlog za otvaranje stečajnog postupka u propisanom roku, sud joj je po službenoj dužnosti naredio dostavu popisa imovine i obveza </w:t>
      </w:r>
      <w:r w:rsidR="00191C20">
        <w:t xml:space="preserve"> </w:t>
      </w:r>
      <w:r>
        <w:lastRenderedPageBreak/>
        <w:t>kao i  pisanog izvješća o financijsko-gospodarskom stanju dužnika te odlučio kao u izreci temeljem odredbi čl. 16., čl. 17., čl. 117., čl. 177., čl. 178. i čl. 180. SZ-a.</w:t>
      </w:r>
    </w:p>
    <w:p w:rsidRDefault="00191C20" w:rsidP="00344FB6" w:rsidR="00191C20">
      <w:pPr>
        <w:ind w:firstLine="708"/>
        <w:jc w:val="both"/>
      </w:pPr>
    </w:p>
    <w:p w:rsidRDefault="004F14D9" w:rsidP="00344FB6" w:rsidR="004F14D9" w:rsidRPr="00047B69">
      <w:pPr>
        <w:ind w:firstLine="708"/>
        <w:jc w:val="both"/>
      </w:pPr>
    </w:p>
    <w:p w:rsidRDefault="00BC548C" w:rsidP="00721780" w:rsidR="00344FB6">
      <w:pPr>
        <w:jc w:val="center"/>
      </w:pPr>
      <w:r w:rsidRPr="00047B69">
        <w:t xml:space="preserve">U Osijeku </w:t>
      </w:r>
      <w:r w:rsidR="002744B2">
        <w:t>12. studenog</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8B467E" w:rsidR="008B467E">
      <w:pPr>
        <w:jc w:val="both"/>
      </w:pPr>
      <w:r w:rsidRPr="00047B69">
        <w:t xml:space="preserve">1. </w:t>
      </w:r>
      <w:r w:rsidR="008B2C9D">
        <w:t>zakonski zastupnik</w:t>
      </w:r>
      <w:r w:rsidR="003A6EEB">
        <w:t xml:space="preserve"> dužnika </w:t>
      </w:r>
      <w:r w:rsidR="008B467E">
        <w:t>Dražen Salopek, Đakovo, Tina Ujevića 5</w:t>
      </w:r>
    </w:p>
    <w:p w:rsidRDefault="008B467E" w:rsidP="00BC548C" w:rsidR="008B467E">
      <w:pPr>
        <w:jc w:val="both"/>
      </w:pPr>
      <w:r w:rsidRPr="00047B69">
        <w:t xml:space="preserve"> </w:t>
      </w:r>
      <w:r w:rsidR="00BC548C" w:rsidRPr="00047B69">
        <w:t xml:space="preserve">2. </w:t>
      </w:r>
      <w:r w:rsidR="00D17B8F">
        <w:t>dužnik</w:t>
      </w:r>
      <w:r w:rsidR="003A6EEB">
        <w:t xml:space="preserve"> </w:t>
      </w:r>
      <w:r>
        <w:t>EURO-TIR LOGISTIC I TRANSPORT j.d.o.o., Đakovo, Tina Ujevića 5</w:t>
      </w:r>
      <w:r w:rsidRPr="00047B69">
        <w:t xml:space="preserve"> </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8B467E">
        <w:rPr>
          <w:color w:val="000000"/>
        </w:rPr>
        <w:t>11.12</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110F" w:rsidR="00DA110F">
      <w:r>
        <w:separator/>
      </w:r>
    </w:p>
  </w:endnote>
  <w:endnote w:id="0" w:type="continuationSeparator">
    <w:p w:rsidRDefault="00DA110F" w:rsidR="00DA11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110F" w:rsidR="00DA110F">
      <w:r>
        <w:separator/>
      </w:r>
    </w:p>
  </w:footnote>
  <w:footnote w:id="0" w:type="continuationSeparator">
    <w:p w:rsidRDefault="00DA110F" w:rsidR="00DA11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1518">
      <w:rPr>
        <w:rStyle w:val="Brojstranice"/>
        <w:noProof/>
      </w:rPr>
      <w:t>3</w:t>
    </w:r>
    <w:r>
      <w:rPr>
        <w:rStyle w:val="Brojstranice"/>
      </w:rPr>
      <w:fldChar w:fldCharType="end"/>
    </w:r>
  </w:p>
  <w:p w:rsidRDefault="009F3D8F" w:rsidP="009F3D8F" w:rsidR="009F3D8F">
    <w:pPr>
      <w:jc w:val="right"/>
    </w:pPr>
    <w:r>
      <w:t>7 St-1087/18-9</w:t>
    </w:r>
  </w:p>
  <w:p w:rsidRDefault="00BF3E59" w:rsidP="00807182" w:rsidR="00BF3E59"/>
  <w:p w:rsidRDefault="0030584C" w:rsidP="0038135F" w:rsidR="0030584C">
    <w:pPr>
      <w:jc w:val="right"/>
    </w:pPr>
  </w:p>
  <w:p w:rsidRDefault="009C2F56" w:rsidP="0038135F" w:rsidR="009C2F56">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4EBB" w:rsidP="00424EBB" w:rsidR="00424EBB">
    <w:pPr>
      <w:jc w:val="right"/>
    </w:pPr>
    <w:r>
      <w:t>7 St-1087/18-9</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1518"/>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44B2"/>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BDB"/>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4EBB"/>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279C"/>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467E"/>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2F56"/>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2711"/>
    <w:rsid w:val="009E323E"/>
    <w:rsid w:val="009E358F"/>
    <w:rsid w:val="009E5A7E"/>
    <w:rsid w:val="009E5FA4"/>
    <w:rsid w:val="009E6BEE"/>
    <w:rsid w:val="009E6F2D"/>
    <w:rsid w:val="009F266E"/>
    <w:rsid w:val="009F30B3"/>
    <w:rsid w:val="009F3D8F"/>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110F"/>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22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1666"/>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67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F3D8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001518"/>
    <w:rPr>
      <w:color w:val="808080"/>
      <w:bdr w:space="0" w:sz="0" w:color="auto" w:val="none"/>
      <w:shd w:fill="CCFFFF" w:color="auto" w:val="clear"/>
    </w:rPr>
  </w:style>
  <w:style w:customStyle="true" w:styleId="eSPISCCParagraphDefaultFont" w:type="character">
    <w:name w:val="eSPIS_CC_Paragraph Default Font"/>
    <w:basedOn w:val="Naglaeno"/>
    <w:rsid w:val="00001518"/>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001518"/>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01518"/>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01518"/>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F3D8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001518"/>
    <w:rPr>
      <w:color w:val="808080"/>
      <w:bdr w:color="auto" w:space="0" w:sz="0" w:val="none"/>
      <w:shd w:color="auto" w:fill="CCFFFF" w:val="clear"/>
    </w:rPr>
  </w:style>
  <w:style w:customStyle="1" w:styleId="eSPISCCParagraphDefaultFont" w:type="character">
    <w:name w:val="eSPIS_CC_Paragraph Default Font"/>
    <w:basedOn w:val="Naglaeno"/>
    <w:rsid w:val="00001518"/>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001518"/>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01518"/>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01518"/>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5513420">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0425084">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034555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2135884">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1087</izvorni_sadrzaj>
    <derivirana_varijabla naziv="DomainObject.Predmet.Broj_1">1087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2018.</izvorni_sadrzaj>
    <derivirana_varijabla naziv="DomainObject.Predmet.DatumOsnivanja_1">23.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St-1087/2018</izvorni_sadrzaj>
    <derivirana_varijabla naziv="DomainObject.Predmet.OznakaBroj_1">St-1087/2018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EURO-TIR LOGISTIC I TRANSPORT j.d.o.o. za prijevoz i trgovinu</izvorni_sadrzaj>
    <derivirana_varijabla naziv="DomainObject.Predmet.ProtustrankaFormated_1">  EURO-TIR LOGISTIC I TRANSPORT j.d.o.o. za prijevoz i trgovinu</derivirana_varijabla>
  </DomainObject.Predmet.ProtustrankaFormated>
  <DomainObject.Predmet.ProtustrankaFormatedOIB>
    <izvorni_sadrzaj>  EURO-TIR LOGISTIC I TRANSPORT j.d.o.o. za prijevoz i trgovinu, OIB 81402041040</izvorni_sadrzaj>
    <derivirana_varijabla naziv="DomainObject.Predmet.ProtustrankaFormatedOIB_1">  EURO-TIR LOGISTIC I TRANSPORT j.d.o.o. za prijevoz i trgovinu, OIB 81402041040</derivirana_varijabla>
  </DomainObject.Predmet.ProtustrankaFormatedOIB>
  <DomainObject.Predmet.ProtustrankaFormatedWithAdress>
    <izvorni_sadrzaj> EURO-TIR LOGISTIC I TRANSPORT j.d.o.o. za prijevoz i trgovinu, Tina Ujevića 5, 31400 Đakovo</izvorni_sadrzaj>
    <derivirana_varijabla naziv="DomainObject.Predmet.ProtustrankaFormatedWithAdress_1"> EURO-TIR LOGISTIC I TRANSPORT j.d.o.o. za prijevoz i trgovinu, Tina Ujevića 5, 31400 Đakovo</derivirana_varijabla>
  </DomainObject.Predmet.ProtustrankaFormatedWithAdress>
  <DomainObject.Predmet.ProtustrankaFormatedWithAdressOIB>
    <izvorni_sadrzaj> EURO-TIR LOGISTIC I TRANSPORT j.d.o.o. za prijevoz i trgovinu, OIB 81402041040, Tina Ujevića 5, 31400 Đakovo</izvorni_sadrzaj>
    <derivirana_varijabla naziv="DomainObject.Predmet.ProtustrankaFormatedWithAdressOIB_1"> EURO-TIR LOGISTIC I TRANSPORT j.d.o.o. za prijevoz i trgovinu, OIB 81402041040, Tina Ujevića 5, 31400 Đakovo</derivirana_varijabla>
  </DomainObject.Predmet.ProtustrankaFormatedWithAdressOIB>
  <DomainObject.Predmet.ProtustrankaWithAdress>
    <izvorni_sadrzaj>EURO-TIR LOGISTIC I TRANSPORT j.d.o.o. za prijevoz i trgovinu Tina Ujevića 5, 31400 Đakovo</izvorni_sadrzaj>
    <derivirana_varijabla naziv="DomainObject.Predmet.ProtustrankaWithAdress_1">EURO-TIR LOGISTIC I TRANSPORT j.d.o.o. za prijevoz i trgovinu Tina Ujevića 5, 31400 Đakovo</derivirana_varijabla>
  </DomainObject.Predmet.ProtustrankaWithAdress>
  <DomainObject.Predmet.ProtustrankaWithAdressOIB>
    <izvorni_sadrzaj>EURO-TIR LOGISTIC I TRANSPORT j.d.o.o. za prijevoz i trgovinu, OIB 81402041040, Tina Ujevića 5, 31400 Đakovo</izvorni_sadrzaj>
    <derivirana_varijabla naziv="DomainObject.Predmet.ProtustrankaWithAdressOIB_1">EURO-TIR LOGISTIC I TRANSPORT j.d.o.o. za prijevoz i trgovinu, OIB 81402041040, Tina Ujevića 5, 31400 Đakovo</derivirana_varijabla>
  </DomainObject.Predmet.ProtustrankaWithAdressOIB>
  <DomainObject.Predmet.ProtustrankaNazivFormated>
    <izvorni_sadrzaj>EURO-TIR LOGISTIC I TRANSPORT j.d.o.o. za prijevoz i trgovinu</izvorni_sadrzaj>
    <derivirana_varijabla naziv="DomainObject.Predmet.ProtustrankaNazivFormated_1">EURO-TIR LOGISTIC I TRANSPORT j.d.o.o. za prijevoz i trgovinu</derivirana_varijabla>
  </DomainObject.Predmet.ProtustrankaNazivFormated>
  <DomainObject.Predmet.ProtustrankaNazivFormatedOIB>
    <izvorni_sadrzaj>EURO-TIR LOGISTIC I TRANSPORT j.d.o.o. za prijevoz i trgovinu, OIB 81402041040</izvorni_sadrzaj>
    <derivirana_varijabla naziv="DomainObject.Predmet.ProtustrankaNazivFormatedOIB_1">EURO-TIR LOGISTIC I TRANSPORT j.d.o.o. za prijevoz i trgovinu, OIB 81402041040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EURO-TIR LOGISTIC I TRANSPORT j.d.o.o. za prijevoz i trgovinu</item>
    </izvorni_sadrzaj>
    <derivirana_varijabla naziv="DomainObject.Predmet.ProtuStrankaListFormated_1">
      <item>EURO-TIR LOGISTIC I TRANSPORT j.d.o.o. za prijevoz i trgovinu</item>
    </derivirana_varijabla>
  </DomainObject.Predmet.ProtuStrankaListFormated>
  <DomainObject.Predmet.ProtuStrankaListFormatedOIB>
    <izvorni_sadrzaj>
      <item>EURO-TIR LOGISTIC I TRANSPORT j.d.o.o. za prijevoz i trgovinu, OIB 81402041040</item>
    </izvorni_sadrzaj>
    <derivirana_varijabla naziv="DomainObject.Predmet.ProtuStrankaListFormatedOIB_1">
      <item>EURO-TIR LOGISTIC I TRANSPORT j.d.o.o. za prijevoz i trgovinu, OIB 81402041040</item>
    </derivirana_varijabla>
  </DomainObject.Predmet.ProtuStrankaListFormatedOIB>
  <DomainObject.Predmet.ProtuStrankaListFormatedWithAdress>
    <izvorni_sadrzaj>
      <item>EURO-TIR LOGISTIC I TRANSPORT j.d.o.o. za prijevoz i trgovinu, Tina Ujevića 5, 31400 Đakovo</item>
    </izvorni_sadrzaj>
    <derivirana_varijabla naziv="DomainObject.Predmet.ProtuStrankaListFormatedWithAdress_1">
      <item>EURO-TIR LOGISTIC I TRANSPORT j.d.o.o. za prijevoz i trgovinu, Tina Ujevića 5, 31400 Đakovo</item>
    </derivirana_varijabla>
  </DomainObject.Predmet.ProtuStrankaListFormatedWithAdress>
  <DomainObject.Predmet.ProtuStrankaListFormatedWithAdressOIB>
    <izvorni_sadrzaj>
      <item>EURO-TIR LOGISTIC I TRANSPORT j.d.o.o. za prijevoz i trgovinu, OIB 81402041040, Tina Ujevića 5, 31400 Đakovo</item>
    </izvorni_sadrzaj>
    <derivirana_varijabla naziv="DomainObject.Predmet.ProtuStrankaListFormatedWithAdressOIB_1">
      <item>EURO-TIR LOGISTIC I TRANSPORT j.d.o.o. za prijevoz i trgovinu, OIB 81402041040, Tina Ujevića 5, 31400 Đakovo</item>
    </derivirana_varijabla>
  </DomainObject.Predmet.ProtuStrankaListFormatedWithAdressOIB>
  <DomainObject.Predmet.ProtuStrankaListNazivFormated>
    <izvorni_sadrzaj>
      <item>EURO-TIR LOGISTIC I TRANSPORT j.d.o.o. za prijevoz i trgovinu</item>
    </izvorni_sadrzaj>
    <derivirana_varijabla naziv="DomainObject.Predmet.ProtuStrankaListNazivFormated_1">
      <item>EURO-TIR LOGISTIC I TRANSPORT j.d.o.o. za prijevoz i trgovinu</item>
    </derivirana_varijabla>
  </DomainObject.Predmet.ProtuStrankaListNazivFormated>
  <DomainObject.Predmet.ProtuStrankaListNazivFormatedOIB>
    <izvorni_sadrzaj>
      <item>EURO-TIR LOGISTIC I TRANSPORT j.d.o.o. za prijevoz i trgovinu, OIB 81402041040</item>
    </izvorni_sadrzaj>
    <derivirana_varijabla naziv="DomainObject.Predmet.ProtuStrankaListNazivFormatedOIB_1">
      <item>EURO-TIR LOGISTIC I TRANSPORT j.d.o.o. za prijevoz i trgovinu, OIB 81402041040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EURO-TIR LOGISTIC I TRANSPORT j.d.o.o. za prijevoz i trgovinu</izvorni_sadrzaj>
    <derivirana_varijabla naziv="DomainObject.Predmet.ProtustrankaIDrugi_1">EURO-TIR LOGISTIC I TRANSPORT j.d.o.o. za prijevoz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EURO-TIR LOGISTIC I TRANSPORT j.d.o.o. za prijevoz i trgovinu, OIB 81402041040, Tina Ujevića 5, 31400 Đakovo</izvorni_sadrzaj>
    <derivirana_varijabla naziv="DomainObject.Predmet.ProtustrankaIDrugiAdressOIB_1">EURO-TIR LOGISTIC I TRANSPORT j.d.o.o. za prijevoz i trgovinu, OIB 81402041040, Tina Ujevića 5,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EURO-TIR LOGISTIC I TRANSPORT j.d.o.o. za prijevoz i trgovinu</item>
    </izvorni_sadrzaj>
    <derivirana_varijabla naziv="DomainObject.Predmet.SudioniciListNaziv_1">
      <item>FINA RC OSIJEK</item>
      <item>EURO-TIR LOGISTIC I TRANSPORT j.d.o.o. za prijevoz i trgovinu</item>
    </derivirana_varijabla>
  </DomainObject.Predmet.SudioniciListNaziv>
  <DomainObject.Predmet.SudioniciListAdressOIB>
    <izvorni_sadrzaj>
      <item>FINA RC OSIJEK, OIB 85821130368</item>
      <item>EURO-TIR LOGISTIC I TRANSPORT j.d.o.o. za prijevoz i trgovinu, OIB 81402041040, Tina Ujevića 5,31400 Đakovo</item>
    </izvorni_sadrzaj>
    <derivirana_varijabla naziv="DomainObject.Predmet.SudioniciListAdressOIB_1">
      <item>FINA RC OSIJEK, OIB 85821130368</item>
      <item>EURO-TIR LOGISTIC I TRANSPORT j.d.o.o. za prijevoz i trgovinu, OIB 81402041040, Tina Ujevića 5,31400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81402041040</item>
    </izvorni_sadrzaj>
    <derivirana_varijabla naziv="DomainObject.Predmet.SudioniciListNazivOIB_1">
      <item>, OIB 85821130368</item>
      <item>, OIB 81402041040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studenog 2018.</izvorni_sadrzaj>
    <derivirana_varijabla naziv="DomainObject.PredzadnjaOdlukaIzPredmeta.DatumDonosenjaOdluke_1">12. studenog 2018.</derivirana_varijabla>
  </DomainObject.PredzadnjaOdlukaIzPredmeta.DatumDonosenjaOdluke>
  <DomainObject.PredzadnjaOdlukaIzPredmeta.Oznaka>
    <izvorni_sadrzaj>St-1087/2018-7</izvorni_sadrzaj>
    <derivirana_varijabla naziv="DomainObject.PredzadnjaOdlukaIzPredmeta.Oznaka_1">St-1087/2018-7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A5E877-6E96-4C21-9B19-C1F3C7E67A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843</properties:Words>
  <properties:Characters>4606</properties:Characters>
  <properties:Lines>134</properties:Lines>
  <properties:Paragraphs>41</properties:Paragraphs>
  <properties:TotalTime>680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2018-11-12T10:48:00Z</cp:lastPrinted>
  <dcterms:modified xmlns:xsi="http://www.w3.org/2001/XMLSchema-instance" xsi:type="dcterms:W3CDTF">2018-11-12T13:41:00Z</dcterms:modified>
  <cp:revision>729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(ZK popis imovine i obveza (-9).docx)</vt:lpwstr>
  </prop:property>
  <prop:property name="CC_coloring" pid="4" fmtid="{D5CDD505-2E9C-101B-9397-08002B2CF9AE}">
    <vt:bool>true</vt:bool>
  </prop:property>
  <prop:property name="BrojStranica" pid="5" fmtid="{D5CDD505-2E9C-101B-9397-08002B2CF9AE}">
    <vt:i4>3</vt:i4>
  </prop:property>
</prop:Properties>
</file>