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1070" w14:paraId="1bd1070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594102">
        <w:rPr>
          <w:rFonts w:hAnsi="Times New Roman" w:ascii="Times New Roman"/>
          <w:szCs w:val="24"/>
          <w:lang w:val="hr-HR"/>
        </w:rPr>
        <w:t>5530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81B33" w:rsidRPr="00F47510">
        <w:rPr>
          <w:rFonts w:hAnsi="Times New Roman" w:ascii="Times New Roman"/>
        </w:rPr>
        <w:t xml:space="preserve">VALTURA d.o.o., Zagreb, Put Marijana Matkovića 3, </w:t>
      </w:r>
      <w:r w:rsidR="00181B33" w:rsidRPr="00F47510">
        <w:rPr>
          <w:rFonts w:hAnsi="Times New Roman" w:ascii="Times New Roman"/>
          <w:szCs w:val="24"/>
        </w:rPr>
        <w:t>OIB: 00348240656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</w:t>
      </w:r>
      <w:r w:rsidR="00181B33">
        <w:rPr>
          <w:rFonts w:hAnsi="Times New Roman" w:ascii="Times New Roman"/>
          <w:szCs w:val="24"/>
        </w:rPr>
        <w:t>274588</w:t>
      </w:r>
      <w:r w:rsidR="009040F1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594102">
        <w:rPr>
          <w:rFonts w:hAnsi="Times New Roman" w:ascii="Times New Roman"/>
          <w:szCs w:val="24"/>
          <w:lang w:val="hr-HR"/>
        </w:rPr>
        <w:t>5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81B33" w:rsidRPr="00F47510">
        <w:rPr>
          <w:rFonts w:hAnsi="Times New Roman" w:ascii="Times New Roman"/>
        </w:rPr>
        <w:t xml:space="preserve">VALTURA d.o.o., Zagreb, Put Marijana Matkovića 3, </w:t>
      </w:r>
      <w:r w:rsidR="00181B33" w:rsidRPr="00F47510">
        <w:rPr>
          <w:rFonts w:hAnsi="Times New Roman" w:ascii="Times New Roman"/>
          <w:szCs w:val="24"/>
        </w:rPr>
        <w:t>OIB: 00348240656</w:t>
      </w:r>
      <w:r w:rsidR="00181B33" w:rsidRPr="00307078">
        <w:rPr>
          <w:rFonts w:hAnsi="Times New Roman" w:ascii="Times New Roman"/>
          <w:szCs w:val="24"/>
        </w:rPr>
        <w:t>,</w:t>
      </w:r>
      <w:r w:rsidR="00181B33" w:rsidRPr="003C62B9">
        <w:rPr>
          <w:rFonts w:hAnsi="Times New Roman" w:ascii="Times New Roman"/>
          <w:szCs w:val="24"/>
        </w:rPr>
        <w:t xml:space="preserve"> </w:t>
      </w:r>
      <w:r w:rsidR="00181B33">
        <w:rPr>
          <w:rFonts w:hAnsi="Times New Roman" w:ascii="Times New Roman"/>
          <w:szCs w:val="24"/>
        </w:rPr>
        <w:t>MBS: 080274588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</w:t>
      </w:r>
      <w:r w:rsidR="00594102">
        <w:rPr>
          <w:rFonts w:hAnsi="Times New Roman" w:ascii="Times New Roman"/>
          <w:szCs w:val="24"/>
        </w:rPr>
        <w:t>5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181B33">
        <w:rPr>
          <w:rFonts w:hAnsi="Times New Roman" w:ascii="Times New Roman"/>
          <w:szCs w:val="24"/>
        </w:rPr>
        <w:t>Željko Vugrić, Velika Gorica, A. Cesarca 52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81B33" w:rsidRPr="00F47510">
        <w:rPr>
          <w:rFonts w:hAnsi="Times New Roman" w:ascii="Times New Roman"/>
        </w:rPr>
        <w:t xml:space="preserve">VALTURA d.o.o., Zagreb, Put Marijana Matkovića 3, </w:t>
      </w:r>
      <w:r w:rsidR="00181B33" w:rsidRPr="00F47510">
        <w:rPr>
          <w:rFonts w:hAnsi="Times New Roman" w:ascii="Times New Roman"/>
          <w:szCs w:val="24"/>
        </w:rPr>
        <w:t>OIB: 00348240656</w:t>
      </w:r>
      <w:r w:rsidR="00181B33" w:rsidRPr="00307078">
        <w:rPr>
          <w:rFonts w:hAnsi="Times New Roman" w:ascii="Times New Roman"/>
          <w:szCs w:val="24"/>
        </w:rPr>
        <w:t>,</w:t>
      </w:r>
      <w:r w:rsidR="00181B33" w:rsidRPr="003C62B9">
        <w:rPr>
          <w:rFonts w:hAnsi="Times New Roman" w:ascii="Times New Roman"/>
          <w:szCs w:val="24"/>
        </w:rPr>
        <w:t xml:space="preserve"> </w:t>
      </w:r>
      <w:r w:rsidR="00181B33">
        <w:rPr>
          <w:rFonts w:hAnsi="Times New Roman" w:ascii="Times New Roman"/>
          <w:szCs w:val="24"/>
        </w:rPr>
        <w:t>MBS: 080274588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594102">
        <w:rPr>
          <w:rFonts w:hAnsi="Times New Roman" w:ascii="Times New Roman"/>
          <w:lang w:val="hr-HR"/>
        </w:rPr>
        <w:t>5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62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94102">
      <w:rPr>
        <w:rFonts w:hAnsi="Times New Roman" w:ascii="Times New Roman"/>
        <w:lang w:val="hr-HR"/>
      </w:rPr>
      <w:t>5530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7B3"/>
    <w:rsid w:val="000E6B8A"/>
    <w:rsid w:val="00110F1B"/>
    <w:rsid w:val="00112B50"/>
    <w:rsid w:val="0012231E"/>
    <w:rsid w:val="0013420C"/>
    <w:rsid w:val="001650CE"/>
    <w:rsid w:val="00181B33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1B3E"/>
    <w:rsid w:val="0031751B"/>
    <w:rsid w:val="003401A1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11DA9"/>
    <w:rsid w:val="00517210"/>
    <w:rsid w:val="005274D0"/>
    <w:rsid w:val="00532B71"/>
    <w:rsid w:val="00561E9F"/>
    <w:rsid w:val="00572057"/>
    <w:rsid w:val="005940E9"/>
    <w:rsid w:val="00594102"/>
    <w:rsid w:val="005D573E"/>
    <w:rsid w:val="006327C4"/>
    <w:rsid w:val="006356C5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130C6"/>
    <w:rsid w:val="008249AD"/>
    <w:rsid w:val="00840E3D"/>
    <w:rsid w:val="00846CED"/>
    <w:rsid w:val="00867F16"/>
    <w:rsid w:val="00870918"/>
    <w:rsid w:val="008762B1"/>
    <w:rsid w:val="0088293F"/>
    <w:rsid w:val="008875CE"/>
    <w:rsid w:val="0089131D"/>
    <w:rsid w:val="00894A6F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74457"/>
    <w:rsid w:val="00C86A43"/>
    <w:rsid w:val="00C86BD1"/>
    <w:rsid w:val="00C90E2C"/>
    <w:rsid w:val="00CF2939"/>
    <w:rsid w:val="00D20821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6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2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2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2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2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6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2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2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2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2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5530</izvorni_sadrzaj>
    <derivirana_varijabla naziv="DomainObject.Predmet.Broj_1">5530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St-5530/2015</izvorni_sadrzaj>
    <derivirana_varijabla naziv="DomainObject.Predmet.OznakaBroj_1">St-5530/2015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VALTURA d.o.o. zastupanog po punomoćniku DRAGUTIN ZAJEC</izvorni_sadrzaj>
    <derivirana_varijabla naziv="DomainObject.Predmet.ProtustrankaFormated_1">  VALTURA d.o.o. zastupanog po punomoćniku DRAGUTIN ZAJEC</derivirana_varijabla>
  </DomainObject.Predmet.ProtustrankaFormated>
  <DomainObject.Predmet.ProtustrankaFormatedOIB>
    <izvorni_sadrzaj>  VALTURA d.o.o., OIB 00348240656 zastupanog po punomoćniku DRAGUTIN ZAJEC</izvorni_sadrzaj>
    <derivirana_varijabla naziv="DomainObject.Predmet.ProtustrankaFormatedOIB_1">  VALTURA d.o.o., OIB 00348240656 zastupanog po punomoćniku DRAGUTIN ZAJEC</derivirana_varijabla>
  </DomainObject.Predmet.ProtustrankaFormatedOIB>
  <DomainObject.Predmet.ProtustrankaFormatedWithAdress>
    <izvorni_sadrzaj> VALTURA d.o.o., Put Marijana Matkovića 3, 10000 Zagreb zastupanog po punomoćniku DRAGUTIN ZAJEC</izvorni_sadrzaj>
    <derivirana_varijabla naziv="DomainObject.Predmet.ProtustrankaFormatedWithAdress_1"> VALTURA d.o.o., Put Marijana Matkovića 3, 10000 Zagreb zastupanog po punomoćniku DRAGUTIN ZAJEC</derivirana_varijabla>
  </DomainObject.Predmet.ProtustrankaFormatedWithAdress>
  <DomainObject.Predmet.ProtustrankaFormatedWithAdressOIB>
    <izvorni_sadrzaj> VALTURA d.o.o., OIB 00348240656, Put Marijana Matkovića 3, 10000 Zagreb zastupanog po punomoćniku DRAGUTIN ZAJEC</izvorni_sadrzaj>
    <derivirana_varijabla naziv="DomainObject.Predmet.ProtustrankaFormatedWithAdressOIB_1"> VALTURA d.o.o., OIB 00348240656, Put Marijana Matkovića 3, 10000 Zagreb zastupanog po punomoćniku DRAGUTIN ZAJEC</derivirana_varijabla>
  </DomainObject.Predmet.ProtustrankaFormatedWithAdressOIB>
  <DomainObject.Predmet.ProtustrankaWithAdress>
    <izvorni_sadrzaj>VALTURA d.o.o. Put Marijana Matkovića 3, 10000 Zagreb</izvorni_sadrzaj>
    <derivirana_varijabla naziv="DomainObject.Predmet.ProtustrankaWithAdress_1">VALTURA d.o.o. Put Marijana Matkovića 3, 10000 Zagreb</derivirana_varijabla>
  </DomainObject.Predmet.ProtustrankaWithAdress>
  <DomainObject.Predmet.ProtustrankaWithAdressOIB>
    <izvorni_sadrzaj>VALTURA d.o.o., OIB 00348240656, Put Marijana Matkovića 3, 10000 Zagreb</izvorni_sadrzaj>
    <derivirana_varijabla naziv="DomainObject.Predmet.ProtustrankaWithAdressOIB_1">VALTURA d.o.o., OIB 00348240656, Put Marijana Matkovića 3, 10000 Zagreb</derivirana_varijabla>
  </DomainObject.Predmet.ProtustrankaWithAdressOIB>
  <DomainObject.Predmet.ProtustrankaNazivFormated>
    <izvorni_sadrzaj>VALTURA d.o.o.</izvorni_sadrzaj>
    <derivirana_varijabla naziv="DomainObject.Predmet.ProtustrankaNazivFormated_1">VALTURA d.o.o.</derivirana_varijabla>
  </DomainObject.Predmet.ProtustrankaNazivFormated>
  <DomainObject.Predmet.ProtustrankaNazivFormatedOIB>
    <izvorni_sadrzaj>VALTURA d.o.o., OIB 00348240656</izvorni_sadrzaj>
    <derivirana_varijabla naziv="DomainObject.Predmet.ProtustrankaNazivFormatedOIB_1">VALTURA d.o.o., OIB 00348240656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VALTURA d.o.o. zastupanog po punomoćniku DRAGUTIN ZAJEC</item>
    </izvorni_sadrzaj>
    <derivirana_varijabla naziv="DomainObject.Predmet.ProtuStrankaListFormated_1">
      <item>VALTURA d.o.o. zastupanog po punomoćniku DRAGUTIN ZAJEC</item>
    </derivirana_varijabla>
  </DomainObject.Predmet.ProtuStrankaListFormated>
  <DomainObject.Predmet.ProtuStrankaListFormatedOIB>
    <izvorni_sadrzaj>
      <item>VALTURA d.o.o., OIB 00348240656 zastupanog po punomoćniku DRAGUTIN ZAJEC</item>
    </izvorni_sadrzaj>
    <derivirana_varijabla naziv="DomainObject.Predmet.ProtuStrankaListFormatedOIB_1">
      <item>VALTURA d.o.o., OIB 00348240656 zastupanog po punomoćniku DRAGUTIN ZAJEC</item>
    </derivirana_varijabla>
  </DomainObject.Predmet.ProtuStrankaListFormatedOIB>
  <DomainObject.Predmet.ProtuStrankaListFormatedWithAdress>
    <izvorni_sadrzaj>
      <item>VALTURA d.o.o., Put Marijana Matkovića 3, 10000 Zagreb zastupanog po punomoćniku DRAGUTIN ZAJEC</item>
    </izvorni_sadrzaj>
    <derivirana_varijabla naziv="DomainObject.Predmet.ProtuStrankaListFormatedWithAdress_1">
      <item>VALTURA d.o.o., Put Marijana Matkovića 3, 10000 Zagreb zastupanog po punomoćniku DRAGUTIN ZAJEC</item>
    </derivirana_varijabla>
  </DomainObject.Predmet.ProtuStrankaListFormatedWithAdress>
  <DomainObject.Predmet.ProtuStrankaListFormatedWithAdressOIB>
    <izvorni_sadrzaj>
      <item>VALTURA d.o.o., OIB 00348240656, Put Marijana Matkovića 3, 10000 Zagreb zastupanog po punomoćniku DRAGUTIN ZAJEC</item>
    </izvorni_sadrzaj>
    <derivirana_varijabla naziv="DomainObject.Predmet.ProtuStrankaListFormatedWithAdressOIB_1">
      <item>VALTURA d.o.o., OIB 00348240656, Put Marijana Matkovića 3, 10000 Zagreb zastupanog po punomoćniku DRAGUTIN ZAJEC</item>
    </derivirana_varijabla>
  </DomainObject.Predmet.ProtuStrankaListFormatedWithAdressOIB>
  <DomainObject.Predmet.ProtuStrankaListNazivFormated>
    <izvorni_sadrzaj>
      <item>VALTURA d.o.o.</item>
    </izvorni_sadrzaj>
    <derivirana_varijabla naziv="DomainObject.Predmet.ProtuStrankaListNazivFormated_1">
      <item>VALTURA d.o.o.</item>
    </derivirana_varijabla>
  </DomainObject.Predmet.ProtuStrankaListNazivFormated>
  <DomainObject.Predmet.ProtuStrankaListNazivFormatedOIB>
    <izvorni_sadrzaj>
      <item>VALTURA d.o.o., OIB 00348240656</item>
    </izvorni_sadrzaj>
    <derivirana_varijabla naziv="DomainObject.Predmet.ProtuStrankaListNazivFormatedOIB_1">
      <item>VALTURA d.o.o., OIB 00348240656</item>
    </derivirana_varijabla>
  </DomainObject.Predmet.ProtuStrankaListNazivFormatedOIB>
  <DomainObject.Predmet.OstaliListFormated>
    <izvorni_sadrzaj>
      <item>DRAGUTIN ZAJEC punomoćnik sudionika u postupku VALTURA d.o.o.</item>
    </izvorni_sadrzaj>
    <derivirana_varijabla naziv="DomainObject.Predmet.OstaliListFormated_1">
      <item>DRAGUTIN ZAJEC punomoćnik sudionika u postupku VALTURA d.o.o.</item>
    </derivirana_varijabla>
  </DomainObject.Predmet.OstaliListFormated>
  <DomainObject.Predmet.OstaliListFormatedOIB>
    <izvorni_sadrzaj>
      <item>DRAGUTIN ZAJEC punomoćnik sudionika u postupku VALTURA d.o.o.</item>
    </izvorni_sadrzaj>
    <derivirana_varijabla naziv="DomainObject.Predmet.OstaliListFormatedOIB_1">
      <item>DRAGUTIN ZAJEC punomoćnik sudionika u postupku VALTURA d.o.o.</item>
    </derivirana_varijabla>
  </DomainObject.Predmet.OstaliListFormatedOIB>
  <DomainObject.Predmet.OstaliListFormatedWithAdress>
    <izvorni_sadrzaj>
      <item>DRAGUTIN ZAJEC, Put Marijana Matkovića 3, 10000 Zagreb punomoćnik sudionika u postupku VALTURA d.o.o.</item>
    </izvorni_sadrzaj>
    <derivirana_varijabla naziv="DomainObject.Predmet.OstaliListFormatedWithAdress_1">
      <item>DRAGUTIN ZAJEC, Put Marijana Matkovića 3, 10000 Zagreb punomoćnik sudionika u postupku VALTURA d.o.o.</item>
    </derivirana_varijabla>
  </DomainObject.Predmet.OstaliListFormatedWithAdress>
  <DomainObject.Predmet.OstaliListFormatedWithAdressOIB>
    <izvorni_sadrzaj>
      <item>DRAGUTIN ZAJEC, Put Marijana Matkovića 3, 10000 Zagreb punomoćnik sudionika u postupku VALTURA d.o.o.</item>
    </izvorni_sadrzaj>
    <derivirana_varijabla naziv="DomainObject.Predmet.OstaliListFormatedWithAdressOIB_1">
      <item>DRAGUTIN ZAJEC, Put Marijana Matkovića 3, 10000 Zagreb punomoćnik sudionika u postupku VALTURA d.o.o.</item>
    </derivirana_varijabla>
  </DomainObject.Predmet.OstaliListFormatedWithAdressOIB>
  <DomainObject.Predmet.OstaliListNazivFormated>
    <izvorni_sadrzaj>
      <item>DRAGUTIN ZAJEC</item>
    </izvorni_sadrzaj>
    <derivirana_varijabla naziv="DomainObject.Predmet.OstaliListNazivFormated_1">
      <item>DRAGUTIN ZAJEC</item>
    </derivirana_varijabla>
  </DomainObject.Predmet.OstaliListNazivFormated>
  <DomainObject.Predmet.OstaliListNazivFormatedOIB>
    <izvorni_sadrzaj>
      <item>DRAGUTIN ZAJEC</item>
    </izvorni_sadrzaj>
    <derivirana_varijabla naziv="DomainObject.Predmet.OstaliListNazivFormatedOIB_1">
      <item>DRAGUTIN ZAJEC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VALTURA d.o.o.</izvorni_sadrzaj>
    <derivirana_varijabla naziv="DomainObject.Predmet.ProtustrankaIDrugi_1">VALTURA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VALTURA d.o.o., OIB 00348240656, Put Marijana Matkovića 3, 10000 Zagreb</izvorni_sadrzaj>
    <derivirana_varijabla naziv="DomainObject.Predmet.ProtustrankaIDrugiAdressOIB_1">VALTURA d.o.o., OIB 00348240656, Put Marijana Matkovića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VALTURA d.o.o.</item>
      <item>DRAGUTIN ZAJEC</item>
    </izvorni_sadrzaj>
    <derivirana_varijabla naziv="DomainObject.Predmet.SudioniciListNaziv_1">
      <item>FINA Regionalni centar Zagreb</item>
      <item>VALTURA d.o.o.</item>
      <item>DRAGUTIN ZAJEC</item>
    </derivirana_varijabla>
  </DomainObject.Predmet.SudioniciListNaziv>
  <DomainObject.Predmet.SudioniciListAdressOIB>
    <izvorni_sadrzaj>
      <item>FINA Regionalni centar Zagreb, OIB 85821130368, Trg svibanjskih žrtava 1995.br 1,10000 Zagreb</item>
      <item>VALTURA d.o.o., OIB 00348240656, Put Marijana Matkovića 3,10000 Zagreb</item>
      <item>DRAGUTIN ZAJEC, Put Marijana Matkovića 3,10000 Zagreb</item>
    </izvorni_sadrzaj>
    <derivirana_varijabla naziv="DomainObject.Predmet.SudioniciListAdressOIB_1">
      <item>FINA Regionalni centar Zagreb, OIB 85821130368, Trg svibanjskih žrtava 1995.br 1,10000 Zagreb</item>
      <item>VALTURA d.o.o., OIB 00348240656, Put Marijana Matkovića 3,10000 Zagreb</item>
      <item>DRAGUTIN ZAJEC, Put Marijana Matkovića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00348240656</item>
      <item>, OIB null</item>
    </izvorni_sadrzaj>
    <derivirana_varijabla naziv="DomainObject.Predmet.SudioniciListNazivOIB_1">
      <item>, OIB 85821130368</item>
      <item>, OIB 00348240656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2392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2016-04-05T06:11:00Z</dcterms:created>
  <dc:creator>Sudsko vijeæe</dc:creator>
  <cp:lastModifiedBy>Nevenka Furić</cp:lastModifiedBy>
  <cp:lastPrinted>2016-04-05T06:34:00Z</cp:lastPrinted>
  <dcterms:modified xmlns:xsi="http://www.w3.org/2001/XMLSchema-instance" xsi:type="dcterms:W3CDTF">2016-04-05T06:35:00Z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