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4822" w14:paraId="2974822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E223A6" w:rsidP="002F5F3B" w:rsidR="005078C7" w:rsidRPr="006456E1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DF1" w:rsidRPr="006456E1">
        <w:t xml:space="preserve"> </w:t>
      </w:r>
    </w:p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2F5F3B">
        <w:t xml:space="preserve"> 2/II</w:t>
      </w:r>
      <w:r w:rsidR="002F5F3B">
        <w:tab/>
      </w:r>
      <w:r w:rsidR="002F5F3B">
        <w:tab/>
      </w:r>
      <w:r w:rsidR="002F5F3B">
        <w:tab/>
      </w:r>
      <w:r w:rsidR="002F5F3B">
        <w:tab/>
      </w:r>
      <w:r w:rsidR="002F5F3B">
        <w:tab/>
      </w:r>
      <w:r w:rsidR="002F5F3B">
        <w:tab/>
      </w:r>
      <w:r w:rsidR="002F5F3B">
        <w:tab/>
        <w:t xml:space="preserve">       67.</w:t>
      </w:r>
      <w:r w:rsidR="00912165">
        <w:t>St-</w:t>
      </w:r>
      <w:r w:rsidR="00241BDA">
        <w:t>904/13</w:t>
      </w:r>
      <w:r w:rsidR="002F5F3B">
        <w:t>-94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241BDA" w:rsidRPr="00241BDA">
        <w:rPr>
          <w:bCs/>
          <w:lang w:val="pt-BR"/>
        </w:rPr>
        <w:t xml:space="preserve">FORTUNA ML ŠPORT d.o.o. u stečaju, Zagreb, Josipa Slavenskog 1, </w:t>
      </w:r>
      <w:r w:rsidR="00241BDA" w:rsidRPr="00241BDA">
        <w:rPr>
          <w:bCs/>
        </w:rPr>
        <w:t>OIB: 32305629543</w:t>
      </w:r>
      <w:r w:rsidR="00DB2BF3" w:rsidRPr="00DB2BF3">
        <w:rPr>
          <w:lang w:val="en-US"/>
        </w:rPr>
        <w:t xml:space="preserve">, </w:t>
      </w:r>
      <w:r w:rsidR="002F5F3B">
        <w:rPr>
          <w:lang w:val="en-US"/>
        </w:rPr>
        <w:t xml:space="preserve">27. </w:t>
      </w:r>
      <w:proofErr w:type="spellStart"/>
      <w:proofErr w:type="gramStart"/>
      <w:r w:rsidR="002F5F3B">
        <w:rPr>
          <w:lang w:val="en-US"/>
        </w:rPr>
        <w:t>prosinca</w:t>
      </w:r>
      <w:proofErr w:type="spellEnd"/>
      <w:proofErr w:type="gramEnd"/>
      <w:r w:rsidR="00EF0961" w:rsidRPr="002F5F3B">
        <w:rPr>
          <w:lang w:val="en-US"/>
        </w:rPr>
        <w:t xml:space="preserve"> </w:t>
      </w:r>
      <w:r w:rsidR="00EF0961">
        <w:rPr>
          <w:lang w:val="en-US"/>
        </w:rPr>
        <w:t>2017.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241BDA">
        <w:t>St-904/13</w:t>
      </w:r>
      <w:r w:rsidR="006456E1">
        <w:t xml:space="preserve">, </w:t>
      </w:r>
      <w:r w:rsidRPr="006456E1">
        <w:t xml:space="preserve">nad stečajnim dužnikom, </w:t>
      </w:r>
      <w:r w:rsidR="00241BDA" w:rsidRPr="00241BDA">
        <w:rPr>
          <w:bCs/>
          <w:lang w:val="pt-BR"/>
        </w:rPr>
        <w:t xml:space="preserve">FORTUNA ML ŠPORT d.o.o. u stečaju, Zagreb, Josipa Slavenskog 1, </w:t>
      </w:r>
      <w:r w:rsidR="00241BDA" w:rsidRPr="00241BDA">
        <w:rPr>
          <w:bCs/>
        </w:rPr>
        <w:t>OIB: 32305629543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241BDA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 w:rsidR="00241BDA">
        <w:t>18. prosinca</w:t>
      </w:r>
      <w:r w:rsidR="00EF0961">
        <w:t xml:space="preserve"> 2017</w:t>
      </w:r>
      <w:r>
        <w:t>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prvog</w:t>
      </w:r>
      <w:r w:rsidR="001A3790" w:rsidRPr="006456E1">
        <w:t xml:space="preserve"> višeg isplatnog reda u iznosu od </w:t>
      </w:r>
      <w:r w:rsidR="00241BDA">
        <w:t xml:space="preserve">17.686,61 kn i stečajnih vjerovnika drugog višeg isplatnog reda u iznosu od 24.674,41 kn </w:t>
      </w:r>
      <w:r>
        <w:t>te je priložio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162145">
        <w:t xml:space="preserve"> Stečajnog zakona</w:t>
      </w:r>
      <w:r w:rsidR="00A62F4B" w:rsidRPr="006456E1">
        <w:t xml:space="preserve"> </w:t>
      </w:r>
      <w:r w:rsidR="00162145" w:rsidRPr="00162145">
        <w:t>(„Narodne novine“ broj 44/96, 29/99, 129/00, 123/03</w:t>
      </w:r>
      <w:r w:rsidR="00162145">
        <w:t>, 82/06, 116/10, 25/12 i 133/12)</w:t>
      </w:r>
      <w:r w:rsidR="00162145" w:rsidRPr="00162145">
        <w:t xml:space="preserve"> koji se primjenjuje na temelju odredbe čl. 441. Stečajnog zakona („Narodne novine“ br. 71/15</w:t>
      </w:r>
      <w:r w:rsidR="00162145">
        <w:t xml:space="preserve"> i 104/17</w:t>
      </w:r>
      <w:r w:rsidR="00162145" w:rsidRPr="00162145">
        <w:t>)</w:t>
      </w:r>
      <w:r w:rsidR="00162145">
        <w:t xml:space="preserve"> </w:t>
      </w:r>
      <w:r w:rsidR="00A62F4B" w:rsidRPr="006456E1">
        <w:t>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241BDA" w:rsidR="0090700A" w:rsidRPr="00241BDA">
      <w:pPr>
        <w:jc w:val="center"/>
      </w:pPr>
      <w:r w:rsidRPr="006456E1">
        <w:t xml:space="preserve">U Zagrebu </w:t>
      </w:r>
      <w:r w:rsidR="002F5F3B">
        <w:t>27. prosinca</w:t>
      </w:r>
      <w:r w:rsidR="00EF0961" w:rsidRPr="002F5F3B">
        <w:t xml:space="preserve"> </w:t>
      </w:r>
      <w:r w:rsidR="00EF0961">
        <w:t>2017</w:t>
      </w:r>
      <w:r w:rsidRPr="006456E1">
        <w:t>.</w:t>
      </w:r>
      <w:r w:rsidR="0090700A" w:rsidRPr="006456E1">
        <w:t xml:space="preserve"> </w:t>
      </w: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2F5F3B">
        <w:t>,</w:t>
      </w:r>
      <w:proofErr w:type="spellStart"/>
      <w:r w:rsidR="002F5F3B">
        <w:t>v.r</w:t>
      </w:r>
      <w:proofErr w:type="spellEnd"/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241BDA" w:rsidR="005078C7" w:rsidRPr="006456E1">
      <w:pPr>
        <w:jc w:val="both"/>
      </w:pPr>
      <w:r w:rsidRPr="006456E1">
        <w:t xml:space="preserve">Protiv ovog rješenja dozvoljena je žalba. Žalba se podnosi ovom sudu u 3 primjerka za Visoki trgovački sud RH u roku od 8 dana od dana dostave rješenja.  </w:t>
      </w:r>
    </w:p>
    <w:p w:rsidRDefault="002F5F3B" w:rsidP="00BA7734" w:rsidR="002F5F3B">
      <w:pPr>
        <w:tabs>
          <w:tab w:pos="5134" w:val="left"/>
        </w:tabs>
        <w:jc w:val="right"/>
      </w:pPr>
    </w:p>
    <w:p w:rsidRDefault="002F5F3B" w:rsidP="00BA7734" w:rsidR="002F5F3B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otpravka</w:t>
      </w:r>
      <w:proofErr w:type="spellEnd"/>
      <w:r w:rsidRPr="00BA7734">
        <w:t xml:space="preserve"> – ovlašteni službenik : </w:t>
      </w:r>
    </w:p>
    <w:p w:rsidRDefault="002F5F3B" w:rsidP="00BA7734" w:rsidR="002F5F3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2F5F3B" w:rsidR="002F5F3B" w:rsidRPr="00BA7734"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62145"/>
    <w:rsid w:val="00176073"/>
    <w:rsid w:val="001A3790"/>
    <w:rsid w:val="00203307"/>
    <w:rsid w:val="00241BDA"/>
    <w:rsid w:val="002F5F3B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B04AE3"/>
    <w:rsid w:val="00BB4D3C"/>
    <w:rsid w:val="00C13CBD"/>
    <w:rsid w:val="00CB2690"/>
    <w:rsid w:val="00CC222A"/>
    <w:rsid w:val="00D17CA3"/>
    <w:rsid w:val="00D92B24"/>
    <w:rsid w:val="00D966A3"/>
    <w:rsid w:val="00DB2BF3"/>
    <w:rsid w:val="00E223A6"/>
    <w:rsid w:val="00E75EA5"/>
    <w:rsid w:val="00EF09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F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F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F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završnu diobu</izvorni_sadrzaj>
    <derivirana_varijabla naziv="DomainObject.Primjedba_1">suglasnost za završnu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St-904/2013</izvorni_sadrzaj>
    <derivirana_varijabla naziv="DomainObject.Predmet.OznakaBroj_1">St-904/2013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ML ŠPORT d.o.o. za trgovinu i usluge zastupanog po punomoćniku ZZ Mile Lasić; ZZ Jadranka Lasić</izvorni_sadrzaj>
    <derivirana_varijabla naziv="DomainObject.Predmet.ProtustrankaFormated_1">  FORTUNA ML ŠPORT d.o.o. za trgovinu i usluge zastupanog po punomoćniku ZZ Mile Lasić; ZZ Jadranka Lasić</derivirana_varijabla>
  </DomainObject.Predmet.ProtustrankaFormated>
  <DomainObject.Predmet.ProtustrankaFormatedOIB>
    <izvorni_sadrzaj>  FORTUNA ML ŠPORT d.o.o. za trgovinu i usluge, OIB 32305629543 zastupanog po punomoćniku ZZ Mile Lasić; ZZ Jadranka Lasić</izvorni_sadrzaj>
    <derivirana_varijabla naziv="DomainObject.Predmet.ProtustrankaFormatedOIB_1">  FORTUNA ML ŠPORT d.o.o. za trgovinu i usluge, OIB 32305629543 zastupanog po punomoćniku ZZ Mile Lasić; ZZ Jadranka Lasić</derivirana_varijabla>
  </DomainObject.Predmet.ProtustrankaFormatedOIB>
  <DomainObject.Predmet.ProtustrankaFormatedWithAdress>
    <izvorni_sadrzaj> FORTUNA ML ŠPORT d.o.o. za trgovinu i usluge, J. Slavenskog 1, 10000 Zagreb zastupanog po punomoćniku ZZ Mile Lasić; ZZ Jadranka Lasić</izvorni_sadrzaj>
    <derivirana_varijabla naziv="DomainObject.Predmet.ProtustrankaFormatedWithAdress_1"> FORTUNA ML ŠPORT d.o.o. za trgovinu i usluge, J. Slavenskog 1, 10000 Zagreb zastupanog po punomoćniku ZZ Mile Lasić; ZZ Jadranka Lasić</derivirana_varijabla>
  </DomainObject.Predmet.ProtustrankaFormatedWithAdress>
  <DomainObject.Predmet.ProtustrankaFormatedWithAdressOIB>
    <izvorni_sadrzaj> FORTUNA ML ŠPORT d.o.o. za trgovinu i usluge, OIB 32305629543, J. Slavenskog 1, 10000 Zagreb zastupanog po punomoćniku ZZ Mile Lasić; ZZ Jadranka Lasić</izvorni_sadrzaj>
    <derivirana_varijabla naziv="DomainObject.Predmet.ProtustrankaFormatedWithAdressOIB_1"> FORTUNA ML ŠPORT d.o.o. za trgovinu i usluge, OIB 32305629543, J. Slavenskog 1, 10000 Zagreb zastupanog po punomoćniku ZZ Mile Lasić; ZZ Jadranka Lasić</derivirana_varijabla>
  </DomainObject.Predmet.ProtustrankaFormatedWithAdressOIB>
  <DomainObject.Predmet.ProtustrankaWithAdress>
    <izvorni_sadrzaj>FORTUNA ML ŠPORT d.o.o. za trgovinu i usluge J. Slavenskog 1, 10000 Zagreb</izvorni_sadrzaj>
    <derivirana_varijabla naziv="DomainObject.Predmet.ProtustrankaWithAdress_1">FORTUNA ML ŠPORT d.o.o. za trgovinu i usluge J. Slavenskog 1, 10000 Zagreb</derivirana_varijabla>
  </DomainObject.Predmet.ProtustrankaWithAdress>
  <DomainObject.Predmet.ProtustrankaWithAdressOIB>
    <izvorni_sadrzaj>FORTUNA ML ŠPORT d.o.o. za trgovinu i usluge, OIB 32305629543, J. Slavenskog 1, 10000 Zagreb</izvorni_sadrzaj>
    <derivirana_varijabla naziv="DomainObject.Predmet.ProtustrankaWithAdressOIB_1">FORTUNA ML ŠPORT d.o.o. za trgovinu i usluge, OIB 32305629543, J. Slavenskog 1, 10000 Zagreb</derivirana_varijabla>
  </DomainObject.Predmet.ProtustrankaWithAdressOIB>
  <DomainObject.Predmet.ProtustrankaNazivFormated>
    <izvorni_sadrzaj>FORTUNA ML ŠPORT d.o.o. za trgovinu i usluge</izvorni_sadrzaj>
    <derivirana_varijabla naziv="DomainObject.Predmet.ProtustrankaNazivFormated_1">FORTUNA ML ŠPORT d.o.o. za trgovinu i usluge</derivirana_varijabla>
  </DomainObject.Predmet.ProtustrankaNazivFormated>
  <DomainObject.Predmet.ProtustrankaNazivFormatedOIB>
    <izvorni_sadrzaj>FORTUNA ML ŠPORT d.o.o. za trgovinu i usluge, OIB 32305629543</izvorni_sadrzaj>
    <derivirana_varijabla naziv="DomainObject.Predmet.ProtustrankaNazivFormatedOIB_1">FORTUNA ML ŠPORT d.o.o. za trgovinu i usluge, OIB 32305629543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PUMA SPORT HTVATSKA d.o.o.</izvorni_sadrzaj>
    <derivirana_varijabla naziv="DomainObject.Predmet.StrankaFormated_1">  FINA ZAGREB; PUMA SPORT HTVATSKA d.o.o.</derivirana_varijabla>
  </DomainObject.Predmet.StrankaFormated>
  <DomainObject.Predmet.StrankaFormatedOIB>
    <izvorni_sadrzaj>  FINA ZAGREB, OIB 85821130368; PUMA SPORT HTVATSKA d.o.o., OIB 32305629543</izvorni_sadrzaj>
    <derivirana_varijabla naziv="DomainObject.Predmet.StrankaFormatedOIB_1">  FINA ZAGREB, OIB 85821130368; PUMA SPORT HTVATSKA d.o.o., OIB 32305629543</derivirana_varijabla>
  </DomainObject.Predmet.StrankaFormatedOIB>
  <DomainObject.Predmet.StrankaFormatedWithAdress>
    <izvorni_sadrzaj> FINA ZAGREB, ILICA 307, 10000 Zagreb; PUMA SPORT HTVATSKA d.o.o., Koledovčina 2, 10000 Zagreb</izvorni_sadrzaj>
    <derivirana_varijabla naziv="DomainObject.Predmet.StrankaFormatedWithAdress_1"> FINA ZAGREB, ILICA 307, 10000 Zagreb; PUMA SPORT HTVATSKA d.o.o., Koledovčina 2, 10000 Zagreb</derivirana_varijabla>
  </DomainObject.Predmet.StrankaFormatedWithAdress>
  <DomainObject.Predmet.StrankaFormatedWithAdressOIB>
    <izvorni_sadrzaj> FINA ZAGREB, OIB 85821130368, ILICA 307, 10000 Zagreb; PUMA SPORT HTVATSKA d.o.o., OIB 32305629543, Koledovčina 2, 10000 Zagreb</izvorni_sadrzaj>
    <derivirana_varijabla naziv="DomainObject.Predmet.StrankaFormatedWithAdressOIB_1"> FINA ZAGREB, OIB 85821130368, ILICA 307, 10000 Zagreb; PUMA SPORT HTVATSKA d.o.o., OIB 32305629543, Koledovčina 2, 10000 Zagreb</derivirana_varijabla>
  </DomainObject.Predmet.StrankaFormatedWithAdressOIB>
  <DomainObject.Predmet.StrankaWithAdress>
    <izvorni_sadrzaj>FINA ZAGREB ILICA 307,10000 Zagreb,PUMA SPORT HTVATSKA d.o.o. Koledovčina 2,10000 Zagreb</izvorni_sadrzaj>
    <derivirana_varijabla naziv="DomainObject.Predmet.StrankaWithAdress_1">FINA ZAGREB ILICA 307,10000 Zagreb,PUMA SPORT HTVATSKA d.o.o. Koledovčina 2,10000 Zagreb</derivirana_varijabla>
  </DomainObject.Predmet.StrankaWithAdress>
  <DomainObject.Predmet.StrankaWithAdressOIB>
    <izvorni_sadrzaj>FINA ZAGREB, OIB 85821130368, ILICA 307,10000 Zagreb,PUMA SPORT HTVATSKA d.o.o., OIB 32305629543, Koledovčina 2,10000 Zagreb</izvorni_sadrzaj>
    <derivirana_varijabla naziv="DomainObject.Predmet.StrankaWithAdressOIB_1">FINA ZAGREB, OIB 85821130368, ILICA 307,10000 Zagreb,PUMA SPORT HTVATSKA d.o.o., OIB 32305629543, Koledovčina 2,10000 Zagreb</derivirana_varijabla>
  </DomainObject.Predmet.StrankaWithAdressOIB>
  <DomainObject.Predmet.StrankaNazivFormated>
    <izvorni_sadrzaj>FINA ZAGREB,PUMA SPORT HTVATSKA d.o.o.</izvorni_sadrzaj>
    <derivirana_varijabla naziv="DomainObject.Predmet.StrankaNazivFormated_1">FINA ZAGREB,PUMA SPORT HTVATSKA d.o.o.</derivirana_varijabla>
  </DomainObject.Predmet.StrankaNazivFormated>
  <DomainObject.Predmet.StrankaNazivFormatedOIB>
    <izvorni_sadrzaj>FINA ZAGREB, OIB 85821130368,PUMA SPORT HTVATSKA d.o.o., OIB 32305629543</izvorni_sadrzaj>
    <derivirana_varijabla naziv="DomainObject.Predmet.StrankaNazivFormatedOIB_1">FINA ZAGREB, OIB 85821130368,PUMA SPORT HTVATSKA d.o.o., OIB 32305629543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PUMA SPORT HTVATSKA d.o.o.</item>
    </izvorni_sadrzaj>
    <derivirana_varijabla naziv="DomainObject.Predmet.StrankaListFormated_1">
      <item>FINA ZAGREB</item>
      <item>PUMA SPORT HTVATSKA d.o.o.</item>
    </derivirana_varijabla>
  </DomainObject.Predmet.StrankaListFormated>
  <DomainObject.Predmet.StrankaListFormatedOIB>
    <izvorni_sadrzaj>
      <item>FINA ZAGREB, OIB 85821130368</item>
      <item>PUMA SPORT HTVATSKA d.o.o., OIB 32305629543</item>
    </izvorni_sadrzaj>
    <derivirana_varijabla naziv="DomainObject.Predmet.StrankaListFormatedOIB_1">
      <item>FINA ZAGREB, OIB 85821130368</item>
      <item>PUMA SPORT HTVATSKA d.o.o., OIB 32305629543</item>
    </derivirana_varijabla>
  </DomainObject.Predmet.StrankaListFormatedOIB>
  <DomainObject.Predmet.StrankaListFormatedWithAdress>
    <izvorni_sadrzaj>
      <item>FINA ZAGREB, ILICA 307, 10000 Zagreb</item>
      <item>PUMA SPORT HTVATSKA d.o.o., Koledovčina 2, 10000 Zagreb</item>
    </izvorni_sadrzaj>
    <derivirana_varijabla naziv="DomainObject.Predmet.StrankaListFormatedWithAdress_1">
      <item>FINA ZAGREB, ILICA 307, 10000 Zagreb</item>
      <item>PUMA SPORT HTVATSKA d.o.o., Koledovčina 2, 10000 Zagreb</item>
    </derivirana_varijabla>
  </DomainObject.Predmet.StrankaListFormatedWithAdress>
  <DomainObject.Predmet.StrankaListFormatedWithAdressOIB>
    <izvorni_sadrzaj>
      <item>FINA ZAGREB, OIB 85821130368, ILICA 307, 10000 Zagreb</item>
      <item>PUMA SPORT HTVATSKA d.o.o., OIB 32305629543, Koledovčina 2, 10000 Zagreb</item>
    </izvorni_sadrzaj>
    <derivirana_varijabla naziv="DomainObject.Predmet.StrankaListFormatedWithAdressOIB_1">
      <item>FINA ZAGREB, OIB 85821130368, ILICA 307, 10000 Zagreb</item>
      <item>PUMA SPORT HTVATSKA d.o.o., OIB 32305629543, Koledovčina 2, 10000 Zagreb</item>
    </derivirana_varijabla>
  </DomainObject.Predmet.StrankaListFormatedWithAdressOIB>
  <DomainObject.Predmet.StrankaListNazivFormated>
    <izvorni_sadrzaj>
      <item>FINA ZAGREB</item>
      <item>PUMA SPORT HTVATSKA d.o.o.</item>
    </izvorni_sadrzaj>
    <derivirana_varijabla naziv="DomainObject.Predmet.StrankaListNazivFormated_1">
      <item>FINA ZAGREB</item>
      <item>PUMA SPORT HTVATSKA d.o.o.</item>
    </derivirana_varijabla>
  </DomainObject.Predmet.StrankaListNazivFormated>
  <DomainObject.Predmet.StrankaListNazivFormatedOIB>
    <izvorni_sadrzaj>
      <item>FINA ZAGREB, OIB 85821130368</item>
      <item>PUMA SPORT HTVATSKA d.o.o., OIB 32305629543</item>
    </izvorni_sadrzaj>
    <derivirana_varijabla naziv="DomainObject.Predmet.StrankaListNazivFormatedOIB_1">
      <item>FINA ZAGREB, OIB 85821130368</item>
      <item>PUMA SPORT HTVATSKA d.o.o., OIB 32305629543</item>
    </derivirana_varijabla>
  </DomainObject.Predmet.StrankaListNazivFormatedOIB>
  <DomainObject.Predmet.ProtuStrankaListFormated>
    <izvorni_sadrzaj>
      <item>FORTUNA ML ŠPORT d.o.o. za trgovinu i usluge zastupanog po punomoćniku ZZ Mile Lasić; ZZ Jadranka Lasić</item>
    </izvorni_sadrzaj>
    <derivirana_varijabla naziv="DomainObject.Predmet.ProtuStrankaListFormated_1">
      <item>FORTUNA ML ŠPORT d.o.o. za trgovinu i usluge zastupanog po punomoćniku ZZ Mile Lasić; ZZ Jadranka Lasić</item>
    </derivirana_varijabla>
  </DomainObject.Predmet.ProtuStrankaListFormated>
  <DomainObject.Predmet.ProtuStrankaListFormatedOIB>
    <izvorni_sadrzaj>
      <item>FORTUNA ML ŠPORT d.o.o. za trgovinu i usluge, OIB 32305629543 zastupanog po punomoćniku ZZ Mile Lasić; ZZ Jadranka Lasić</item>
    </izvorni_sadrzaj>
    <derivirana_varijabla naziv="DomainObject.Predmet.ProtuStrankaListFormatedOIB_1">
      <item>FORTUNA ML ŠPORT d.o.o. za trgovinu i usluge, OIB 32305629543 zastupanog po punomoćniku ZZ Mile Lasić; ZZ Jadranka Lasić</item>
    </derivirana_varijabla>
  </DomainObject.Predmet.ProtuStrankaListFormatedOIB>
  <DomainObject.Predmet.ProtuStrankaListFormatedWithAdress>
    <izvorni_sadrzaj>
      <item>FORTUNA ML ŠPORT d.o.o. za trgovinu i usluge, J. Slavenskog 1, 10000 Zagreb zastupanog po punomoćniku ZZ Mile Lasić; ZZ Jadranka Lasić</item>
    </izvorni_sadrzaj>
    <derivirana_varijabla naziv="DomainObject.Predmet.ProtuStrankaListFormatedWithAdress_1">
      <item>FORTUNA ML ŠPORT d.o.o. za trgovinu i usluge, J. Slavenskog 1, 10000 Zagreb zastupanog po punomoćniku ZZ Mile Lasić; ZZ Jadranka Lasić</item>
    </derivirana_varijabla>
  </DomainObject.Predmet.ProtuStrankaListFormatedWithAdress>
  <DomainObject.Predmet.ProtuStrankaListFormatedWithAdressOIB>
    <izvorni_sadrzaj>
      <item>FORTUNA ML ŠPORT d.o.o. za trgovinu i usluge, OIB 32305629543, J. Slavenskog 1, 10000 Zagreb zastupanog po punomoćniku ZZ Mile Lasić; ZZ Jadranka Lasić</item>
    </izvorni_sadrzaj>
    <derivirana_varijabla naziv="DomainObject.Predmet.ProtuStrankaListFormatedWithAdressOIB_1">
      <item>FORTUNA ML ŠPORT d.o.o. za trgovinu i usluge, OIB 32305629543, J. Slavenskog 1, 10000 Zagreb zastupanog po punomoćniku ZZ Mile Lasić; ZZ Jadranka Lasić</item>
    </derivirana_varijabla>
  </DomainObject.Predmet.ProtuStrankaListFormatedWithAdressOIB>
  <DomainObject.Predmet.ProtuStrankaListNazivFormated>
    <izvorni_sadrzaj>
      <item>FORTUNA ML ŠPORT d.o.o. za trgovinu i usluge</item>
    </izvorni_sadrzaj>
    <derivirana_varijabla naziv="DomainObject.Predmet.ProtuStrankaListNazivFormated_1">
      <item>FORTUNA ML ŠPORT d.o.o. za trgovinu i usluge</item>
    </derivirana_varijabla>
  </DomainObject.Predmet.ProtuStrankaListNazivFormated>
  <DomainObject.Predmet.ProtuStrankaListNazivFormatedOIB>
    <izvorni_sadrzaj>
      <item>FORTUNA ML ŠPORT d.o.o. za trgovinu i usluge, OIB 32305629543</item>
    </izvorni_sadrzaj>
    <derivirana_varijabla naziv="DomainObject.Predmet.ProtuStrankaListNazivFormatedOIB_1">
      <item>FORTUNA ML ŠPORT d.o.o. za trgovinu i usluge, OIB 32305629543</item>
    </derivirana_varijabla>
  </DomainObject.Predmet.ProtuStrankaListNazivFormatedOIB>
  <DomainObject.Predmet.OstaliListFormated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</item>
    </izvorni_sadrzaj>
    <derivirana_varijabla naziv="DomainObject.Predmet.OstaliListFormated_1">
      <item>ZZ Mile Lasić punomoćnik sudionika u postupku FORTUNA ML ŠPORT d.o.o. za trgovinu i usluge</item>
      <item>ZZ Jadranka Lasić punomoćnik sudionika u postupku FORTUNA ML ŠPORT d.o.o. za trgovinu i usluge</item>
      <item>Mirjana Zuzija</item>
    </derivirana_varijabla>
  </DomainObject.Predmet.OstaliListFormated>
  <DomainObject.Predmet.OstaliListFormatedOIB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izvorni_sadrzaj>
    <derivirana_varijabla naziv="DomainObject.Predmet.OstaliListFormatedOIB_1"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derivirana_varijabla>
  </DomainObject.Predmet.OstaliListFormatedOIB>
  <DomainObject.Predmet.OstaliListFormatedWithAdress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izvorni_sadrzaj>
    <derivirana_varijabla naziv="DomainObject.Predmet.OstaliListFormatedWithAdress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derivirana_varijabla>
  </DomainObject.Predmet.OstaliListFormatedWithAdress>
  <DomainObject.Predmet.OstaliListFormatedWithAdressOIB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izvorni_sadrzaj>
    <derivirana_varijabla naziv="DomainObject.Predmet.OstaliListFormatedWithAdressOIB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derivirana_varijabla>
  </DomainObject.Predmet.OstaliListFormatedWithAdressOIB>
  <DomainObject.Predmet.OstaliListNazivFormated>
    <izvorni_sadrzaj>
      <item>ZZ Mile Lasić</item>
      <item>ZZ Jadranka Lasić</item>
      <item>Mirjana Zuzija</item>
    </izvorni_sadrzaj>
    <derivirana_varijabla naziv="DomainObject.Predmet.OstaliListNazivFormated_1">
      <item>ZZ Mile Lasić</item>
      <item>ZZ Jadranka Lasić</item>
      <item>Mirjana Zuzija</item>
    </derivirana_varijabla>
  </DomainObject.Predmet.OstaliListNazivFormated>
  <DomainObject.Predmet.OstaliListNazivFormatedOIB>
    <izvorni_sadrzaj>
      <item>ZZ Mile Lasić</item>
      <item>ZZ Jadranka Lasić</item>
      <item>Mirjana Zuzija, OIB 26497768352</item>
    </izvorni_sadrzaj>
    <derivirana_varijabla naziv="DomainObject.Predmet.OstaliListNazivFormatedOIB_1">
      <item>ZZ Mile Lasić</item>
      <item>ZZ Jadranka Lasić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FORTUNA ML ŠPORT d.o.o. za trgovinu i usluge</izvorni_sadrzaj>
    <derivirana_varijabla naziv="DomainObject.Predmet.ProtustrankaIDrugi_1">FORTUNA ML ŠPORT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FORTUNA ML ŠPORT d.o.o. za trgovinu i usluge, OIB 32305629543, J. Slavenskog 1, 10000 Zagreb</izvorni_sadrzaj>
    <derivirana_varijabla naziv="DomainObject.Predmet.ProtustrankaIDrugiAdressOIB_1">FORTUNA ML ŠPORT d.o.o. za trgovinu i usluge, OIB 32305629543, J.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FORTUNA ML ŠPORT d.o.o. za trgovinu i usluge</item>
      <item>ZZ Mile Lasić</item>
      <item>ZZ Jadranka Lasić</item>
      <item>Mirjana Zuzija</item>
      <item>PUMA SPORT HTVATSKA d.o.o.</item>
    </izvorni_sadrzaj>
    <derivirana_varijabla naziv="DomainObject.Predmet.SudioniciListNaziv_1">
      <item>FINA ZAGREB</item>
      <item>FORTUNA ML ŠPORT d.o.o. za trgovinu i usluge</item>
      <item>ZZ Mile Lasić</item>
      <item>ZZ Jadranka Lasić</item>
      <item>Mirjana Zuzija</item>
      <item>PUMA SPORT HTVATSKA d.o.o.</item>
    </derivirana_varijabla>
  </DomainObject.Predmet.SudioniciListNaziv>
  <DomainObject.Predmet.SudioniciListAdressOIB>
    <izvorni_sadrzaj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izvorni_sadrzaj>
    <derivirana_varijabla naziv="DomainObject.Predmet.SudioniciListAdressOIB_1"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32305629543</item>
      <item>, OIB null</item>
      <item>, OIB null</item>
      <item>, OIB 26497768352</item>
      <item>, OIB 32305629543</item>
    </izvorni_sadrzaj>
    <derivirana_varijabla naziv="DomainObject.Predmet.SudioniciListNazivOIB_1">
      <item>, OIB 85821130368</item>
      <item>, OIB 32305629543</item>
      <item>, OIB null</item>
      <item>, OIB null</item>
      <item>, OIB 26497768352</item>
      <item>, OIB 32305629543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1532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2017-12-20T09:47:00Z</dcterms:created>
  <dc:creator>nribaric</dc:creator>
  <cp:lastModifiedBy>Katica Franjić</cp:lastModifiedBy>
  <cp:lastPrinted>2017-12-27T07:17:00Z</cp:lastPrinted>
  <dcterms:modified xmlns:xsi="http://www.w3.org/2001/XMLSchema-instance" xsi:type="dcterms:W3CDTF">2017-12-27T07:17:00Z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