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297e" w14:paraId="1f8297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8E56C3" w:rsidRPr="00326862">
        <w:rPr>
          <w:lang w:val="hr-HR"/>
        </w:rPr>
        <w:t>STARINA d.o.o., Split, Alojzija Stepinca 13, OIB: 85240862991, MBS: 060302426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DC16CC">
        <w:rPr>
          <w:lang w:val="hr-HR"/>
        </w:rPr>
        <w:t>21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8E56C3" w:rsidRPr="00326862">
        <w:rPr>
          <w:lang w:val="hr-HR"/>
        </w:rPr>
        <w:t>STARINA d.o.o., Split, Alojzija Stepinca 13, OIB: 85240862991, MBS: 060302426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DC16CC">
        <w:rPr>
          <w:lang w:val="hr-HR"/>
        </w:rPr>
        <w:t>21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B84551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B84551">
        <w:t>Ivan Gjurašić, Zagreb, Petrinjska 28, OIB: 66025260916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8E56C3" w:rsidRPr="00326862">
        <w:rPr>
          <w:lang w:val="hr-HR"/>
        </w:rPr>
        <w:t>STARINA d.o.o., Split, Alojzija Stepinca 13, OIB: 85240862991, MBS: 060302426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665BA8">
        <w:rPr>
          <w:lang w:val="hr-HR"/>
        </w:rPr>
        <w:t>22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C92234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92234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8E56C3" w:rsidRPr="00326862">
        <w:rPr>
          <w:lang w:val="hr-HR"/>
        </w:rPr>
        <w:t>STARINA d.o.o., Split, Alojzija Stepinca 13, OIB: 85240862991, MBS: 060302426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92234" w:rsidRPr="00464B80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E56C3" w:rsidRPr="00326862">
        <w:rPr>
          <w:lang w:val="hr-HR"/>
        </w:rPr>
        <w:t>328 dana, u ukupnom iznosu od 36.488,60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665BA8">
        <w:rPr>
          <w:b/>
          <w:lang w:val="hr-HR"/>
        </w:rPr>
        <w:t>24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C16CC">
        <w:rPr>
          <w:lang w:val="hr-HR"/>
        </w:rPr>
        <w:t>21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 w:rsidRPr="00B84551">
      <w:pPr>
        <w:jc w:val="both"/>
        <w:rPr>
          <w:sz w:val="8"/>
          <w:szCs w:val="8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B84551">
      <w:pPr>
        <w:jc w:val="both"/>
        <w:rPr>
          <w:sz w:val="16"/>
          <w:szCs w:val="16"/>
          <w:lang w:val="hr-HR"/>
        </w:rPr>
      </w:pP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F44E8" w:rsidP="00F31929" w:rsidR="002F44E8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851BB" w:rsidRPr="00F851B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E56C3">
      <w:t>566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E56C3">
      <w:t>566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5BA8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56C3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51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6CC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1BB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0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1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51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51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51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1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51B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51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51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STARINA društvo s ograničenom odgovornošću,  za turizam i ugostiteljstvo</izvorni_sadrzaj>
    <derivirana_varijabla naziv="DomainObject.Predmet.ProtustrankaFormated_1">  STARINA društvo s ograničenom odgovornošću,  za turizam i ugostiteljstvo</derivirana_varijabla>
  </DomainObject.Predmet.ProtustrankaFormated>
  <DomainObject.Predmet.ProtustrankaFormatedOIB>
    <izvorni_sadrzaj>  STARINA društvo s ograničenom odgovornošću,  za turizam i ugostiteljstvo, OIB 85240862991</izvorni_sadrzaj>
    <derivirana_varijabla naziv="DomainObject.Predmet.ProtustrankaFormatedOIB_1">  STARINA društvo s ograničenom odgovornošću,  za turizam i ugostiteljstvo, OIB 85240862991</derivirana_varijabla>
  </DomainObject.Predmet.ProtustrankaFormatedOIB>
  <DomainObject.Predmet.ProtustrankaFormatedWithAdress>
    <izvorni_sadrzaj> STARINA društvo s ograničenom odgovornošću,  za turizam i ugostiteljstvo, Alojzija Stepinca 13, 21000 Split</izvorni_sadrzaj>
    <derivirana_varijabla naziv="DomainObject.Predmet.ProtustrankaFormatedWithAdress_1"> STARINA društvo s ograničenom odgovornošću,  za turizam i ugostiteljstvo, Alojzija Stepinca 13, 21000 Split</derivirana_varijabla>
  </DomainObject.Predmet.ProtustrankaFormatedWithAdress>
  <DomainObject.Predmet.ProtustrankaFormatedWithAdressOIB>
    <izvorni_sadrzaj> STARINA društvo s ograničenom odgovornošću,  za turizam i ugostiteljstvo, OIB 85240862991, Alojzija Stepinca 13, 21000 Split</izvorni_sadrzaj>
    <derivirana_varijabla naziv="DomainObject.Predmet.ProtustrankaFormatedWithAdressOIB_1"> STARINA društvo s ograničenom odgovornošću,  za turizam i ugostiteljstvo, OIB 85240862991, Alojzija Stepinca 13, 21000 Split</derivirana_varijabla>
  </DomainObject.Predmet.ProtustrankaFormatedWithAdressOIB>
  <DomainObject.Predmet.ProtustrankaWithAdress>
    <izvorni_sadrzaj>STARINA društvo s ograničenom odgovornošću,  za turizam i ugostiteljstvo Alojzija Stepinca 13, 21000 Split</izvorni_sadrzaj>
    <derivirana_varijabla naziv="DomainObject.Predmet.ProtustrankaWithAdress_1">STARINA društvo s ograničenom odgovornošću,  za turizam i ugostiteljstvo Alojzija Stepinca 13, 21000 Split</derivirana_varijabla>
  </DomainObject.Predmet.ProtustrankaWithAdress>
  <DomainObject.Predmet.ProtustrankaWithAdressOIB>
    <izvorni_sadrzaj>STARINA društvo s ograničenom odgovornošću,  za turizam i ugostiteljstvo, OIB 85240862991, Alojzija Stepinca 13, 21000 Split</izvorni_sadrzaj>
    <derivirana_varijabla naziv="DomainObject.Predmet.ProtustrankaWithAdressOIB_1">STARINA društvo s ograničenom odgovornošću,  za turizam i ugostiteljstvo, OIB 85240862991, Alojzija Stepinca 13, 21000 Split</derivirana_varijabla>
  </DomainObject.Predmet.ProtustrankaWithAdressOIB>
  <DomainObject.Predmet.ProtustrankaNazivFormated>
    <izvorni_sadrzaj>STARINA društvo s ograničenom odgovornošću,  za turizam i ugostiteljstvo</izvorni_sadrzaj>
    <derivirana_varijabla naziv="DomainObject.Predmet.ProtustrankaNazivFormated_1">STARINA društvo s ograničenom odgovornošću,  za turizam i ugostiteljstvo</derivirana_varijabla>
  </DomainObject.Predmet.ProtustrankaNazivFormated>
  <DomainObject.Predmet.ProtustrankaNazivFormatedOIB>
    <izvorni_sadrzaj>STARINA društvo s ograničenom odgovornošću,  za turizam i ugostiteljstvo, OIB 85240862991</izvorni_sadrzaj>
    <derivirana_varijabla naziv="DomainObject.Predmet.ProtustrankaNazivFormatedOIB_1">STARINA društvo s ograničenom odgovornošću,  za turizam i ugostiteljstvo, OIB 85240862991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36488.60</izvorni_sadrzaj>
    <derivirana_varijabla naziv="DomainObject.Predmet.TrenutnaVrijednost_1">36488.60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STARINA društvo s ograničenom odgovornošću,  za turizam i ugostiteljstvo</item>
    </izvorni_sadrzaj>
    <derivirana_varijabla naziv="DomainObject.Predmet.ProtuStrankaListFormated_1">
      <item>STARINA društvo s ograničenom odgovornošću,  za turizam i ugostiteljstvo</item>
    </derivirana_varijabla>
  </DomainObject.Predmet.ProtuStrankaListFormated>
  <DomainObject.Predmet.ProtuStrankaListFormatedOIB>
    <izvorni_sadrzaj>
      <item>STARINA društvo s ograničenom odgovornošću,  za turizam i ugostiteljstvo, OIB 85240862991</item>
    </izvorni_sadrzaj>
    <derivirana_varijabla naziv="DomainObject.Predmet.ProtuStrankaListFormatedOIB_1">
      <item>STARINA društvo s ograničenom odgovornošću,  za turizam i ugostiteljstvo, OIB 85240862991</item>
    </derivirana_varijabla>
  </DomainObject.Predmet.ProtuStrankaListFormatedOIB>
  <DomainObject.Predmet.ProtuStrankaListFormatedWithAdress>
    <izvorni_sadrzaj>
      <item>STARINA društvo s ograničenom odgovornošću,  za turizam i ugostiteljstvo, Alojzija Stepinca 13, 21000 Split</item>
    </izvorni_sadrzaj>
    <derivirana_varijabla naziv="DomainObject.Predmet.ProtuStrankaListFormatedWithAdress_1">
      <item>STARINA društvo s ograničenom odgovornošću,  za turizam i ugostiteljstvo, Alojzija Stepinca 13, 21000 Split</item>
    </derivirana_varijabla>
  </DomainObject.Predmet.ProtuStrankaListFormatedWithAdress>
  <DomainObject.Predmet.ProtuStrankaListFormatedWithAdressOIB>
    <izvorni_sadrzaj>
      <item>STARINA društvo s ograničenom odgovornošću,  za turizam i ugostiteljstvo, OIB 85240862991, Alojzija Stepinca 13, 21000 Split</item>
    </izvorni_sadrzaj>
    <derivirana_varijabla naziv="DomainObject.Predmet.ProtuStrankaListFormatedWithAdressOIB_1">
      <item>STARINA društvo s ograničenom odgovornošću,  za turizam i ugostiteljstvo, OIB 85240862991, Alojzija Stepinca 13, 21000 Split</item>
    </derivirana_varijabla>
  </DomainObject.Predmet.ProtuStrankaListFormatedWithAdressOIB>
  <DomainObject.Predmet.ProtuStrankaListNazivFormated>
    <izvorni_sadrzaj>
      <item>STARINA društvo s ograničenom odgovornošću,  za turizam i ugostiteljstvo</item>
    </izvorni_sadrzaj>
    <derivirana_varijabla naziv="DomainObject.Predmet.ProtuStrankaListNazivFormated_1">
      <item>STARINA društvo s ograničenom odgovornošću,  za turizam i ugostiteljstvo</item>
    </derivirana_varijabla>
  </DomainObject.Predmet.ProtuStrankaListNazivFormated>
  <DomainObject.Predmet.ProtuStrankaListNazivFormatedOIB>
    <izvorni_sadrzaj>
      <item>STARINA društvo s ograničenom odgovornošću,  za turizam i ugostiteljstvo, OIB 85240862991</item>
    </izvorni_sadrzaj>
    <derivirana_varijabla naziv="DomainObject.Predmet.ProtuStrankaListNazivFormatedOIB_1">
      <item>STARINA društvo s ograničenom odgovornošću,  za turizam i ugostiteljstvo, OIB 85240862991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STARINA društvo s ograničenom odgovornošću,  za turizam i ugostiteljstvo</izvorni_sadrzaj>
    <derivirana_varijabla naziv="DomainObject.Predmet.ProtustrankaIDrugi_1">STARINA društvo s ograničenom odgovornošću, 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STARINA društvo s ograničenom odgovornošću,  za turizam i ugostiteljstvo, OIB 85240862991, Alojzija Stepinca 13, 21000 Split</izvorni_sadrzaj>
    <derivirana_varijabla naziv="DomainObject.Predmet.ProtustrankaIDrugiAdressOIB_1">STARINA društvo s ograničenom odgovornošću,  za turizam i ugostiteljstvo, OIB 85240862991, Alojzija Stepinca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STARINA društvo s ograničenom odgovornošću,  za turizam i ugostiteljstvo</item>
      <item>FINANCIJSKA AGENCIJA, RC SPLIT</item>
    </izvorni_sadrzaj>
    <derivirana_varijabla naziv="DomainObject.Predmet.SudioniciListNaziv_1">
      <item>STARINA društvo s ograničenom odgovornošću,  za turizam i ugostiteljstvo</item>
      <item>FINANCIJSKA AGENCIJA, RC SPLIT</item>
    </derivirana_varijabla>
  </DomainObject.Predmet.SudioniciListNaziv>
  <DomainObject.Predmet.SudioniciListAdressOIB>
    <izvorni_sadrzaj>
      <item>STARINA društvo s ograničenom odgovornošću,  za turizam i ugostiteljstvo, OIB 85240862991, Alojzija Stepinca 13,21000 Split</item>
      <item>FINANCIJSKA AGENCIJA, RC SPLIT, OIB 85821130368, Mažuranićevo šetalište 24 b,21000 Split</item>
    </izvorni_sadrzaj>
    <derivirana_varijabla naziv="DomainObject.Predmet.SudioniciListAdressOIB_1">
      <item>STARINA društvo s ograničenom odgovornošću,  za turizam i ugostiteljstvo, OIB 85240862991, Alojzija Stepinca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85240862991</item>
      <item>, OIB 85821130368</item>
    </izvorni_sadrzaj>
    <derivirana_varijabla naziv="DomainObject.Predmet.SudioniciListNazivOIB_1">
      <item>, OIB 85240862991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64756-3FA9-4B78-BEC6-BBDE54E94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4291</properties:Characters>
  <properties:Lines>117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2016-10-20T09:45:00Z</dcterms:created>
  <dc:creator>wsadmin</dc:creator>
  <cp:lastModifiedBy>Goran Radanović</cp:lastModifiedBy>
  <cp:lastPrinted>2016-10-21T10:30:00Z</cp:lastPrinted>
  <dcterms:modified xmlns:xsi="http://www.w3.org/2001/XMLSchema-instance" xsi:type="dcterms:W3CDTF">2016-10-21T10:43:00Z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