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97ac87" w14:paraId="097ac87" w:rsidRDefault="009E516D" w:rsidP="00A6501C" w:rsidR="00DA0E1C">
      <w:pPr>
        <w:jc w:val="both"/>
        <w15:collapsed w:val="false"/>
      </w:pPr>
      <w:bookmarkStart w:name="_GoBack" w:id="0"/>
      <w:bookmarkEnd w:id="0"/>
      <w:r>
        <w:rPr>
          <w:noProof/>
        </w:rPr>
        <w:drawing>
          <wp:inline distR="0" distL="0" distB="0" distT="0">
            <wp:extent cy="960120" cx="716280"/>
            <wp:effectExtent b="0" r="7620" t="0" l="0"/>
            <wp:docPr descr="C:\Users\tslavicek\Desktop\Grb.png" name="Slika 1" id="1"/>
            <wp:cNvGraphicFramePr>
              <a:graphicFrameLocks noChangeAspect="true"/>
            </wp:cNvGraphicFramePr>
            <a:graphic>
              <a:graphicData uri="http://schemas.openxmlformats.org/drawingml/2006/picture">
                <pic:pic>
                  <pic:nvPicPr>
                    <pic:cNvPr descr="C:\Users\tslavicek\Desktop\Grb.png" name="Picture 1"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0120" cx="716280"/>
                    </a:xfrm>
                    <a:prstGeom prst="rect">
                      <a:avLst/>
                    </a:prstGeom>
                    <a:noFill/>
                    <a:ln>
                      <a:noFill/>
                    </a:ln>
                  </pic:spPr>
                </pic:pic>
              </a:graphicData>
            </a:graphic>
          </wp:inline>
        </w:drawing>
      </w:r>
    </w:p>
    <w:p w:rsidRDefault="00A6501C" w:rsidP="00A6501C" w:rsidR="00A6501C" w:rsidRPr="006100EF">
      <w:pPr>
        <w:jc w:val="both"/>
      </w:pPr>
      <w:r w:rsidRPr="006100EF">
        <w:t xml:space="preserve">REPUBLIKA HRVATSKA                                                                    </w:t>
      </w:r>
      <w:r>
        <w:t xml:space="preserve"> 12 </w:t>
      </w:r>
      <w:r w:rsidRPr="006100EF">
        <w:t>St-</w:t>
      </w:r>
      <w:r w:rsidR="00C95A4B">
        <w:t>1094</w:t>
      </w:r>
      <w:r w:rsidRPr="006100EF">
        <w:t>/</w:t>
      </w:r>
      <w:r w:rsidR="00F1001A">
        <w:t>201</w:t>
      </w:r>
      <w:r w:rsidR="00C95A4B">
        <w:t>2</w:t>
      </w:r>
    </w:p>
    <w:p w:rsidRDefault="00A6501C" w:rsidP="00A6501C" w:rsidR="00A6501C" w:rsidRPr="00DA0E1C">
      <w:pPr>
        <w:jc w:val="both"/>
        <w:rPr>
          <w:sz w:val="22"/>
          <w:szCs w:val="22"/>
        </w:rPr>
      </w:pPr>
      <w:r w:rsidRPr="00DA0E1C">
        <w:rPr>
          <w:sz w:val="22"/>
          <w:szCs w:val="22"/>
        </w:rPr>
        <w:t>TRGOVAČKI SUD U ZAGREBU</w:t>
      </w:r>
    </w:p>
    <w:p w:rsidRDefault="00876E51" w:rsidP="00A6501C" w:rsidR="00876E51" w:rsidRPr="00DA0E1C">
      <w:pPr>
        <w:jc w:val="both"/>
        <w:rPr>
          <w:sz w:val="22"/>
          <w:szCs w:val="22"/>
        </w:rPr>
      </w:pPr>
      <w:r w:rsidRPr="00DA0E1C">
        <w:rPr>
          <w:sz w:val="22"/>
          <w:szCs w:val="22"/>
        </w:rPr>
        <w:t xml:space="preserve">Zagreb, </w:t>
      </w:r>
      <w:proofErr w:type="spellStart"/>
      <w:r w:rsidRPr="00DA0E1C">
        <w:rPr>
          <w:sz w:val="22"/>
          <w:szCs w:val="22"/>
        </w:rPr>
        <w:t>Amruševa</w:t>
      </w:r>
      <w:proofErr w:type="spellEnd"/>
      <w:r w:rsidRPr="00DA0E1C">
        <w:rPr>
          <w:sz w:val="22"/>
          <w:szCs w:val="22"/>
        </w:rPr>
        <w:t xml:space="preserve"> 2/II</w:t>
      </w:r>
    </w:p>
    <w:p w:rsidRDefault="006768CE" w:rsidP="006768CE" w:rsidR="00A6501C" w:rsidRPr="00DA0E1C">
      <w:pPr>
        <w:jc w:val="center"/>
        <w:rPr>
          <w:sz w:val="22"/>
          <w:szCs w:val="22"/>
        </w:rPr>
      </w:pPr>
      <w:r w:rsidRPr="00DA0E1C">
        <w:rPr>
          <w:sz w:val="22"/>
          <w:szCs w:val="22"/>
        </w:rPr>
        <w:t>Z  A  K  LJ  U  Č  A  K</w:t>
      </w:r>
    </w:p>
    <w:p w:rsidRDefault="006768CE" w:rsidP="00A6501C" w:rsidR="006768CE" w:rsidRPr="00DA0E1C">
      <w:pPr>
        <w:jc w:val="both"/>
        <w:rPr>
          <w:sz w:val="22"/>
          <w:szCs w:val="22"/>
        </w:rPr>
      </w:pPr>
    </w:p>
    <w:p w:rsidRDefault="00C95A4B" w:rsidP="00C95A4B" w:rsidR="00C95A4B" w:rsidRPr="00DA0E1C">
      <w:pPr>
        <w:jc w:val="both"/>
        <w:rPr>
          <w:sz w:val="22"/>
          <w:szCs w:val="22"/>
        </w:rPr>
      </w:pPr>
      <w:r w:rsidRPr="00DA0E1C">
        <w:rPr>
          <w:sz w:val="22"/>
          <w:szCs w:val="22"/>
        </w:rPr>
        <w:t xml:space="preserve">Trgovački sud u Zagrebu po sucu Nini Radiću kao stečajnom sucu u stečajnom postupku nad, JARUŠČICA PROJEKT d.o.o. za poslovanje nekretninama, Zagreb, </w:t>
      </w:r>
      <w:proofErr w:type="spellStart"/>
      <w:r w:rsidRPr="00DA0E1C">
        <w:rPr>
          <w:sz w:val="22"/>
          <w:szCs w:val="22"/>
        </w:rPr>
        <w:t>Jaruščica</w:t>
      </w:r>
      <w:proofErr w:type="spellEnd"/>
      <w:r w:rsidRPr="00DA0E1C">
        <w:rPr>
          <w:sz w:val="22"/>
          <w:szCs w:val="22"/>
        </w:rPr>
        <w:t xml:space="preserve"> 7,MBS:080729411, OIB:02217546383, </w:t>
      </w:r>
      <w:r w:rsidR="00D92748" w:rsidRPr="00DA0E1C">
        <w:rPr>
          <w:sz w:val="22"/>
          <w:szCs w:val="22"/>
        </w:rPr>
        <w:t>17</w:t>
      </w:r>
      <w:r w:rsidRPr="00DA0E1C">
        <w:rPr>
          <w:sz w:val="22"/>
          <w:szCs w:val="22"/>
        </w:rPr>
        <w:t xml:space="preserve">. </w:t>
      </w:r>
      <w:r w:rsidR="00D92748" w:rsidRPr="00DA0E1C">
        <w:rPr>
          <w:sz w:val="22"/>
          <w:szCs w:val="22"/>
        </w:rPr>
        <w:t>studenog</w:t>
      </w:r>
      <w:r w:rsidRPr="00DA0E1C">
        <w:rPr>
          <w:sz w:val="22"/>
          <w:szCs w:val="22"/>
        </w:rPr>
        <w:t xml:space="preserve">  201</w:t>
      </w:r>
      <w:r w:rsidR="00904A17" w:rsidRPr="00DA0E1C">
        <w:rPr>
          <w:sz w:val="22"/>
          <w:szCs w:val="22"/>
        </w:rPr>
        <w:t>5</w:t>
      </w:r>
      <w:r w:rsidRPr="00DA0E1C">
        <w:rPr>
          <w:sz w:val="22"/>
          <w:szCs w:val="22"/>
        </w:rPr>
        <w:t>. godine,</w:t>
      </w:r>
    </w:p>
    <w:p w:rsidRDefault="00876E51" w:rsidP="004C407E" w:rsidR="006F649C" w:rsidRPr="00DA0E1C">
      <w:pPr>
        <w:jc w:val="both"/>
        <w:rPr>
          <w:sz w:val="22"/>
          <w:szCs w:val="22"/>
        </w:rPr>
      </w:pPr>
      <w:r w:rsidRPr="00DA0E1C">
        <w:rPr>
          <w:sz w:val="22"/>
          <w:szCs w:val="22"/>
        </w:rPr>
        <w:tab/>
      </w:r>
    </w:p>
    <w:p w:rsidRDefault="006768CE" w:rsidP="006F649C" w:rsidR="006F649C" w:rsidRPr="00DA0E1C">
      <w:pPr>
        <w:jc w:val="center"/>
        <w:rPr>
          <w:b/>
          <w:bCs/>
          <w:sz w:val="22"/>
          <w:szCs w:val="22"/>
        </w:rPr>
      </w:pPr>
      <w:r w:rsidRPr="00DA0E1C">
        <w:rPr>
          <w:b/>
          <w:bCs/>
          <w:sz w:val="22"/>
          <w:szCs w:val="22"/>
        </w:rPr>
        <w:t>z  a  k  l</w:t>
      </w:r>
      <w:r w:rsidR="00875F20" w:rsidRPr="00DA0E1C">
        <w:rPr>
          <w:b/>
          <w:bCs/>
          <w:sz w:val="22"/>
          <w:szCs w:val="22"/>
        </w:rPr>
        <w:t xml:space="preserve"> </w:t>
      </w:r>
      <w:r w:rsidRPr="00DA0E1C">
        <w:rPr>
          <w:b/>
          <w:bCs/>
          <w:sz w:val="22"/>
          <w:szCs w:val="22"/>
        </w:rPr>
        <w:t xml:space="preserve">j  u  č  i  o  </w:t>
      </w:r>
      <w:r w:rsidR="003B7739" w:rsidRPr="00DA0E1C">
        <w:rPr>
          <w:b/>
          <w:bCs/>
          <w:sz w:val="22"/>
          <w:szCs w:val="22"/>
        </w:rPr>
        <w:t xml:space="preserve">  </w:t>
      </w:r>
      <w:r w:rsidR="006F649C" w:rsidRPr="00DA0E1C">
        <w:rPr>
          <w:b/>
          <w:bCs/>
          <w:sz w:val="22"/>
          <w:szCs w:val="22"/>
        </w:rPr>
        <w:t xml:space="preserve">   j e</w:t>
      </w:r>
    </w:p>
    <w:p w:rsidRDefault="006F649C" w:rsidP="006F649C" w:rsidR="006F649C" w:rsidRPr="00DA0E1C">
      <w:pPr>
        <w:rPr>
          <w:sz w:val="22"/>
          <w:szCs w:val="22"/>
        </w:rPr>
      </w:pPr>
    </w:p>
    <w:p w:rsidRDefault="00946550" w:rsidP="00AD0BA6" w:rsidR="005900C9" w:rsidRPr="005D6A46">
      <w:pPr>
        <w:jc w:val="both"/>
        <w:rPr>
          <w:b/>
          <w:sz w:val="22"/>
          <w:szCs w:val="22"/>
        </w:rPr>
      </w:pPr>
      <w:r w:rsidRPr="00DA0E1C">
        <w:rPr>
          <w:b/>
          <w:sz w:val="22"/>
          <w:szCs w:val="22"/>
        </w:rPr>
        <w:t>I</w:t>
      </w:r>
      <w:r w:rsidR="0063780B" w:rsidRPr="00DA0E1C">
        <w:rPr>
          <w:b/>
          <w:sz w:val="22"/>
          <w:szCs w:val="22"/>
        </w:rPr>
        <w:t xml:space="preserve">     </w:t>
      </w:r>
      <w:r w:rsidR="0063780B" w:rsidRPr="00DA0E1C">
        <w:rPr>
          <w:sz w:val="22"/>
          <w:szCs w:val="22"/>
        </w:rPr>
        <w:t>Skupština vjerovnika</w:t>
      </w:r>
      <w:r w:rsidR="0063780B" w:rsidRPr="00DA0E1C">
        <w:rPr>
          <w:b/>
          <w:sz w:val="22"/>
          <w:szCs w:val="22"/>
        </w:rPr>
        <w:t xml:space="preserve"> </w:t>
      </w:r>
      <w:r w:rsidR="00C95A4B" w:rsidRPr="00DA0E1C">
        <w:rPr>
          <w:sz w:val="22"/>
          <w:szCs w:val="22"/>
        </w:rPr>
        <w:t xml:space="preserve">JARUŠČICA PROJEKT d.o.o. za poslovanje nekretninama, Zagreb, </w:t>
      </w:r>
      <w:proofErr w:type="spellStart"/>
      <w:r w:rsidR="00C95A4B" w:rsidRPr="00DA0E1C">
        <w:rPr>
          <w:sz w:val="22"/>
          <w:szCs w:val="22"/>
        </w:rPr>
        <w:t>Jaruščica</w:t>
      </w:r>
      <w:proofErr w:type="spellEnd"/>
      <w:r w:rsidR="00C95A4B" w:rsidRPr="00DA0E1C">
        <w:rPr>
          <w:sz w:val="22"/>
          <w:szCs w:val="22"/>
        </w:rPr>
        <w:t xml:space="preserve"> 7,MBS:080729411, OIB:02217546383</w:t>
      </w:r>
      <w:r w:rsidRPr="00DA0E1C">
        <w:rPr>
          <w:sz w:val="22"/>
          <w:szCs w:val="22"/>
        </w:rPr>
        <w:t xml:space="preserve"> </w:t>
      </w:r>
      <w:r w:rsidR="0078015F" w:rsidRPr="00DA0E1C">
        <w:rPr>
          <w:sz w:val="22"/>
          <w:szCs w:val="22"/>
        </w:rPr>
        <w:t xml:space="preserve">određuje se  </w:t>
      </w:r>
      <w:r w:rsidR="00904A17" w:rsidRPr="005D6A46">
        <w:rPr>
          <w:b/>
          <w:sz w:val="22"/>
          <w:szCs w:val="22"/>
        </w:rPr>
        <w:t>14</w:t>
      </w:r>
      <w:r w:rsidR="0078015F" w:rsidRPr="005D6A46">
        <w:rPr>
          <w:b/>
          <w:sz w:val="22"/>
          <w:szCs w:val="22"/>
        </w:rPr>
        <w:t xml:space="preserve">. </w:t>
      </w:r>
      <w:r w:rsidR="003D1D93" w:rsidRPr="005D6A46">
        <w:rPr>
          <w:b/>
          <w:sz w:val="22"/>
          <w:szCs w:val="22"/>
        </w:rPr>
        <w:t>prosinca</w:t>
      </w:r>
      <w:r w:rsidR="00A6501C" w:rsidRPr="005D6A46">
        <w:rPr>
          <w:b/>
          <w:sz w:val="22"/>
          <w:szCs w:val="22"/>
        </w:rPr>
        <w:t xml:space="preserve"> 201</w:t>
      </w:r>
      <w:r w:rsidR="003D1D93" w:rsidRPr="005D6A46">
        <w:rPr>
          <w:b/>
          <w:sz w:val="22"/>
          <w:szCs w:val="22"/>
        </w:rPr>
        <w:t>5</w:t>
      </w:r>
      <w:r w:rsidR="0078015F" w:rsidRPr="005D6A46">
        <w:rPr>
          <w:b/>
          <w:sz w:val="22"/>
          <w:szCs w:val="22"/>
        </w:rPr>
        <w:t xml:space="preserve">. godine u </w:t>
      </w:r>
      <w:r w:rsidR="00A6501C" w:rsidRPr="005D6A46">
        <w:rPr>
          <w:b/>
          <w:sz w:val="22"/>
          <w:szCs w:val="22"/>
        </w:rPr>
        <w:t>1</w:t>
      </w:r>
      <w:r w:rsidR="007D2077" w:rsidRPr="005D6A46">
        <w:rPr>
          <w:b/>
          <w:sz w:val="22"/>
          <w:szCs w:val="22"/>
        </w:rPr>
        <w:t>0</w:t>
      </w:r>
      <w:r w:rsidR="0078015F" w:rsidRPr="005D6A46">
        <w:rPr>
          <w:b/>
          <w:sz w:val="22"/>
          <w:szCs w:val="22"/>
        </w:rPr>
        <w:t>,</w:t>
      </w:r>
      <w:r w:rsidR="00876E51" w:rsidRPr="005D6A46">
        <w:rPr>
          <w:b/>
          <w:sz w:val="22"/>
          <w:szCs w:val="22"/>
        </w:rPr>
        <w:t>0</w:t>
      </w:r>
      <w:r w:rsidR="0078015F" w:rsidRPr="005D6A46">
        <w:rPr>
          <w:b/>
          <w:sz w:val="22"/>
          <w:szCs w:val="22"/>
        </w:rPr>
        <w:t xml:space="preserve">0 sati u prostorijama Trgovačkog suda </w:t>
      </w:r>
      <w:r w:rsidR="007519D4" w:rsidRPr="005D6A46">
        <w:rPr>
          <w:b/>
          <w:sz w:val="22"/>
          <w:szCs w:val="22"/>
        </w:rPr>
        <w:t>u Zagrebu, Petrinjska 8, soba 84</w:t>
      </w:r>
      <w:r w:rsidR="0078015F" w:rsidRPr="005D6A46">
        <w:rPr>
          <w:b/>
          <w:sz w:val="22"/>
          <w:szCs w:val="22"/>
        </w:rPr>
        <w:t>, II kat, ulična zgrada.</w:t>
      </w:r>
    </w:p>
    <w:p w:rsidRDefault="008876F7" w:rsidP="00AD0BA6" w:rsidR="00946550" w:rsidRPr="00DA0E1C">
      <w:pPr>
        <w:jc w:val="both"/>
        <w:rPr>
          <w:sz w:val="22"/>
          <w:szCs w:val="22"/>
        </w:rPr>
      </w:pPr>
      <w:r w:rsidRPr="00DA0E1C">
        <w:rPr>
          <w:b/>
          <w:sz w:val="22"/>
          <w:szCs w:val="22"/>
        </w:rPr>
        <w:t>II</w:t>
      </w:r>
      <w:r w:rsidR="0078015F" w:rsidRPr="00DA0E1C">
        <w:rPr>
          <w:b/>
          <w:sz w:val="22"/>
          <w:szCs w:val="22"/>
        </w:rPr>
        <w:t xml:space="preserve">  </w:t>
      </w:r>
      <w:r w:rsidR="0078015F" w:rsidRPr="00DA0E1C">
        <w:rPr>
          <w:sz w:val="22"/>
          <w:szCs w:val="22"/>
        </w:rPr>
        <w:t xml:space="preserve">    </w:t>
      </w:r>
      <w:r w:rsidR="00DA0E1C">
        <w:rPr>
          <w:sz w:val="22"/>
          <w:szCs w:val="22"/>
        </w:rPr>
        <w:t xml:space="preserve">  </w:t>
      </w:r>
      <w:r w:rsidR="0078015F" w:rsidRPr="00DA0E1C">
        <w:rPr>
          <w:sz w:val="22"/>
          <w:szCs w:val="22"/>
        </w:rPr>
        <w:t>Dnevni red skupštine je:</w:t>
      </w:r>
    </w:p>
    <w:p w:rsidRDefault="00946550" w:rsidP="00946550" w:rsidR="00946550" w:rsidRPr="00DA0E1C">
      <w:pPr>
        <w:jc w:val="both"/>
        <w:rPr>
          <w:sz w:val="22"/>
          <w:szCs w:val="22"/>
        </w:rPr>
      </w:pPr>
      <w:r w:rsidRPr="00DA0E1C">
        <w:rPr>
          <w:sz w:val="22"/>
          <w:szCs w:val="22"/>
        </w:rPr>
        <w:t xml:space="preserve"> </w:t>
      </w:r>
      <w:r w:rsidR="0078015F" w:rsidRPr="00DA0E1C">
        <w:rPr>
          <w:sz w:val="22"/>
          <w:szCs w:val="22"/>
        </w:rPr>
        <w:t>-</w:t>
      </w:r>
      <w:r w:rsidR="00864607" w:rsidRPr="00DA0E1C">
        <w:rPr>
          <w:sz w:val="22"/>
          <w:szCs w:val="22"/>
        </w:rPr>
        <w:t xml:space="preserve">  </w:t>
      </w:r>
      <w:r w:rsidR="00904A17" w:rsidRPr="00DA0E1C">
        <w:rPr>
          <w:sz w:val="22"/>
          <w:szCs w:val="22"/>
        </w:rPr>
        <w:t xml:space="preserve"> </w:t>
      </w:r>
      <w:r w:rsidR="0078015F" w:rsidRPr="00DA0E1C">
        <w:rPr>
          <w:sz w:val="22"/>
          <w:szCs w:val="22"/>
        </w:rPr>
        <w:t>podnošenje iz</w:t>
      </w:r>
      <w:r w:rsidRPr="00DA0E1C">
        <w:rPr>
          <w:sz w:val="22"/>
          <w:szCs w:val="22"/>
        </w:rPr>
        <w:t xml:space="preserve">vještaja stečajnog upravitelja </w:t>
      </w:r>
      <w:r w:rsidR="00D92748" w:rsidRPr="00DA0E1C">
        <w:rPr>
          <w:sz w:val="22"/>
          <w:szCs w:val="22"/>
        </w:rPr>
        <w:t>o tijeku postupka i stanju stečajne mase</w:t>
      </w:r>
    </w:p>
    <w:p w:rsidRDefault="0078015F" w:rsidP="00946550" w:rsidR="0078015F" w:rsidRPr="00DA0E1C">
      <w:pPr>
        <w:jc w:val="both"/>
        <w:rPr>
          <w:sz w:val="22"/>
          <w:szCs w:val="22"/>
        </w:rPr>
      </w:pPr>
      <w:r w:rsidRPr="00DA0E1C">
        <w:rPr>
          <w:sz w:val="22"/>
          <w:szCs w:val="22"/>
        </w:rPr>
        <w:t xml:space="preserve"> -</w:t>
      </w:r>
      <w:r w:rsidR="00864607" w:rsidRPr="00DA0E1C">
        <w:rPr>
          <w:sz w:val="22"/>
          <w:szCs w:val="22"/>
        </w:rPr>
        <w:t xml:space="preserve">  </w:t>
      </w:r>
      <w:r w:rsidR="00D92748" w:rsidRPr="00DA0E1C">
        <w:rPr>
          <w:sz w:val="22"/>
          <w:szCs w:val="22"/>
        </w:rPr>
        <w:t>raspravljanje</w:t>
      </w:r>
      <w:r w:rsidR="00C71C88" w:rsidRPr="00DA0E1C">
        <w:rPr>
          <w:sz w:val="22"/>
          <w:szCs w:val="22"/>
        </w:rPr>
        <w:t xml:space="preserve"> i odluka o prijedlogu</w:t>
      </w:r>
      <w:r w:rsidR="00D92748" w:rsidRPr="00DA0E1C">
        <w:rPr>
          <w:sz w:val="22"/>
          <w:szCs w:val="22"/>
        </w:rPr>
        <w:t xml:space="preserve"> davanj</w:t>
      </w:r>
      <w:r w:rsidR="00C71C88" w:rsidRPr="00DA0E1C">
        <w:rPr>
          <w:sz w:val="22"/>
          <w:szCs w:val="22"/>
        </w:rPr>
        <w:t>a</w:t>
      </w:r>
      <w:r w:rsidR="00DF4F81" w:rsidRPr="00DA0E1C">
        <w:rPr>
          <w:sz w:val="22"/>
          <w:szCs w:val="22"/>
        </w:rPr>
        <w:t xml:space="preserve"> suglasnosti skupštine vjerovnika za sklapanje ugovora </w:t>
      </w:r>
      <w:r w:rsidR="00D92748" w:rsidRPr="00DA0E1C">
        <w:rPr>
          <w:sz w:val="22"/>
          <w:szCs w:val="22"/>
        </w:rPr>
        <w:t xml:space="preserve">sa agencijom </w:t>
      </w:r>
      <w:proofErr w:type="spellStart"/>
      <w:r w:rsidR="00D92748" w:rsidRPr="00DA0E1C">
        <w:rPr>
          <w:sz w:val="22"/>
          <w:szCs w:val="22"/>
        </w:rPr>
        <w:t>Innovo</w:t>
      </w:r>
      <w:proofErr w:type="spellEnd"/>
      <w:r w:rsidR="00D92748" w:rsidRPr="00DA0E1C">
        <w:rPr>
          <w:sz w:val="22"/>
          <w:szCs w:val="22"/>
        </w:rPr>
        <w:t xml:space="preserve"> DDB za marketinško oglašavanje sudske prodaje nekretnina stečajnog dužnika, trošak oglašavanja do iznos</w:t>
      </w:r>
      <w:r w:rsidR="00875F20" w:rsidRPr="00DA0E1C">
        <w:rPr>
          <w:sz w:val="22"/>
          <w:szCs w:val="22"/>
        </w:rPr>
        <w:t>a</w:t>
      </w:r>
      <w:r w:rsidR="00DA0E1C">
        <w:rPr>
          <w:sz w:val="22"/>
          <w:szCs w:val="22"/>
        </w:rPr>
        <w:t xml:space="preserve"> 315.000,00 kuna (</w:t>
      </w:r>
      <w:r w:rsidR="00D92748" w:rsidRPr="00DA0E1C">
        <w:rPr>
          <w:sz w:val="22"/>
          <w:szCs w:val="22"/>
        </w:rPr>
        <w:t>koji iznos uključuj</w:t>
      </w:r>
      <w:r w:rsidR="00DA0E1C">
        <w:rPr>
          <w:sz w:val="22"/>
          <w:szCs w:val="22"/>
        </w:rPr>
        <w:t>e i PDV) prema specificiranoj ((</w:t>
      </w:r>
      <w:r w:rsidR="00D92748" w:rsidRPr="00DA0E1C">
        <w:rPr>
          <w:sz w:val="22"/>
          <w:szCs w:val="22"/>
        </w:rPr>
        <w:t xml:space="preserve">Minimalnoj ponudi ) agencije </w:t>
      </w:r>
      <w:proofErr w:type="spellStart"/>
      <w:r w:rsidR="00D92748" w:rsidRPr="00DA0E1C">
        <w:rPr>
          <w:sz w:val="22"/>
          <w:szCs w:val="22"/>
        </w:rPr>
        <w:t>Innovo</w:t>
      </w:r>
      <w:proofErr w:type="spellEnd"/>
      <w:r w:rsidR="00D92748" w:rsidRPr="00DA0E1C">
        <w:rPr>
          <w:sz w:val="22"/>
          <w:szCs w:val="22"/>
        </w:rPr>
        <w:t xml:space="preserve"> DDB uz mogu</w:t>
      </w:r>
      <w:r w:rsidR="00DA0E1C">
        <w:rPr>
          <w:sz w:val="22"/>
          <w:szCs w:val="22"/>
        </w:rPr>
        <w:t>ćnost uvrštenja dodatnog medija</w:t>
      </w:r>
      <w:r w:rsidR="00D92748" w:rsidRPr="00DA0E1C">
        <w:rPr>
          <w:sz w:val="22"/>
          <w:szCs w:val="22"/>
        </w:rPr>
        <w:t>, otvoreni i narodni radio s time da ukupni trošak oglašavanja ne prelazi iznos od 315.000,00 kuna te angažiranje jedne agencije za posredovanju u pogledu</w:t>
      </w:r>
      <w:r w:rsidR="00C71C88" w:rsidRPr="00DA0E1C">
        <w:rPr>
          <w:sz w:val="22"/>
          <w:szCs w:val="22"/>
        </w:rPr>
        <w:t xml:space="preserve"> </w:t>
      </w:r>
      <w:r w:rsidR="00D92748" w:rsidRPr="00DA0E1C">
        <w:rPr>
          <w:sz w:val="22"/>
          <w:szCs w:val="22"/>
        </w:rPr>
        <w:t>nekretnina koje se prodaju u stečajnom postupku, na sudskim dražbama</w:t>
      </w:r>
      <w:r w:rsidR="00DA0E1C">
        <w:rPr>
          <w:sz w:val="22"/>
          <w:szCs w:val="22"/>
        </w:rPr>
        <w:t>, prema nacrtu ugovora</w:t>
      </w:r>
      <w:r w:rsidR="00C71C88" w:rsidRPr="00DA0E1C">
        <w:rPr>
          <w:sz w:val="22"/>
          <w:szCs w:val="22"/>
        </w:rPr>
        <w:t>, a koji troškovi bi se uključili u stvarne troškove po članku 170. st. 2. Stečajnog zakona.</w:t>
      </w:r>
      <w:r w:rsidR="00946550" w:rsidRPr="00DA0E1C">
        <w:rPr>
          <w:b/>
          <w:sz w:val="22"/>
          <w:szCs w:val="22"/>
        </w:rPr>
        <w:t xml:space="preserve"> </w:t>
      </w:r>
    </w:p>
    <w:p w:rsidRDefault="00DA0E1C" w:rsidP="00DA0E1C" w:rsidR="00DA0E1C">
      <w:pPr>
        <w:jc w:val="center"/>
        <w:rPr>
          <w:sz w:val="22"/>
          <w:szCs w:val="22"/>
        </w:rPr>
      </w:pPr>
      <w:r>
        <w:rPr>
          <w:sz w:val="22"/>
          <w:szCs w:val="22"/>
        </w:rPr>
        <w:t xml:space="preserve">Obrazloženje </w:t>
      </w:r>
    </w:p>
    <w:p w:rsidRDefault="00DA0E1C" w:rsidP="00DA0E1C" w:rsidR="00DA0E1C">
      <w:pPr>
        <w:jc w:val="center"/>
        <w:rPr>
          <w:sz w:val="22"/>
          <w:szCs w:val="22"/>
        </w:rPr>
      </w:pPr>
    </w:p>
    <w:p w:rsidRDefault="00946550" w:rsidP="00AD0BA6" w:rsidR="00C71C88" w:rsidRPr="00DA0E1C">
      <w:pPr>
        <w:jc w:val="both"/>
        <w:rPr>
          <w:sz w:val="22"/>
          <w:szCs w:val="22"/>
        </w:rPr>
      </w:pPr>
      <w:r w:rsidRPr="00DA0E1C">
        <w:rPr>
          <w:sz w:val="22"/>
          <w:szCs w:val="22"/>
        </w:rPr>
        <w:t xml:space="preserve">Stečajni </w:t>
      </w:r>
      <w:r w:rsidR="00C71C88" w:rsidRPr="00DA0E1C">
        <w:rPr>
          <w:sz w:val="22"/>
          <w:szCs w:val="22"/>
        </w:rPr>
        <w:t>vjerovnik Zagrebačka banka d.d. Zagreb, podnio</w:t>
      </w:r>
      <w:r w:rsidRPr="00DA0E1C">
        <w:rPr>
          <w:sz w:val="22"/>
          <w:szCs w:val="22"/>
        </w:rPr>
        <w:t xml:space="preserve"> je sudu prijedlog za </w:t>
      </w:r>
      <w:r w:rsidR="00A6501C" w:rsidRPr="00DA0E1C">
        <w:rPr>
          <w:sz w:val="22"/>
          <w:szCs w:val="22"/>
        </w:rPr>
        <w:t xml:space="preserve">sazivanjem skupštine vjerovnika </w:t>
      </w:r>
      <w:r w:rsidR="00DF4F81" w:rsidRPr="00DA0E1C">
        <w:rPr>
          <w:sz w:val="22"/>
          <w:szCs w:val="22"/>
        </w:rPr>
        <w:t xml:space="preserve"> radi pravnih radnji od posebne važnosti. Predlaže pribavljanje suglasnosti </w:t>
      </w:r>
      <w:r w:rsidR="00C71C88" w:rsidRPr="00DA0E1C">
        <w:rPr>
          <w:sz w:val="22"/>
          <w:szCs w:val="22"/>
        </w:rPr>
        <w:t xml:space="preserve">skupštine radi konkretnog prijedloga davanja suglasnosti skupštine vjerovnika za sklapanje ugovora sa agencijom </w:t>
      </w:r>
      <w:proofErr w:type="spellStart"/>
      <w:r w:rsidR="00C71C88" w:rsidRPr="00DA0E1C">
        <w:rPr>
          <w:sz w:val="22"/>
          <w:szCs w:val="22"/>
        </w:rPr>
        <w:t>Innovo</w:t>
      </w:r>
      <w:proofErr w:type="spellEnd"/>
      <w:r w:rsidR="00C71C88" w:rsidRPr="00DA0E1C">
        <w:rPr>
          <w:sz w:val="22"/>
          <w:szCs w:val="22"/>
        </w:rPr>
        <w:t xml:space="preserve"> DDB za marketinško oglašavanje sudske prodaje nekretnina stečajnog dužnika, trošak oglašavanja do iznos</w:t>
      </w:r>
      <w:r w:rsidR="00875F20" w:rsidRPr="00DA0E1C">
        <w:rPr>
          <w:sz w:val="22"/>
          <w:szCs w:val="22"/>
        </w:rPr>
        <w:t>a</w:t>
      </w:r>
      <w:r w:rsidR="00C71C88" w:rsidRPr="00DA0E1C">
        <w:rPr>
          <w:sz w:val="22"/>
          <w:szCs w:val="22"/>
        </w:rPr>
        <w:t xml:space="preserve"> 315.000,00 kuna ( koji iznos uključuje i PDV) prema specificiranoj ( Minimalnoj ponudi ) agencije </w:t>
      </w:r>
      <w:proofErr w:type="spellStart"/>
      <w:r w:rsidR="00C71C88" w:rsidRPr="00DA0E1C">
        <w:rPr>
          <w:sz w:val="22"/>
          <w:szCs w:val="22"/>
        </w:rPr>
        <w:t>Innovo</w:t>
      </w:r>
      <w:proofErr w:type="spellEnd"/>
      <w:r w:rsidR="00C71C88" w:rsidRPr="00DA0E1C">
        <w:rPr>
          <w:sz w:val="22"/>
          <w:szCs w:val="22"/>
        </w:rPr>
        <w:t xml:space="preserve"> DDB uz mogućnost </w:t>
      </w:r>
      <w:proofErr w:type="spellStart"/>
      <w:r w:rsidR="00C71C88" w:rsidRPr="00DA0E1C">
        <w:rPr>
          <w:sz w:val="22"/>
          <w:szCs w:val="22"/>
        </w:rPr>
        <w:t>uvršetenja</w:t>
      </w:r>
      <w:proofErr w:type="spellEnd"/>
      <w:r w:rsidR="00C71C88" w:rsidRPr="00DA0E1C">
        <w:rPr>
          <w:sz w:val="22"/>
          <w:szCs w:val="22"/>
        </w:rPr>
        <w:t xml:space="preserve"> dodatnog medija , otvoreni i narodni radio s time da ukupni trošak oglašavanja ne prelazi iznos od 315.000,00 kuna te angažiranje jedne agencije za posredovanju u pogledu nekretnina koje se prodaju u stečajnom postupku, na sudskim dražbama, prema nacrtu ugovora , a koji troškovi bi se uključili u stvarne troškove po članku 170. st. 2. Stečajnog zakona.</w:t>
      </w:r>
      <w:r w:rsidR="00904A17" w:rsidRPr="00DA0E1C">
        <w:rPr>
          <w:sz w:val="22"/>
          <w:szCs w:val="22"/>
        </w:rPr>
        <w:t xml:space="preserve"> </w:t>
      </w:r>
    </w:p>
    <w:p w:rsidRDefault="00C71C88" w:rsidP="00AD0BA6" w:rsidR="00C71C88" w:rsidRPr="00DA0E1C">
      <w:pPr>
        <w:jc w:val="both"/>
        <w:rPr>
          <w:sz w:val="22"/>
          <w:szCs w:val="22"/>
        </w:rPr>
      </w:pPr>
      <w:r w:rsidRPr="00DA0E1C">
        <w:rPr>
          <w:sz w:val="22"/>
          <w:szCs w:val="22"/>
        </w:rPr>
        <w:t>Predlagatelj sazivanja skupštine s predloženim dnevnim redom je vjerovnik koji ima potrebnu većinu priznatih tražbina određenu člankom 38. b Stečajnog zakona, koji se primjenjuje u ovom predmetu ( NN 44/96 do 133/12 )</w:t>
      </w:r>
      <w:r w:rsidR="00904A17" w:rsidRPr="00DA0E1C">
        <w:rPr>
          <w:sz w:val="22"/>
          <w:szCs w:val="22"/>
        </w:rPr>
        <w:t>.</w:t>
      </w:r>
    </w:p>
    <w:p w:rsidRDefault="004C407E" w:rsidP="00AD0BA6" w:rsidR="006F649C" w:rsidRPr="00DA0E1C">
      <w:pPr>
        <w:jc w:val="both"/>
        <w:rPr>
          <w:sz w:val="22"/>
          <w:szCs w:val="22"/>
        </w:rPr>
      </w:pPr>
      <w:r w:rsidRPr="00DA0E1C">
        <w:rPr>
          <w:sz w:val="22"/>
          <w:szCs w:val="22"/>
        </w:rPr>
        <w:t>T</w:t>
      </w:r>
      <w:r w:rsidR="00946550" w:rsidRPr="00DA0E1C">
        <w:rPr>
          <w:sz w:val="22"/>
          <w:szCs w:val="22"/>
        </w:rPr>
        <w:t xml:space="preserve">emeljem prijedloga stečajnog </w:t>
      </w:r>
      <w:r w:rsidR="00C71C88" w:rsidRPr="00DA0E1C">
        <w:rPr>
          <w:sz w:val="22"/>
          <w:szCs w:val="22"/>
        </w:rPr>
        <w:t xml:space="preserve">vjerovnika </w:t>
      </w:r>
      <w:r w:rsidR="008876F7" w:rsidRPr="00DA0E1C">
        <w:rPr>
          <w:sz w:val="22"/>
          <w:szCs w:val="22"/>
        </w:rPr>
        <w:t>, a u skladu s člankom 17. i 38.</w:t>
      </w:r>
      <w:r w:rsidR="00C71C88" w:rsidRPr="00DA0E1C">
        <w:rPr>
          <w:sz w:val="22"/>
          <w:szCs w:val="22"/>
        </w:rPr>
        <w:t>b</w:t>
      </w:r>
      <w:r w:rsidR="008876F7" w:rsidRPr="00DA0E1C">
        <w:rPr>
          <w:sz w:val="22"/>
          <w:szCs w:val="22"/>
        </w:rPr>
        <w:t xml:space="preserve"> Stečajnog zakona radi donošenja </w:t>
      </w:r>
      <w:r w:rsidRPr="00DA0E1C">
        <w:rPr>
          <w:sz w:val="22"/>
          <w:szCs w:val="22"/>
        </w:rPr>
        <w:t>predložene</w:t>
      </w:r>
      <w:r w:rsidR="008876F7" w:rsidRPr="00DA0E1C">
        <w:rPr>
          <w:sz w:val="22"/>
          <w:szCs w:val="22"/>
        </w:rPr>
        <w:t xml:space="preserve"> odluke  i nužnosti što hitnijeg </w:t>
      </w:r>
      <w:r w:rsidR="007519D4" w:rsidRPr="00DA0E1C">
        <w:rPr>
          <w:sz w:val="22"/>
          <w:szCs w:val="22"/>
        </w:rPr>
        <w:t>vođenja</w:t>
      </w:r>
      <w:r w:rsidR="008876F7" w:rsidRPr="00DA0E1C">
        <w:rPr>
          <w:sz w:val="22"/>
          <w:szCs w:val="22"/>
        </w:rPr>
        <w:t xml:space="preserve"> ovog postupka riješeno je kao u izreci.</w:t>
      </w:r>
      <w:r w:rsidR="000612B9" w:rsidRPr="00DA0E1C">
        <w:rPr>
          <w:sz w:val="22"/>
          <w:szCs w:val="22"/>
        </w:rPr>
        <w:t xml:space="preserve"> </w:t>
      </w:r>
      <w:r w:rsidR="001D2EFC" w:rsidRPr="00DA0E1C">
        <w:rPr>
          <w:sz w:val="22"/>
          <w:szCs w:val="22"/>
        </w:rPr>
        <w:t xml:space="preserve">Poziv za </w:t>
      </w:r>
      <w:r w:rsidR="00C13845" w:rsidRPr="00DA0E1C">
        <w:rPr>
          <w:sz w:val="22"/>
          <w:szCs w:val="22"/>
        </w:rPr>
        <w:t>skupštinu vjerovnika</w:t>
      </w:r>
      <w:r w:rsidR="001D2EFC" w:rsidRPr="00DA0E1C">
        <w:rPr>
          <w:sz w:val="22"/>
          <w:szCs w:val="22"/>
        </w:rPr>
        <w:t xml:space="preserve"> obja</w:t>
      </w:r>
      <w:r w:rsidR="0078015F" w:rsidRPr="00DA0E1C">
        <w:rPr>
          <w:sz w:val="22"/>
          <w:szCs w:val="22"/>
        </w:rPr>
        <w:t xml:space="preserve">viti će se </w:t>
      </w:r>
      <w:r w:rsidR="00C71C88" w:rsidRPr="00DA0E1C">
        <w:rPr>
          <w:sz w:val="22"/>
          <w:szCs w:val="22"/>
        </w:rPr>
        <w:t>na e oglasnoj ploči</w:t>
      </w:r>
      <w:r w:rsidR="0078015F" w:rsidRPr="00DA0E1C">
        <w:rPr>
          <w:sz w:val="22"/>
          <w:szCs w:val="22"/>
        </w:rPr>
        <w:t>.</w:t>
      </w:r>
    </w:p>
    <w:p w:rsidRDefault="000612B9" w:rsidP="006F649C" w:rsidR="000612B9" w:rsidRPr="00DA0E1C">
      <w:pPr>
        <w:jc w:val="center"/>
        <w:rPr>
          <w:sz w:val="22"/>
          <w:szCs w:val="22"/>
        </w:rPr>
      </w:pPr>
    </w:p>
    <w:p w:rsidRDefault="0081746E" w:rsidP="006F649C" w:rsidR="006F649C">
      <w:pPr>
        <w:jc w:val="center"/>
      </w:pPr>
      <w:r>
        <w:t xml:space="preserve">U Zagrebu, </w:t>
      </w:r>
      <w:r w:rsidR="00C71C88">
        <w:t>17</w:t>
      </w:r>
      <w:r w:rsidR="006F649C">
        <w:t xml:space="preserve">. </w:t>
      </w:r>
      <w:r w:rsidR="00C71C88">
        <w:t>studenog</w:t>
      </w:r>
      <w:r w:rsidR="004C407E">
        <w:t xml:space="preserve">  201</w:t>
      </w:r>
      <w:r w:rsidR="00C71C88">
        <w:t>5</w:t>
      </w:r>
      <w:r w:rsidR="006F649C">
        <w:t xml:space="preserve">. </w:t>
      </w:r>
      <w:r w:rsidR="00875F20">
        <w:t>G</w:t>
      </w:r>
      <w:r w:rsidR="006F649C">
        <w:t>odine</w:t>
      </w:r>
    </w:p>
    <w:p w:rsidRDefault="006F649C" w:rsidP="006F649C" w:rsidR="006F649C" w:rsidRPr="00DA0E1C">
      <w:pPr>
        <w:rPr>
          <w:sz w:val="22"/>
          <w:szCs w:val="22"/>
        </w:rPr>
      </w:pPr>
      <w:r>
        <w:t xml:space="preserve">                                                                                                         </w:t>
      </w:r>
      <w:r w:rsidRPr="00DA0E1C">
        <w:rPr>
          <w:sz w:val="22"/>
          <w:szCs w:val="22"/>
        </w:rPr>
        <w:t>STEČAJNI SUDAC:</w:t>
      </w:r>
    </w:p>
    <w:p w:rsidRDefault="006F649C" w:rsidP="006F649C" w:rsidR="006F649C" w:rsidRPr="00DA0E1C">
      <w:pPr>
        <w:rPr>
          <w:sz w:val="22"/>
          <w:szCs w:val="22"/>
        </w:rPr>
      </w:pPr>
      <w:r w:rsidRPr="00DA0E1C">
        <w:rPr>
          <w:sz w:val="22"/>
          <w:szCs w:val="22"/>
        </w:rPr>
        <w:t xml:space="preserve">                                                                                         </w:t>
      </w:r>
      <w:r w:rsidR="00876E51" w:rsidRPr="00DA0E1C">
        <w:rPr>
          <w:sz w:val="22"/>
          <w:szCs w:val="22"/>
        </w:rPr>
        <w:t xml:space="preserve">               </w:t>
      </w:r>
      <w:r w:rsidR="00DA0E1C">
        <w:rPr>
          <w:sz w:val="22"/>
          <w:szCs w:val="22"/>
        </w:rPr>
        <w:t xml:space="preserve">        </w:t>
      </w:r>
      <w:r w:rsidR="00876E51" w:rsidRPr="00DA0E1C">
        <w:rPr>
          <w:sz w:val="22"/>
          <w:szCs w:val="22"/>
        </w:rPr>
        <w:t xml:space="preserve"> NINO RADIĆ</w:t>
      </w:r>
      <w:r w:rsidR="00A7380F" w:rsidRPr="00DA0E1C">
        <w:rPr>
          <w:sz w:val="22"/>
          <w:szCs w:val="22"/>
        </w:rPr>
        <w:t xml:space="preserve">  v.r. </w:t>
      </w:r>
    </w:p>
    <w:p w:rsidRDefault="006F649C" w:rsidP="006F649C" w:rsidR="006F649C" w:rsidRPr="00DA0E1C">
      <w:pPr>
        <w:rPr>
          <w:sz w:val="22"/>
          <w:szCs w:val="22"/>
        </w:rPr>
      </w:pPr>
      <w:r w:rsidRPr="00DA0E1C">
        <w:rPr>
          <w:sz w:val="22"/>
          <w:szCs w:val="22"/>
        </w:rPr>
        <w:t>Pouka o pravnom lijeku:</w:t>
      </w:r>
    </w:p>
    <w:p w:rsidRDefault="004C407E" w:rsidR="009035DB">
      <w:r w:rsidRPr="00DA0E1C">
        <w:rPr>
          <w:sz w:val="22"/>
          <w:szCs w:val="22"/>
        </w:rPr>
        <w:t xml:space="preserve">Protiv </w:t>
      </w:r>
      <w:r w:rsidR="006768CE" w:rsidRPr="00DA0E1C">
        <w:rPr>
          <w:sz w:val="22"/>
          <w:szCs w:val="22"/>
        </w:rPr>
        <w:t>zaključka</w:t>
      </w:r>
      <w:r w:rsidRPr="00DA0E1C">
        <w:rPr>
          <w:sz w:val="22"/>
          <w:szCs w:val="22"/>
        </w:rPr>
        <w:t xml:space="preserve"> žalba nije dopuštena</w:t>
      </w:r>
      <w:r w:rsidR="00B87E8D" w:rsidRPr="00DA0E1C">
        <w:rPr>
          <w:sz w:val="22"/>
          <w:szCs w:val="22"/>
        </w:rPr>
        <w:t xml:space="preserve"> ( čl. 11. Stavak 9. SZ-a )</w:t>
      </w:r>
      <w:r w:rsidR="006F649C" w:rsidRPr="00DA0E1C">
        <w:rPr>
          <w:sz w:val="22"/>
          <w:szCs w:val="22"/>
        </w:rPr>
        <w:t>.</w:t>
      </w:r>
      <w:r w:rsidR="00A7380F" w:rsidRPr="00DA0E1C">
        <w:rPr>
          <w:sz w:val="22"/>
          <w:szCs w:val="22"/>
        </w:rPr>
        <w:tab/>
      </w:r>
      <w:r w:rsidR="00692888" w:rsidRPr="00DA0E1C">
        <w:rPr>
          <w:sz w:val="22"/>
          <w:szCs w:val="22"/>
        </w:rPr>
        <w:tab/>
      </w:r>
      <w:r w:rsidR="00692888" w:rsidRPr="00DA0E1C">
        <w:rPr>
          <w:sz w:val="22"/>
          <w:szCs w:val="22"/>
        </w:rPr>
        <w:tab/>
      </w:r>
      <w:r w:rsidR="00692888" w:rsidRPr="00DA0E1C">
        <w:rPr>
          <w:sz w:val="22"/>
          <w:szCs w:val="22"/>
        </w:rPr>
        <w:tab/>
      </w:r>
      <w:r w:rsidR="00692888">
        <w:tab/>
      </w:r>
      <w:r w:rsidR="00692888">
        <w:tab/>
      </w:r>
      <w:r w:rsidR="009035DB">
        <w:t xml:space="preserve">        </w:t>
      </w:r>
      <w:r w:rsidR="003E27E7">
        <w:tab/>
      </w:r>
      <w:r w:rsidR="003E27E7">
        <w:tab/>
      </w:r>
      <w:r w:rsidR="003E27E7">
        <w:tab/>
      </w:r>
      <w:r w:rsidR="003E27E7">
        <w:tab/>
      </w:r>
      <w:r w:rsidR="003E27E7">
        <w:tab/>
      </w:r>
      <w:r w:rsidR="003E27E7">
        <w:tab/>
      </w:r>
      <w:r w:rsidR="009035DB">
        <w:t xml:space="preserve"> </w:t>
      </w:r>
      <w:r w:rsidR="003E27E7">
        <w:t xml:space="preserve">Za točnost </w:t>
      </w:r>
      <w:proofErr w:type="spellStart"/>
      <w:r w:rsidR="003E27E7">
        <w:t>otpravka</w:t>
      </w:r>
      <w:proofErr w:type="spellEnd"/>
      <w:r w:rsidR="003E27E7">
        <w:t xml:space="preserve">-Tatjana Slaviček </w:t>
      </w:r>
    </w:p>
    <w:sectPr w:rsidR="009035DB">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4C83180"/>
    <w:multiLevelType w:val="hybridMultilevel"/>
    <w:tmpl w:val="B4ACA3CA"/>
    <w:lvl w:tplc="70167262" w:ilvl="0">
      <w:start w:val="1"/>
      <w:numFmt w:val="decimal"/>
      <w:lvlText w:val="%1."/>
      <w:lvlJc w:val="left"/>
      <w:pPr>
        <w:tabs>
          <w:tab w:pos="1800" w:val="num"/>
        </w:tabs>
        <w:ind w:hanging="660" w:left="1800"/>
      </w:pPr>
      <w:rPr>
        <w:rFonts w:hint="default"/>
      </w:rPr>
    </w:lvl>
    <w:lvl w:tplc="041A0019" w:ilvl="1">
      <w:start w:val="1"/>
      <w:numFmt w:val="lowerLetter"/>
      <w:lvlText w:val="%2."/>
      <w:lvlJc w:val="left"/>
      <w:pPr>
        <w:tabs>
          <w:tab w:pos="2220" w:val="num"/>
        </w:tabs>
        <w:ind w:hanging="360" w:left="2220"/>
      </w:pPr>
    </w:lvl>
    <w:lvl w:tplc="041A001B" w:ilvl="2">
      <w:start w:val="1"/>
      <w:numFmt w:val="lowerRoman"/>
      <w:lvlText w:val="%3."/>
      <w:lvlJc w:val="right"/>
      <w:pPr>
        <w:tabs>
          <w:tab w:pos="2940" w:val="num"/>
        </w:tabs>
        <w:ind w:hanging="180" w:left="2940"/>
      </w:pPr>
    </w:lvl>
    <w:lvl w:tplc="041A000F" w:ilvl="3">
      <w:start w:val="1"/>
      <w:numFmt w:val="decimal"/>
      <w:lvlText w:val="%4."/>
      <w:lvlJc w:val="left"/>
      <w:pPr>
        <w:tabs>
          <w:tab w:pos="3660" w:val="num"/>
        </w:tabs>
        <w:ind w:hanging="360" w:left="3660"/>
      </w:pPr>
    </w:lvl>
    <w:lvl w:tplc="041A0019" w:ilvl="4">
      <w:start w:val="1"/>
      <w:numFmt w:val="lowerLetter"/>
      <w:lvlText w:val="%5."/>
      <w:lvlJc w:val="left"/>
      <w:pPr>
        <w:tabs>
          <w:tab w:pos="4380" w:val="num"/>
        </w:tabs>
        <w:ind w:hanging="360" w:left="4380"/>
      </w:pPr>
    </w:lvl>
    <w:lvl w:tplc="041A001B" w:ilvl="5">
      <w:start w:val="1"/>
      <w:numFmt w:val="lowerRoman"/>
      <w:lvlText w:val="%6."/>
      <w:lvlJc w:val="right"/>
      <w:pPr>
        <w:tabs>
          <w:tab w:pos="5100" w:val="num"/>
        </w:tabs>
        <w:ind w:hanging="180" w:left="5100"/>
      </w:pPr>
    </w:lvl>
    <w:lvl w:tplc="041A000F" w:ilvl="6">
      <w:start w:val="1"/>
      <w:numFmt w:val="decimal"/>
      <w:lvlText w:val="%7."/>
      <w:lvlJc w:val="left"/>
      <w:pPr>
        <w:tabs>
          <w:tab w:pos="5820" w:val="num"/>
        </w:tabs>
        <w:ind w:hanging="360" w:left="5820"/>
      </w:pPr>
    </w:lvl>
    <w:lvl w:tplc="041A0019" w:ilvl="7">
      <w:start w:val="1"/>
      <w:numFmt w:val="lowerLetter"/>
      <w:lvlText w:val="%8."/>
      <w:lvlJc w:val="left"/>
      <w:pPr>
        <w:tabs>
          <w:tab w:pos="6540" w:val="num"/>
        </w:tabs>
        <w:ind w:hanging="360" w:left="6540"/>
      </w:pPr>
    </w:lvl>
    <w:lvl w:tplc="041A001B" w:ilvl="8">
      <w:start w:val="1"/>
      <w:numFmt w:val="lowerRoman"/>
      <w:lvlText w:val="%9."/>
      <w:lvlJc w:val="right"/>
      <w:pPr>
        <w:tabs>
          <w:tab w:pos="7260" w:val="num"/>
        </w:tabs>
        <w:ind w:hanging="180" w:left="726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noPunctuationKerning/>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C0102"/>
    <w:rsid w:val="0000054E"/>
    <w:rsid w:val="00005CF6"/>
    <w:rsid w:val="00005FB7"/>
    <w:rsid w:val="0000638D"/>
    <w:rsid w:val="00006D3A"/>
    <w:rsid w:val="000078E3"/>
    <w:rsid w:val="00011D40"/>
    <w:rsid w:val="0001411D"/>
    <w:rsid w:val="000143AA"/>
    <w:rsid w:val="000277AC"/>
    <w:rsid w:val="0003510C"/>
    <w:rsid w:val="00036FB6"/>
    <w:rsid w:val="00040374"/>
    <w:rsid w:val="00043A6E"/>
    <w:rsid w:val="0004413C"/>
    <w:rsid w:val="0004641E"/>
    <w:rsid w:val="0004683C"/>
    <w:rsid w:val="00047FC2"/>
    <w:rsid w:val="000500B0"/>
    <w:rsid w:val="0005074B"/>
    <w:rsid w:val="00050AD7"/>
    <w:rsid w:val="0005575B"/>
    <w:rsid w:val="00057314"/>
    <w:rsid w:val="00057D06"/>
    <w:rsid w:val="000612B9"/>
    <w:rsid w:val="00062BEB"/>
    <w:rsid w:val="00065DDC"/>
    <w:rsid w:val="000667E0"/>
    <w:rsid w:val="00071632"/>
    <w:rsid w:val="00073145"/>
    <w:rsid w:val="0007498A"/>
    <w:rsid w:val="00075278"/>
    <w:rsid w:val="000773A4"/>
    <w:rsid w:val="000817C6"/>
    <w:rsid w:val="00082576"/>
    <w:rsid w:val="00084637"/>
    <w:rsid w:val="00086FCE"/>
    <w:rsid w:val="000908F5"/>
    <w:rsid w:val="000945FB"/>
    <w:rsid w:val="000951B6"/>
    <w:rsid w:val="00095200"/>
    <w:rsid w:val="00096B26"/>
    <w:rsid w:val="00096BAC"/>
    <w:rsid w:val="000A60ED"/>
    <w:rsid w:val="000A7314"/>
    <w:rsid w:val="000A7A33"/>
    <w:rsid w:val="000B26A6"/>
    <w:rsid w:val="000B4B9B"/>
    <w:rsid w:val="000B54A7"/>
    <w:rsid w:val="000C4996"/>
    <w:rsid w:val="000C5332"/>
    <w:rsid w:val="000C79A1"/>
    <w:rsid w:val="000D01CC"/>
    <w:rsid w:val="000D125A"/>
    <w:rsid w:val="000D39D9"/>
    <w:rsid w:val="000D67FF"/>
    <w:rsid w:val="000D72C3"/>
    <w:rsid w:val="000E06CE"/>
    <w:rsid w:val="000E0A6C"/>
    <w:rsid w:val="000E1568"/>
    <w:rsid w:val="000E304D"/>
    <w:rsid w:val="000E357C"/>
    <w:rsid w:val="000E35D3"/>
    <w:rsid w:val="000E4AFB"/>
    <w:rsid w:val="000E57EE"/>
    <w:rsid w:val="000E694D"/>
    <w:rsid w:val="000F4E1B"/>
    <w:rsid w:val="000F5051"/>
    <w:rsid w:val="00100819"/>
    <w:rsid w:val="00104028"/>
    <w:rsid w:val="00110CF3"/>
    <w:rsid w:val="00111F49"/>
    <w:rsid w:val="00113BB5"/>
    <w:rsid w:val="001170FC"/>
    <w:rsid w:val="00117A3B"/>
    <w:rsid w:val="00121F5E"/>
    <w:rsid w:val="00123271"/>
    <w:rsid w:val="00126F70"/>
    <w:rsid w:val="001270D8"/>
    <w:rsid w:val="0013051E"/>
    <w:rsid w:val="00130EE2"/>
    <w:rsid w:val="00134BA4"/>
    <w:rsid w:val="00134F88"/>
    <w:rsid w:val="00136C5D"/>
    <w:rsid w:val="00137001"/>
    <w:rsid w:val="00137DD7"/>
    <w:rsid w:val="00140173"/>
    <w:rsid w:val="001452E2"/>
    <w:rsid w:val="00145BA7"/>
    <w:rsid w:val="001508FC"/>
    <w:rsid w:val="00150C92"/>
    <w:rsid w:val="00155C83"/>
    <w:rsid w:val="001622D8"/>
    <w:rsid w:val="00163273"/>
    <w:rsid w:val="00164FF9"/>
    <w:rsid w:val="00165D88"/>
    <w:rsid w:val="0016613D"/>
    <w:rsid w:val="00167E56"/>
    <w:rsid w:val="00171901"/>
    <w:rsid w:val="001761B8"/>
    <w:rsid w:val="0017626A"/>
    <w:rsid w:val="00176A48"/>
    <w:rsid w:val="001806F5"/>
    <w:rsid w:val="00181C81"/>
    <w:rsid w:val="00181CE5"/>
    <w:rsid w:val="00181E31"/>
    <w:rsid w:val="00182BC1"/>
    <w:rsid w:val="0018402A"/>
    <w:rsid w:val="0018489B"/>
    <w:rsid w:val="00184D50"/>
    <w:rsid w:val="001901AA"/>
    <w:rsid w:val="001908A2"/>
    <w:rsid w:val="00193A49"/>
    <w:rsid w:val="0019487A"/>
    <w:rsid w:val="00197F30"/>
    <w:rsid w:val="001A2A93"/>
    <w:rsid w:val="001A5BFB"/>
    <w:rsid w:val="001B19B3"/>
    <w:rsid w:val="001B39F1"/>
    <w:rsid w:val="001B3A7D"/>
    <w:rsid w:val="001B559B"/>
    <w:rsid w:val="001B62CE"/>
    <w:rsid w:val="001B6FF9"/>
    <w:rsid w:val="001C18AE"/>
    <w:rsid w:val="001C36E6"/>
    <w:rsid w:val="001C3DB9"/>
    <w:rsid w:val="001C41EC"/>
    <w:rsid w:val="001C4EAB"/>
    <w:rsid w:val="001C55CD"/>
    <w:rsid w:val="001C5609"/>
    <w:rsid w:val="001C6BDB"/>
    <w:rsid w:val="001D1C60"/>
    <w:rsid w:val="001D1E81"/>
    <w:rsid w:val="001D2EFC"/>
    <w:rsid w:val="001D4448"/>
    <w:rsid w:val="001D75A0"/>
    <w:rsid w:val="001D766C"/>
    <w:rsid w:val="001D7DEE"/>
    <w:rsid w:val="001E1649"/>
    <w:rsid w:val="001E5509"/>
    <w:rsid w:val="001E5DFA"/>
    <w:rsid w:val="001E68EC"/>
    <w:rsid w:val="001F5C82"/>
    <w:rsid w:val="001F655B"/>
    <w:rsid w:val="001F676B"/>
    <w:rsid w:val="00202CAB"/>
    <w:rsid w:val="00203F72"/>
    <w:rsid w:val="002047E5"/>
    <w:rsid w:val="00205DCF"/>
    <w:rsid w:val="00206183"/>
    <w:rsid w:val="00207B71"/>
    <w:rsid w:val="00210EA1"/>
    <w:rsid w:val="002119E6"/>
    <w:rsid w:val="00220DF6"/>
    <w:rsid w:val="00220F12"/>
    <w:rsid w:val="0022146A"/>
    <w:rsid w:val="00231EEA"/>
    <w:rsid w:val="00233F3B"/>
    <w:rsid w:val="00233F55"/>
    <w:rsid w:val="00237017"/>
    <w:rsid w:val="002400CC"/>
    <w:rsid w:val="002413EA"/>
    <w:rsid w:val="0024580E"/>
    <w:rsid w:val="00245C82"/>
    <w:rsid w:val="00254298"/>
    <w:rsid w:val="00255156"/>
    <w:rsid w:val="002557A4"/>
    <w:rsid w:val="002568D9"/>
    <w:rsid w:val="00257CB6"/>
    <w:rsid w:val="0026664D"/>
    <w:rsid w:val="00267134"/>
    <w:rsid w:val="002724DA"/>
    <w:rsid w:val="002737F4"/>
    <w:rsid w:val="002738F1"/>
    <w:rsid w:val="002752DB"/>
    <w:rsid w:val="002759B2"/>
    <w:rsid w:val="00275D03"/>
    <w:rsid w:val="00276DCB"/>
    <w:rsid w:val="00277DBB"/>
    <w:rsid w:val="00280B38"/>
    <w:rsid w:val="002810C8"/>
    <w:rsid w:val="002826BD"/>
    <w:rsid w:val="0028418B"/>
    <w:rsid w:val="00284B1B"/>
    <w:rsid w:val="00287BFE"/>
    <w:rsid w:val="00293154"/>
    <w:rsid w:val="0029580B"/>
    <w:rsid w:val="002975B9"/>
    <w:rsid w:val="002A0DEA"/>
    <w:rsid w:val="002A1D32"/>
    <w:rsid w:val="002A2E95"/>
    <w:rsid w:val="002A3F94"/>
    <w:rsid w:val="002A4B05"/>
    <w:rsid w:val="002A6A2C"/>
    <w:rsid w:val="002A6F1B"/>
    <w:rsid w:val="002A729D"/>
    <w:rsid w:val="002A74EA"/>
    <w:rsid w:val="002A7568"/>
    <w:rsid w:val="002B0E7C"/>
    <w:rsid w:val="002B28CC"/>
    <w:rsid w:val="002B2E63"/>
    <w:rsid w:val="002B3FE7"/>
    <w:rsid w:val="002B435E"/>
    <w:rsid w:val="002B7F89"/>
    <w:rsid w:val="002C17ED"/>
    <w:rsid w:val="002C1B6E"/>
    <w:rsid w:val="002C4657"/>
    <w:rsid w:val="002C6E3C"/>
    <w:rsid w:val="002C7567"/>
    <w:rsid w:val="002D06C2"/>
    <w:rsid w:val="002D13FF"/>
    <w:rsid w:val="002D5BCA"/>
    <w:rsid w:val="002E29D0"/>
    <w:rsid w:val="002E302A"/>
    <w:rsid w:val="002E4C38"/>
    <w:rsid w:val="002F0759"/>
    <w:rsid w:val="002F1DFB"/>
    <w:rsid w:val="002F3881"/>
    <w:rsid w:val="002F4A46"/>
    <w:rsid w:val="002F51E0"/>
    <w:rsid w:val="002F5212"/>
    <w:rsid w:val="00300C7D"/>
    <w:rsid w:val="0030114A"/>
    <w:rsid w:val="003018B7"/>
    <w:rsid w:val="00302981"/>
    <w:rsid w:val="00302D8A"/>
    <w:rsid w:val="0030430A"/>
    <w:rsid w:val="0031124B"/>
    <w:rsid w:val="0031423A"/>
    <w:rsid w:val="00314320"/>
    <w:rsid w:val="0032428E"/>
    <w:rsid w:val="003261B2"/>
    <w:rsid w:val="0033196C"/>
    <w:rsid w:val="003322BE"/>
    <w:rsid w:val="003331FB"/>
    <w:rsid w:val="003340CB"/>
    <w:rsid w:val="003361D7"/>
    <w:rsid w:val="003403D3"/>
    <w:rsid w:val="00340CD0"/>
    <w:rsid w:val="0034664A"/>
    <w:rsid w:val="00347F5D"/>
    <w:rsid w:val="0035015C"/>
    <w:rsid w:val="00351F4B"/>
    <w:rsid w:val="0035319B"/>
    <w:rsid w:val="00353D98"/>
    <w:rsid w:val="00357F9F"/>
    <w:rsid w:val="0036000D"/>
    <w:rsid w:val="0036047F"/>
    <w:rsid w:val="00361842"/>
    <w:rsid w:val="00363CC7"/>
    <w:rsid w:val="0036459C"/>
    <w:rsid w:val="0036655A"/>
    <w:rsid w:val="00366D3A"/>
    <w:rsid w:val="00371314"/>
    <w:rsid w:val="00372693"/>
    <w:rsid w:val="00372FE4"/>
    <w:rsid w:val="00375FF5"/>
    <w:rsid w:val="00376C5E"/>
    <w:rsid w:val="0037788C"/>
    <w:rsid w:val="003811F3"/>
    <w:rsid w:val="00382B22"/>
    <w:rsid w:val="00384436"/>
    <w:rsid w:val="0038526D"/>
    <w:rsid w:val="0038734F"/>
    <w:rsid w:val="0039202E"/>
    <w:rsid w:val="00393B79"/>
    <w:rsid w:val="0039428B"/>
    <w:rsid w:val="00394343"/>
    <w:rsid w:val="003967D2"/>
    <w:rsid w:val="00397DEC"/>
    <w:rsid w:val="003A0BD1"/>
    <w:rsid w:val="003A1D86"/>
    <w:rsid w:val="003A21A8"/>
    <w:rsid w:val="003A3088"/>
    <w:rsid w:val="003A4064"/>
    <w:rsid w:val="003A53F6"/>
    <w:rsid w:val="003A5A14"/>
    <w:rsid w:val="003A7942"/>
    <w:rsid w:val="003B039B"/>
    <w:rsid w:val="003B1CAF"/>
    <w:rsid w:val="003B2301"/>
    <w:rsid w:val="003B3140"/>
    <w:rsid w:val="003B3C0B"/>
    <w:rsid w:val="003B4704"/>
    <w:rsid w:val="003B5C6E"/>
    <w:rsid w:val="003B63A6"/>
    <w:rsid w:val="003B7739"/>
    <w:rsid w:val="003C2828"/>
    <w:rsid w:val="003C4ABD"/>
    <w:rsid w:val="003C6090"/>
    <w:rsid w:val="003C7664"/>
    <w:rsid w:val="003D0569"/>
    <w:rsid w:val="003D1D93"/>
    <w:rsid w:val="003D23A0"/>
    <w:rsid w:val="003D443A"/>
    <w:rsid w:val="003D770E"/>
    <w:rsid w:val="003E27E7"/>
    <w:rsid w:val="003E3522"/>
    <w:rsid w:val="003E4CAE"/>
    <w:rsid w:val="003E53C9"/>
    <w:rsid w:val="003E540A"/>
    <w:rsid w:val="003E592E"/>
    <w:rsid w:val="003E6CA7"/>
    <w:rsid w:val="003F1F46"/>
    <w:rsid w:val="003F2722"/>
    <w:rsid w:val="003F426C"/>
    <w:rsid w:val="003F457C"/>
    <w:rsid w:val="003F64C0"/>
    <w:rsid w:val="004021E5"/>
    <w:rsid w:val="004027F3"/>
    <w:rsid w:val="004035AB"/>
    <w:rsid w:val="00405C03"/>
    <w:rsid w:val="004068F2"/>
    <w:rsid w:val="00410255"/>
    <w:rsid w:val="00410B3A"/>
    <w:rsid w:val="00414178"/>
    <w:rsid w:val="00415217"/>
    <w:rsid w:val="00417A86"/>
    <w:rsid w:val="00417B65"/>
    <w:rsid w:val="004207CD"/>
    <w:rsid w:val="00420EB8"/>
    <w:rsid w:val="00421160"/>
    <w:rsid w:val="004225AE"/>
    <w:rsid w:val="004242BA"/>
    <w:rsid w:val="00424630"/>
    <w:rsid w:val="0042726E"/>
    <w:rsid w:val="00427EAD"/>
    <w:rsid w:val="0043068A"/>
    <w:rsid w:val="004331DE"/>
    <w:rsid w:val="00435E5D"/>
    <w:rsid w:val="00446CC0"/>
    <w:rsid w:val="00447166"/>
    <w:rsid w:val="0045019F"/>
    <w:rsid w:val="00450A26"/>
    <w:rsid w:val="0045278D"/>
    <w:rsid w:val="00452FC7"/>
    <w:rsid w:val="0045382F"/>
    <w:rsid w:val="00457E1D"/>
    <w:rsid w:val="00460578"/>
    <w:rsid w:val="00460A25"/>
    <w:rsid w:val="0046542B"/>
    <w:rsid w:val="00466005"/>
    <w:rsid w:val="00470021"/>
    <w:rsid w:val="004708DD"/>
    <w:rsid w:val="00470C90"/>
    <w:rsid w:val="00470F5E"/>
    <w:rsid w:val="00472A07"/>
    <w:rsid w:val="00475C3A"/>
    <w:rsid w:val="0047669C"/>
    <w:rsid w:val="00477268"/>
    <w:rsid w:val="00480A62"/>
    <w:rsid w:val="0048164C"/>
    <w:rsid w:val="00482BB6"/>
    <w:rsid w:val="004867B9"/>
    <w:rsid w:val="00490FD4"/>
    <w:rsid w:val="00490FF3"/>
    <w:rsid w:val="004918F5"/>
    <w:rsid w:val="004925F3"/>
    <w:rsid w:val="00493DB7"/>
    <w:rsid w:val="004954E3"/>
    <w:rsid w:val="00495A65"/>
    <w:rsid w:val="0049758D"/>
    <w:rsid w:val="00497635"/>
    <w:rsid w:val="00497809"/>
    <w:rsid w:val="004A01F1"/>
    <w:rsid w:val="004A1AF9"/>
    <w:rsid w:val="004A30CA"/>
    <w:rsid w:val="004A6775"/>
    <w:rsid w:val="004A7368"/>
    <w:rsid w:val="004A7619"/>
    <w:rsid w:val="004B1965"/>
    <w:rsid w:val="004B314D"/>
    <w:rsid w:val="004B590C"/>
    <w:rsid w:val="004B5BAE"/>
    <w:rsid w:val="004B6AB2"/>
    <w:rsid w:val="004C16F6"/>
    <w:rsid w:val="004C2A0D"/>
    <w:rsid w:val="004C3999"/>
    <w:rsid w:val="004C407E"/>
    <w:rsid w:val="004C4547"/>
    <w:rsid w:val="004C45A8"/>
    <w:rsid w:val="004C46BF"/>
    <w:rsid w:val="004C5E73"/>
    <w:rsid w:val="004C6227"/>
    <w:rsid w:val="004C6460"/>
    <w:rsid w:val="004C6498"/>
    <w:rsid w:val="004C6921"/>
    <w:rsid w:val="004D3ED0"/>
    <w:rsid w:val="004D5026"/>
    <w:rsid w:val="004D5A85"/>
    <w:rsid w:val="004D62A9"/>
    <w:rsid w:val="004E17ED"/>
    <w:rsid w:val="004E5DAA"/>
    <w:rsid w:val="004E625B"/>
    <w:rsid w:val="004F22F2"/>
    <w:rsid w:val="004F5773"/>
    <w:rsid w:val="0050061A"/>
    <w:rsid w:val="00502364"/>
    <w:rsid w:val="005044D2"/>
    <w:rsid w:val="00505982"/>
    <w:rsid w:val="0051074A"/>
    <w:rsid w:val="00513E97"/>
    <w:rsid w:val="005176A5"/>
    <w:rsid w:val="005255C4"/>
    <w:rsid w:val="00525BF3"/>
    <w:rsid w:val="00525F7D"/>
    <w:rsid w:val="00527C07"/>
    <w:rsid w:val="00530EFA"/>
    <w:rsid w:val="00532D99"/>
    <w:rsid w:val="0053414A"/>
    <w:rsid w:val="00534CFB"/>
    <w:rsid w:val="0053673A"/>
    <w:rsid w:val="00537A9D"/>
    <w:rsid w:val="00537F7C"/>
    <w:rsid w:val="00540251"/>
    <w:rsid w:val="0054184F"/>
    <w:rsid w:val="00543008"/>
    <w:rsid w:val="005443F3"/>
    <w:rsid w:val="00547D42"/>
    <w:rsid w:val="00550438"/>
    <w:rsid w:val="00552D3A"/>
    <w:rsid w:val="00561B90"/>
    <w:rsid w:val="005642E1"/>
    <w:rsid w:val="00565A63"/>
    <w:rsid w:val="0056604C"/>
    <w:rsid w:val="00567099"/>
    <w:rsid w:val="0057138F"/>
    <w:rsid w:val="0057147A"/>
    <w:rsid w:val="00574651"/>
    <w:rsid w:val="0057772F"/>
    <w:rsid w:val="00585728"/>
    <w:rsid w:val="00585C0C"/>
    <w:rsid w:val="00586ED6"/>
    <w:rsid w:val="005900C9"/>
    <w:rsid w:val="00594568"/>
    <w:rsid w:val="00595A31"/>
    <w:rsid w:val="005964C6"/>
    <w:rsid w:val="005A3C4C"/>
    <w:rsid w:val="005A58A0"/>
    <w:rsid w:val="005B038C"/>
    <w:rsid w:val="005B1184"/>
    <w:rsid w:val="005B1FAB"/>
    <w:rsid w:val="005B35D8"/>
    <w:rsid w:val="005B3B38"/>
    <w:rsid w:val="005B5E33"/>
    <w:rsid w:val="005B6344"/>
    <w:rsid w:val="005B6709"/>
    <w:rsid w:val="005C087C"/>
    <w:rsid w:val="005C4E23"/>
    <w:rsid w:val="005C781A"/>
    <w:rsid w:val="005D0D90"/>
    <w:rsid w:val="005D6A46"/>
    <w:rsid w:val="005D7DE5"/>
    <w:rsid w:val="005E08AA"/>
    <w:rsid w:val="005E1509"/>
    <w:rsid w:val="005E474E"/>
    <w:rsid w:val="005E4E9F"/>
    <w:rsid w:val="005E53E0"/>
    <w:rsid w:val="005E62CC"/>
    <w:rsid w:val="005E7018"/>
    <w:rsid w:val="005F2621"/>
    <w:rsid w:val="005F2906"/>
    <w:rsid w:val="005F32F2"/>
    <w:rsid w:val="005F42AB"/>
    <w:rsid w:val="005F44A6"/>
    <w:rsid w:val="005F455D"/>
    <w:rsid w:val="005F5EAF"/>
    <w:rsid w:val="006040D4"/>
    <w:rsid w:val="006041C9"/>
    <w:rsid w:val="0060508C"/>
    <w:rsid w:val="006059C1"/>
    <w:rsid w:val="0060676D"/>
    <w:rsid w:val="00606BB1"/>
    <w:rsid w:val="0060715C"/>
    <w:rsid w:val="00610D48"/>
    <w:rsid w:val="00611E26"/>
    <w:rsid w:val="00613AA0"/>
    <w:rsid w:val="00613B61"/>
    <w:rsid w:val="006140AC"/>
    <w:rsid w:val="00614A0A"/>
    <w:rsid w:val="00614A93"/>
    <w:rsid w:val="0061769D"/>
    <w:rsid w:val="00621A0A"/>
    <w:rsid w:val="0062446A"/>
    <w:rsid w:val="00624DF2"/>
    <w:rsid w:val="00625B27"/>
    <w:rsid w:val="006303D8"/>
    <w:rsid w:val="0063159C"/>
    <w:rsid w:val="00631F47"/>
    <w:rsid w:val="00633956"/>
    <w:rsid w:val="00633CBB"/>
    <w:rsid w:val="00633FBA"/>
    <w:rsid w:val="00634174"/>
    <w:rsid w:val="0063493D"/>
    <w:rsid w:val="0063780B"/>
    <w:rsid w:val="006415AE"/>
    <w:rsid w:val="00641E1C"/>
    <w:rsid w:val="00642BAF"/>
    <w:rsid w:val="0064374F"/>
    <w:rsid w:val="00645715"/>
    <w:rsid w:val="00646EBB"/>
    <w:rsid w:val="00650A3E"/>
    <w:rsid w:val="00652C57"/>
    <w:rsid w:val="00653AE1"/>
    <w:rsid w:val="0065764C"/>
    <w:rsid w:val="00657BAB"/>
    <w:rsid w:val="00660CCA"/>
    <w:rsid w:val="0066143E"/>
    <w:rsid w:val="00665021"/>
    <w:rsid w:val="00665F7B"/>
    <w:rsid w:val="00666C9F"/>
    <w:rsid w:val="006679AA"/>
    <w:rsid w:val="00667B72"/>
    <w:rsid w:val="00670055"/>
    <w:rsid w:val="00670090"/>
    <w:rsid w:val="0067097E"/>
    <w:rsid w:val="006709E7"/>
    <w:rsid w:val="00671AAD"/>
    <w:rsid w:val="00672773"/>
    <w:rsid w:val="00673A55"/>
    <w:rsid w:val="0067650D"/>
    <w:rsid w:val="006768CE"/>
    <w:rsid w:val="00677378"/>
    <w:rsid w:val="00677445"/>
    <w:rsid w:val="00677C48"/>
    <w:rsid w:val="00683FFF"/>
    <w:rsid w:val="0068586E"/>
    <w:rsid w:val="006873D0"/>
    <w:rsid w:val="00687B3A"/>
    <w:rsid w:val="00691B0A"/>
    <w:rsid w:val="00692888"/>
    <w:rsid w:val="00692DF0"/>
    <w:rsid w:val="006966F0"/>
    <w:rsid w:val="00697712"/>
    <w:rsid w:val="006A07B6"/>
    <w:rsid w:val="006A0A89"/>
    <w:rsid w:val="006A1DA5"/>
    <w:rsid w:val="006A2601"/>
    <w:rsid w:val="006A2C30"/>
    <w:rsid w:val="006A3609"/>
    <w:rsid w:val="006A3966"/>
    <w:rsid w:val="006A45C0"/>
    <w:rsid w:val="006A61B2"/>
    <w:rsid w:val="006A76C2"/>
    <w:rsid w:val="006B0455"/>
    <w:rsid w:val="006B51DC"/>
    <w:rsid w:val="006C12D7"/>
    <w:rsid w:val="006C2D2A"/>
    <w:rsid w:val="006C2F5A"/>
    <w:rsid w:val="006C56AB"/>
    <w:rsid w:val="006D25D9"/>
    <w:rsid w:val="006D3288"/>
    <w:rsid w:val="006D56DB"/>
    <w:rsid w:val="006D67F4"/>
    <w:rsid w:val="006D684A"/>
    <w:rsid w:val="006E04D5"/>
    <w:rsid w:val="006E17D4"/>
    <w:rsid w:val="006E2961"/>
    <w:rsid w:val="006E2CB8"/>
    <w:rsid w:val="006E49B6"/>
    <w:rsid w:val="006E5EDC"/>
    <w:rsid w:val="006E60F5"/>
    <w:rsid w:val="006E66C9"/>
    <w:rsid w:val="006E7B26"/>
    <w:rsid w:val="006F03DE"/>
    <w:rsid w:val="006F321F"/>
    <w:rsid w:val="006F649C"/>
    <w:rsid w:val="006F7E84"/>
    <w:rsid w:val="007008B6"/>
    <w:rsid w:val="00701D93"/>
    <w:rsid w:val="00705B57"/>
    <w:rsid w:val="00706686"/>
    <w:rsid w:val="00710FDA"/>
    <w:rsid w:val="0071158F"/>
    <w:rsid w:val="0071241D"/>
    <w:rsid w:val="00714804"/>
    <w:rsid w:val="007175C3"/>
    <w:rsid w:val="0072001F"/>
    <w:rsid w:val="0072216A"/>
    <w:rsid w:val="00722FDA"/>
    <w:rsid w:val="0072321D"/>
    <w:rsid w:val="00723966"/>
    <w:rsid w:val="007239D0"/>
    <w:rsid w:val="00724279"/>
    <w:rsid w:val="00725737"/>
    <w:rsid w:val="00727169"/>
    <w:rsid w:val="00731066"/>
    <w:rsid w:val="00733A25"/>
    <w:rsid w:val="007345E0"/>
    <w:rsid w:val="00734F0E"/>
    <w:rsid w:val="007370A8"/>
    <w:rsid w:val="00740CBE"/>
    <w:rsid w:val="00740E72"/>
    <w:rsid w:val="00742022"/>
    <w:rsid w:val="00742AB0"/>
    <w:rsid w:val="00745A8E"/>
    <w:rsid w:val="00746ADC"/>
    <w:rsid w:val="00747746"/>
    <w:rsid w:val="007519D4"/>
    <w:rsid w:val="00753077"/>
    <w:rsid w:val="00760534"/>
    <w:rsid w:val="0076438B"/>
    <w:rsid w:val="00764485"/>
    <w:rsid w:val="00764D6B"/>
    <w:rsid w:val="007674D6"/>
    <w:rsid w:val="00770157"/>
    <w:rsid w:val="0077182A"/>
    <w:rsid w:val="00771C19"/>
    <w:rsid w:val="00775630"/>
    <w:rsid w:val="00777934"/>
    <w:rsid w:val="0078015F"/>
    <w:rsid w:val="007817C0"/>
    <w:rsid w:val="00781AB5"/>
    <w:rsid w:val="00781C32"/>
    <w:rsid w:val="00782FFB"/>
    <w:rsid w:val="007849C1"/>
    <w:rsid w:val="00785E0A"/>
    <w:rsid w:val="00787716"/>
    <w:rsid w:val="00795357"/>
    <w:rsid w:val="007A0A68"/>
    <w:rsid w:val="007A0EE4"/>
    <w:rsid w:val="007A196A"/>
    <w:rsid w:val="007A1E18"/>
    <w:rsid w:val="007A628A"/>
    <w:rsid w:val="007B0BEA"/>
    <w:rsid w:val="007B38D9"/>
    <w:rsid w:val="007B3CB3"/>
    <w:rsid w:val="007B4CAF"/>
    <w:rsid w:val="007B5483"/>
    <w:rsid w:val="007B6A53"/>
    <w:rsid w:val="007B7864"/>
    <w:rsid w:val="007B7C17"/>
    <w:rsid w:val="007C2177"/>
    <w:rsid w:val="007D2077"/>
    <w:rsid w:val="007D3594"/>
    <w:rsid w:val="007D3F7C"/>
    <w:rsid w:val="007D4A6B"/>
    <w:rsid w:val="007D5FD8"/>
    <w:rsid w:val="007D61EB"/>
    <w:rsid w:val="007E0B16"/>
    <w:rsid w:val="007E24FD"/>
    <w:rsid w:val="007E3B94"/>
    <w:rsid w:val="007E4AE6"/>
    <w:rsid w:val="007E6407"/>
    <w:rsid w:val="007F06B1"/>
    <w:rsid w:val="007F10EC"/>
    <w:rsid w:val="007F4A55"/>
    <w:rsid w:val="007F4B62"/>
    <w:rsid w:val="007F5758"/>
    <w:rsid w:val="007F6D60"/>
    <w:rsid w:val="007F712F"/>
    <w:rsid w:val="008013CE"/>
    <w:rsid w:val="00801DD3"/>
    <w:rsid w:val="00804FDF"/>
    <w:rsid w:val="008065B5"/>
    <w:rsid w:val="0081008F"/>
    <w:rsid w:val="00814D10"/>
    <w:rsid w:val="00815596"/>
    <w:rsid w:val="00815B34"/>
    <w:rsid w:val="008161DA"/>
    <w:rsid w:val="0081746E"/>
    <w:rsid w:val="00830817"/>
    <w:rsid w:val="00835868"/>
    <w:rsid w:val="00836D82"/>
    <w:rsid w:val="0084224E"/>
    <w:rsid w:val="00842276"/>
    <w:rsid w:val="00843DF8"/>
    <w:rsid w:val="008448B4"/>
    <w:rsid w:val="00845044"/>
    <w:rsid w:val="00845FA7"/>
    <w:rsid w:val="008518F0"/>
    <w:rsid w:val="008532CF"/>
    <w:rsid w:val="00854EDD"/>
    <w:rsid w:val="00856DDD"/>
    <w:rsid w:val="00856F98"/>
    <w:rsid w:val="00857E57"/>
    <w:rsid w:val="00861979"/>
    <w:rsid w:val="00861DD3"/>
    <w:rsid w:val="00864607"/>
    <w:rsid w:val="0086534E"/>
    <w:rsid w:val="008654B5"/>
    <w:rsid w:val="00866DAB"/>
    <w:rsid w:val="0087199F"/>
    <w:rsid w:val="00873925"/>
    <w:rsid w:val="00875F20"/>
    <w:rsid w:val="00876774"/>
    <w:rsid w:val="00876E51"/>
    <w:rsid w:val="008802C7"/>
    <w:rsid w:val="00882D0B"/>
    <w:rsid w:val="0088592C"/>
    <w:rsid w:val="00886A35"/>
    <w:rsid w:val="008876F7"/>
    <w:rsid w:val="00887ADA"/>
    <w:rsid w:val="00887F6F"/>
    <w:rsid w:val="00890448"/>
    <w:rsid w:val="00890C49"/>
    <w:rsid w:val="008927FD"/>
    <w:rsid w:val="00895644"/>
    <w:rsid w:val="00895BC4"/>
    <w:rsid w:val="00896F1C"/>
    <w:rsid w:val="008A0E3B"/>
    <w:rsid w:val="008A1BF3"/>
    <w:rsid w:val="008A1C03"/>
    <w:rsid w:val="008A33A5"/>
    <w:rsid w:val="008A43AD"/>
    <w:rsid w:val="008A5C0D"/>
    <w:rsid w:val="008A6E1E"/>
    <w:rsid w:val="008A729F"/>
    <w:rsid w:val="008A757C"/>
    <w:rsid w:val="008A76ED"/>
    <w:rsid w:val="008A7F72"/>
    <w:rsid w:val="008B023E"/>
    <w:rsid w:val="008B0D80"/>
    <w:rsid w:val="008B25AC"/>
    <w:rsid w:val="008B5559"/>
    <w:rsid w:val="008B6044"/>
    <w:rsid w:val="008B7CE0"/>
    <w:rsid w:val="008B7E21"/>
    <w:rsid w:val="008C0E8D"/>
    <w:rsid w:val="008C3877"/>
    <w:rsid w:val="008C3CAC"/>
    <w:rsid w:val="008C4402"/>
    <w:rsid w:val="008C5DD9"/>
    <w:rsid w:val="008C7D13"/>
    <w:rsid w:val="008D1CFF"/>
    <w:rsid w:val="008D2BC9"/>
    <w:rsid w:val="008D2F09"/>
    <w:rsid w:val="008D3016"/>
    <w:rsid w:val="008D54CD"/>
    <w:rsid w:val="008D616F"/>
    <w:rsid w:val="008D6C63"/>
    <w:rsid w:val="008D6C94"/>
    <w:rsid w:val="008D6F36"/>
    <w:rsid w:val="008D780A"/>
    <w:rsid w:val="008E15BB"/>
    <w:rsid w:val="008E416E"/>
    <w:rsid w:val="008E5724"/>
    <w:rsid w:val="008E6F2B"/>
    <w:rsid w:val="008E79B9"/>
    <w:rsid w:val="008F13C3"/>
    <w:rsid w:val="008F1661"/>
    <w:rsid w:val="008F1A67"/>
    <w:rsid w:val="008F2693"/>
    <w:rsid w:val="008F46B3"/>
    <w:rsid w:val="008F5EFD"/>
    <w:rsid w:val="008F6F1E"/>
    <w:rsid w:val="008F73DB"/>
    <w:rsid w:val="00901211"/>
    <w:rsid w:val="00901599"/>
    <w:rsid w:val="00901650"/>
    <w:rsid w:val="009035DB"/>
    <w:rsid w:val="00904A17"/>
    <w:rsid w:val="009115B8"/>
    <w:rsid w:val="00914EAA"/>
    <w:rsid w:val="00916C4F"/>
    <w:rsid w:val="009218DD"/>
    <w:rsid w:val="00921D5C"/>
    <w:rsid w:val="009222FB"/>
    <w:rsid w:val="00924E4A"/>
    <w:rsid w:val="009267E0"/>
    <w:rsid w:val="00927A86"/>
    <w:rsid w:val="009306EA"/>
    <w:rsid w:val="009333FE"/>
    <w:rsid w:val="00933500"/>
    <w:rsid w:val="009348B4"/>
    <w:rsid w:val="00946550"/>
    <w:rsid w:val="009473E6"/>
    <w:rsid w:val="0095623C"/>
    <w:rsid w:val="0095748A"/>
    <w:rsid w:val="00957759"/>
    <w:rsid w:val="00957CA8"/>
    <w:rsid w:val="00957FF8"/>
    <w:rsid w:val="0096147D"/>
    <w:rsid w:val="009622E6"/>
    <w:rsid w:val="00965977"/>
    <w:rsid w:val="00966311"/>
    <w:rsid w:val="00966DDA"/>
    <w:rsid w:val="009715B0"/>
    <w:rsid w:val="00973B6C"/>
    <w:rsid w:val="00973FB6"/>
    <w:rsid w:val="00974F1B"/>
    <w:rsid w:val="00974FE5"/>
    <w:rsid w:val="009752F6"/>
    <w:rsid w:val="009753AB"/>
    <w:rsid w:val="00976AB7"/>
    <w:rsid w:val="0097773C"/>
    <w:rsid w:val="00980BF5"/>
    <w:rsid w:val="009812BE"/>
    <w:rsid w:val="00981E6F"/>
    <w:rsid w:val="00987094"/>
    <w:rsid w:val="00990245"/>
    <w:rsid w:val="00991E17"/>
    <w:rsid w:val="009A258F"/>
    <w:rsid w:val="009A26D9"/>
    <w:rsid w:val="009A29C5"/>
    <w:rsid w:val="009A2DEB"/>
    <w:rsid w:val="009B2A60"/>
    <w:rsid w:val="009B3777"/>
    <w:rsid w:val="009B6E59"/>
    <w:rsid w:val="009B6EFB"/>
    <w:rsid w:val="009B75EA"/>
    <w:rsid w:val="009C0D7A"/>
    <w:rsid w:val="009C1FB6"/>
    <w:rsid w:val="009C63B3"/>
    <w:rsid w:val="009C770A"/>
    <w:rsid w:val="009D0430"/>
    <w:rsid w:val="009D16EC"/>
    <w:rsid w:val="009D2DC3"/>
    <w:rsid w:val="009D3EA6"/>
    <w:rsid w:val="009D4DE4"/>
    <w:rsid w:val="009D6566"/>
    <w:rsid w:val="009D6668"/>
    <w:rsid w:val="009D7A0A"/>
    <w:rsid w:val="009E0A4E"/>
    <w:rsid w:val="009E0CE3"/>
    <w:rsid w:val="009E103B"/>
    <w:rsid w:val="009E516D"/>
    <w:rsid w:val="009E671E"/>
    <w:rsid w:val="009F10AF"/>
    <w:rsid w:val="009F149D"/>
    <w:rsid w:val="009F3DFF"/>
    <w:rsid w:val="009F6031"/>
    <w:rsid w:val="009F7697"/>
    <w:rsid w:val="009F7728"/>
    <w:rsid w:val="00A01612"/>
    <w:rsid w:val="00A01B08"/>
    <w:rsid w:val="00A03FAB"/>
    <w:rsid w:val="00A04753"/>
    <w:rsid w:val="00A05DFC"/>
    <w:rsid w:val="00A06512"/>
    <w:rsid w:val="00A066A2"/>
    <w:rsid w:val="00A07601"/>
    <w:rsid w:val="00A10284"/>
    <w:rsid w:val="00A13035"/>
    <w:rsid w:val="00A147CC"/>
    <w:rsid w:val="00A15C49"/>
    <w:rsid w:val="00A20050"/>
    <w:rsid w:val="00A2164E"/>
    <w:rsid w:val="00A22047"/>
    <w:rsid w:val="00A25686"/>
    <w:rsid w:val="00A33209"/>
    <w:rsid w:val="00A37058"/>
    <w:rsid w:val="00A40952"/>
    <w:rsid w:val="00A4192A"/>
    <w:rsid w:val="00A42FEE"/>
    <w:rsid w:val="00A43DBC"/>
    <w:rsid w:val="00A43EB9"/>
    <w:rsid w:val="00A447E4"/>
    <w:rsid w:val="00A459A0"/>
    <w:rsid w:val="00A477A7"/>
    <w:rsid w:val="00A51AE1"/>
    <w:rsid w:val="00A536C9"/>
    <w:rsid w:val="00A56F5C"/>
    <w:rsid w:val="00A57A0E"/>
    <w:rsid w:val="00A61CFA"/>
    <w:rsid w:val="00A639EC"/>
    <w:rsid w:val="00A642D6"/>
    <w:rsid w:val="00A64A1E"/>
    <w:rsid w:val="00A6501C"/>
    <w:rsid w:val="00A660F0"/>
    <w:rsid w:val="00A6724D"/>
    <w:rsid w:val="00A70403"/>
    <w:rsid w:val="00A7050C"/>
    <w:rsid w:val="00A734F7"/>
    <w:rsid w:val="00A7380F"/>
    <w:rsid w:val="00A73FAB"/>
    <w:rsid w:val="00A764D2"/>
    <w:rsid w:val="00A76DE3"/>
    <w:rsid w:val="00A775FF"/>
    <w:rsid w:val="00A81FE5"/>
    <w:rsid w:val="00A82A3F"/>
    <w:rsid w:val="00A84A93"/>
    <w:rsid w:val="00A85711"/>
    <w:rsid w:val="00A861AB"/>
    <w:rsid w:val="00A864E1"/>
    <w:rsid w:val="00A87061"/>
    <w:rsid w:val="00A87123"/>
    <w:rsid w:val="00A9284A"/>
    <w:rsid w:val="00A93FF8"/>
    <w:rsid w:val="00A94650"/>
    <w:rsid w:val="00AA0BF4"/>
    <w:rsid w:val="00AA243B"/>
    <w:rsid w:val="00AA29CA"/>
    <w:rsid w:val="00AA6507"/>
    <w:rsid w:val="00AA6A4F"/>
    <w:rsid w:val="00AB0E74"/>
    <w:rsid w:val="00AB0FC3"/>
    <w:rsid w:val="00AB2F47"/>
    <w:rsid w:val="00AB62D8"/>
    <w:rsid w:val="00AC3399"/>
    <w:rsid w:val="00AC5A21"/>
    <w:rsid w:val="00AC6137"/>
    <w:rsid w:val="00AC715B"/>
    <w:rsid w:val="00AD0BA6"/>
    <w:rsid w:val="00AD1746"/>
    <w:rsid w:val="00AD2AEF"/>
    <w:rsid w:val="00AD3C9E"/>
    <w:rsid w:val="00AD4831"/>
    <w:rsid w:val="00AD58DA"/>
    <w:rsid w:val="00AD594D"/>
    <w:rsid w:val="00AD6AC9"/>
    <w:rsid w:val="00AE53FC"/>
    <w:rsid w:val="00AE6679"/>
    <w:rsid w:val="00AE6F8F"/>
    <w:rsid w:val="00AF0765"/>
    <w:rsid w:val="00AF344F"/>
    <w:rsid w:val="00AF5E7C"/>
    <w:rsid w:val="00AF7608"/>
    <w:rsid w:val="00AF76B1"/>
    <w:rsid w:val="00B00CEB"/>
    <w:rsid w:val="00B014B4"/>
    <w:rsid w:val="00B01E1D"/>
    <w:rsid w:val="00B06139"/>
    <w:rsid w:val="00B11715"/>
    <w:rsid w:val="00B11ED3"/>
    <w:rsid w:val="00B12B73"/>
    <w:rsid w:val="00B148EB"/>
    <w:rsid w:val="00B14A1C"/>
    <w:rsid w:val="00B1796C"/>
    <w:rsid w:val="00B17D78"/>
    <w:rsid w:val="00B22F5E"/>
    <w:rsid w:val="00B2300B"/>
    <w:rsid w:val="00B23EAE"/>
    <w:rsid w:val="00B24F47"/>
    <w:rsid w:val="00B2742D"/>
    <w:rsid w:val="00B27DB2"/>
    <w:rsid w:val="00B33D40"/>
    <w:rsid w:val="00B36840"/>
    <w:rsid w:val="00B40F15"/>
    <w:rsid w:val="00B47080"/>
    <w:rsid w:val="00B50495"/>
    <w:rsid w:val="00B514D6"/>
    <w:rsid w:val="00B51B19"/>
    <w:rsid w:val="00B533C2"/>
    <w:rsid w:val="00B5382B"/>
    <w:rsid w:val="00B53B43"/>
    <w:rsid w:val="00B55226"/>
    <w:rsid w:val="00B5727D"/>
    <w:rsid w:val="00B57719"/>
    <w:rsid w:val="00B60DB9"/>
    <w:rsid w:val="00B63953"/>
    <w:rsid w:val="00B63A3A"/>
    <w:rsid w:val="00B63BB3"/>
    <w:rsid w:val="00B65632"/>
    <w:rsid w:val="00B675B1"/>
    <w:rsid w:val="00B70297"/>
    <w:rsid w:val="00B7056E"/>
    <w:rsid w:val="00B706F4"/>
    <w:rsid w:val="00B707B8"/>
    <w:rsid w:val="00B71641"/>
    <w:rsid w:val="00B73F59"/>
    <w:rsid w:val="00B771FB"/>
    <w:rsid w:val="00B84E35"/>
    <w:rsid w:val="00B86A08"/>
    <w:rsid w:val="00B87E8D"/>
    <w:rsid w:val="00B91AB7"/>
    <w:rsid w:val="00B92618"/>
    <w:rsid w:val="00BA0BC7"/>
    <w:rsid w:val="00BA0C22"/>
    <w:rsid w:val="00BA10B6"/>
    <w:rsid w:val="00BA1BCE"/>
    <w:rsid w:val="00BA37A9"/>
    <w:rsid w:val="00BA3EB7"/>
    <w:rsid w:val="00BA4868"/>
    <w:rsid w:val="00BA4FFB"/>
    <w:rsid w:val="00BA5758"/>
    <w:rsid w:val="00BA5925"/>
    <w:rsid w:val="00BA593D"/>
    <w:rsid w:val="00BA6F1E"/>
    <w:rsid w:val="00BA7E19"/>
    <w:rsid w:val="00BB1183"/>
    <w:rsid w:val="00BB16B9"/>
    <w:rsid w:val="00BB178B"/>
    <w:rsid w:val="00BB2A6A"/>
    <w:rsid w:val="00BB672B"/>
    <w:rsid w:val="00BB6EF8"/>
    <w:rsid w:val="00BB7215"/>
    <w:rsid w:val="00BB7288"/>
    <w:rsid w:val="00BC0102"/>
    <w:rsid w:val="00BC079A"/>
    <w:rsid w:val="00BC51A2"/>
    <w:rsid w:val="00BC58FB"/>
    <w:rsid w:val="00BD1071"/>
    <w:rsid w:val="00BD32AF"/>
    <w:rsid w:val="00BD5DD8"/>
    <w:rsid w:val="00BD66F4"/>
    <w:rsid w:val="00BD6C04"/>
    <w:rsid w:val="00BE01D5"/>
    <w:rsid w:val="00BE2A7E"/>
    <w:rsid w:val="00BE3662"/>
    <w:rsid w:val="00BE40CB"/>
    <w:rsid w:val="00BE40CC"/>
    <w:rsid w:val="00BE5979"/>
    <w:rsid w:val="00BE6328"/>
    <w:rsid w:val="00BF064D"/>
    <w:rsid w:val="00BF0F3B"/>
    <w:rsid w:val="00BF42B7"/>
    <w:rsid w:val="00BF7190"/>
    <w:rsid w:val="00C008DE"/>
    <w:rsid w:val="00C01C35"/>
    <w:rsid w:val="00C06F1A"/>
    <w:rsid w:val="00C07964"/>
    <w:rsid w:val="00C101EA"/>
    <w:rsid w:val="00C11572"/>
    <w:rsid w:val="00C131D1"/>
    <w:rsid w:val="00C1383D"/>
    <w:rsid w:val="00C13845"/>
    <w:rsid w:val="00C16118"/>
    <w:rsid w:val="00C173C2"/>
    <w:rsid w:val="00C17628"/>
    <w:rsid w:val="00C2183C"/>
    <w:rsid w:val="00C21E38"/>
    <w:rsid w:val="00C26103"/>
    <w:rsid w:val="00C265F9"/>
    <w:rsid w:val="00C278C4"/>
    <w:rsid w:val="00C27C03"/>
    <w:rsid w:val="00C3070C"/>
    <w:rsid w:val="00C32190"/>
    <w:rsid w:val="00C37FF2"/>
    <w:rsid w:val="00C401FE"/>
    <w:rsid w:val="00C40384"/>
    <w:rsid w:val="00C41134"/>
    <w:rsid w:val="00C42C37"/>
    <w:rsid w:val="00C43645"/>
    <w:rsid w:val="00C4387B"/>
    <w:rsid w:val="00C44A59"/>
    <w:rsid w:val="00C467C4"/>
    <w:rsid w:val="00C52804"/>
    <w:rsid w:val="00C538C5"/>
    <w:rsid w:val="00C54DFD"/>
    <w:rsid w:val="00C55831"/>
    <w:rsid w:val="00C5787E"/>
    <w:rsid w:val="00C57C0E"/>
    <w:rsid w:val="00C603AB"/>
    <w:rsid w:val="00C646FC"/>
    <w:rsid w:val="00C6478D"/>
    <w:rsid w:val="00C66020"/>
    <w:rsid w:val="00C66646"/>
    <w:rsid w:val="00C66C72"/>
    <w:rsid w:val="00C67304"/>
    <w:rsid w:val="00C673F5"/>
    <w:rsid w:val="00C71C88"/>
    <w:rsid w:val="00C72D54"/>
    <w:rsid w:val="00C75AF3"/>
    <w:rsid w:val="00C75B57"/>
    <w:rsid w:val="00C77451"/>
    <w:rsid w:val="00C806CD"/>
    <w:rsid w:val="00C80A19"/>
    <w:rsid w:val="00C81363"/>
    <w:rsid w:val="00C8348B"/>
    <w:rsid w:val="00C87A63"/>
    <w:rsid w:val="00C90114"/>
    <w:rsid w:val="00C90D58"/>
    <w:rsid w:val="00C91168"/>
    <w:rsid w:val="00C92A35"/>
    <w:rsid w:val="00C931EF"/>
    <w:rsid w:val="00C95873"/>
    <w:rsid w:val="00C95A4B"/>
    <w:rsid w:val="00C96164"/>
    <w:rsid w:val="00C968E1"/>
    <w:rsid w:val="00C97CC6"/>
    <w:rsid w:val="00CA23C6"/>
    <w:rsid w:val="00CA3EA2"/>
    <w:rsid w:val="00CA47AD"/>
    <w:rsid w:val="00CA5C13"/>
    <w:rsid w:val="00CB39C2"/>
    <w:rsid w:val="00CB4005"/>
    <w:rsid w:val="00CB5DEE"/>
    <w:rsid w:val="00CB67D8"/>
    <w:rsid w:val="00CC0026"/>
    <w:rsid w:val="00CC12CE"/>
    <w:rsid w:val="00CC2387"/>
    <w:rsid w:val="00CC24AA"/>
    <w:rsid w:val="00CC259B"/>
    <w:rsid w:val="00CC2A3D"/>
    <w:rsid w:val="00CC3455"/>
    <w:rsid w:val="00CC3745"/>
    <w:rsid w:val="00CC3C3C"/>
    <w:rsid w:val="00CC4FBE"/>
    <w:rsid w:val="00CC5629"/>
    <w:rsid w:val="00CD032A"/>
    <w:rsid w:val="00CD0DCD"/>
    <w:rsid w:val="00CD1842"/>
    <w:rsid w:val="00CD1E3A"/>
    <w:rsid w:val="00CE6D18"/>
    <w:rsid w:val="00CF269C"/>
    <w:rsid w:val="00CF3909"/>
    <w:rsid w:val="00CF47A5"/>
    <w:rsid w:val="00CF47FA"/>
    <w:rsid w:val="00CF5D90"/>
    <w:rsid w:val="00CF645A"/>
    <w:rsid w:val="00CF6AC4"/>
    <w:rsid w:val="00D04B37"/>
    <w:rsid w:val="00D06381"/>
    <w:rsid w:val="00D06891"/>
    <w:rsid w:val="00D06E51"/>
    <w:rsid w:val="00D0763E"/>
    <w:rsid w:val="00D11531"/>
    <w:rsid w:val="00D117F4"/>
    <w:rsid w:val="00D13A06"/>
    <w:rsid w:val="00D146B0"/>
    <w:rsid w:val="00D15729"/>
    <w:rsid w:val="00D1610A"/>
    <w:rsid w:val="00D2252D"/>
    <w:rsid w:val="00D22C61"/>
    <w:rsid w:val="00D2340E"/>
    <w:rsid w:val="00D248E3"/>
    <w:rsid w:val="00D24DF5"/>
    <w:rsid w:val="00D25AF6"/>
    <w:rsid w:val="00D27CC1"/>
    <w:rsid w:val="00D315A3"/>
    <w:rsid w:val="00D31A60"/>
    <w:rsid w:val="00D33AC7"/>
    <w:rsid w:val="00D33AE1"/>
    <w:rsid w:val="00D35CD9"/>
    <w:rsid w:val="00D363D6"/>
    <w:rsid w:val="00D418DF"/>
    <w:rsid w:val="00D41C55"/>
    <w:rsid w:val="00D43A6A"/>
    <w:rsid w:val="00D443FA"/>
    <w:rsid w:val="00D53877"/>
    <w:rsid w:val="00D53D8F"/>
    <w:rsid w:val="00D56D65"/>
    <w:rsid w:val="00D603C3"/>
    <w:rsid w:val="00D6170B"/>
    <w:rsid w:val="00D65498"/>
    <w:rsid w:val="00D67197"/>
    <w:rsid w:val="00D7029F"/>
    <w:rsid w:val="00D73F28"/>
    <w:rsid w:val="00D74A50"/>
    <w:rsid w:val="00D76A71"/>
    <w:rsid w:val="00D77423"/>
    <w:rsid w:val="00D8046F"/>
    <w:rsid w:val="00D808C3"/>
    <w:rsid w:val="00D81AA6"/>
    <w:rsid w:val="00D83668"/>
    <w:rsid w:val="00D83B12"/>
    <w:rsid w:val="00D8506C"/>
    <w:rsid w:val="00D87E40"/>
    <w:rsid w:val="00D90AC1"/>
    <w:rsid w:val="00D92748"/>
    <w:rsid w:val="00D932B5"/>
    <w:rsid w:val="00D93F60"/>
    <w:rsid w:val="00D94A9E"/>
    <w:rsid w:val="00D95C65"/>
    <w:rsid w:val="00D96C7F"/>
    <w:rsid w:val="00D9702A"/>
    <w:rsid w:val="00DA0017"/>
    <w:rsid w:val="00DA04B4"/>
    <w:rsid w:val="00DA0E1C"/>
    <w:rsid w:val="00DA5365"/>
    <w:rsid w:val="00DA59B4"/>
    <w:rsid w:val="00DA6233"/>
    <w:rsid w:val="00DA67E0"/>
    <w:rsid w:val="00DA6FC6"/>
    <w:rsid w:val="00DB0C96"/>
    <w:rsid w:val="00DB3F4E"/>
    <w:rsid w:val="00DB5633"/>
    <w:rsid w:val="00DB64C0"/>
    <w:rsid w:val="00DB69E8"/>
    <w:rsid w:val="00DC146D"/>
    <w:rsid w:val="00DC4A2B"/>
    <w:rsid w:val="00DC690A"/>
    <w:rsid w:val="00DD02BB"/>
    <w:rsid w:val="00DD06E2"/>
    <w:rsid w:val="00DD0F9B"/>
    <w:rsid w:val="00DD13B6"/>
    <w:rsid w:val="00DD50FB"/>
    <w:rsid w:val="00DD7602"/>
    <w:rsid w:val="00DE1B87"/>
    <w:rsid w:val="00DE45B0"/>
    <w:rsid w:val="00DE6491"/>
    <w:rsid w:val="00DF09A4"/>
    <w:rsid w:val="00DF131A"/>
    <w:rsid w:val="00DF3297"/>
    <w:rsid w:val="00DF4585"/>
    <w:rsid w:val="00DF4D9B"/>
    <w:rsid w:val="00DF4F81"/>
    <w:rsid w:val="00DF723A"/>
    <w:rsid w:val="00DF72FC"/>
    <w:rsid w:val="00E010F2"/>
    <w:rsid w:val="00E018ED"/>
    <w:rsid w:val="00E027F8"/>
    <w:rsid w:val="00E02E7B"/>
    <w:rsid w:val="00E04986"/>
    <w:rsid w:val="00E0502C"/>
    <w:rsid w:val="00E05C2E"/>
    <w:rsid w:val="00E105D7"/>
    <w:rsid w:val="00E1150D"/>
    <w:rsid w:val="00E1265B"/>
    <w:rsid w:val="00E13B0F"/>
    <w:rsid w:val="00E141C7"/>
    <w:rsid w:val="00E16C28"/>
    <w:rsid w:val="00E20338"/>
    <w:rsid w:val="00E207BB"/>
    <w:rsid w:val="00E21850"/>
    <w:rsid w:val="00E234FD"/>
    <w:rsid w:val="00E23B94"/>
    <w:rsid w:val="00E23BE5"/>
    <w:rsid w:val="00E24C49"/>
    <w:rsid w:val="00E256E3"/>
    <w:rsid w:val="00E25B90"/>
    <w:rsid w:val="00E25E3C"/>
    <w:rsid w:val="00E314B1"/>
    <w:rsid w:val="00E32762"/>
    <w:rsid w:val="00E46D00"/>
    <w:rsid w:val="00E509F1"/>
    <w:rsid w:val="00E5273B"/>
    <w:rsid w:val="00E56661"/>
    <w:rsid w:val="00E571FD"/>
    <w:rsid w:val="00E5721F"/>
    <w:rsid w:val="00E57E8B"/>
    <w:rsid w:val="00E646AD"/>
    <w:rsid w:val="00E70AE7"/>
    <w:rsid w:val="00E7187B"/>
    <w:rsid w:val="00E7595F"/>
    <w:rsid w:val="00E80BFA"/>
    <w:rsid w:val="00E82242"/>
    <w:rsid w:val="00E834A9"/>
    <w:rsid w:val="00E834FC"/>
    <w:rsid w:val="00E83764"/>
    <w:rsid w:val="00E84969"/>
    <w:rsid w:val="00E85062"/>
    <w:rsid w:val="00E86026"/>
    <w:rsid w:val="00E877A7"/>
    <w:rsid w:val="00E9010F"/>
    <w:rsid w:val="00E90473"/>
    <w:rsid w:val="00E90B83"/>
    <w:rsid w:val="00E91027"/>
    <w:rsid w:val="00E910CF"/>
    <w:rsid w:val="00E9215D"/>
    <w:rsid w:val="00E97F1B"/>
    <w:rsid w:val="00EA0283"/>
    <w:rsid w:val="00EA0A01"/>
    <w:rsid w:val="00EA29C5"/>
    <w:rsid w:val="00EA3017"/>
    <w:rsid w:val="00EA3AA4"/>
    <w:rsid w:val="00EA5658"/>
    <w:rsid w:val="00EB1A14"/>
    <w:rsid w:val="00EB1F1D"/>
    <w:rsid w:val="00EB2C2A"/>
    <w:rsid w:val="00EB2ED1"/>
    <w:rsid w:val="00EB52F9"/>
    <w:rsid w:val="00EB54C6"/>
    <w:rsid w:val="00EB70BB"/>
    <w:rsid w:val="00EB76B1"/>
    <w:rsid w:val="00EC4E7E"/>
    <w:rsid w:val="00EC54C1"/>
    <w:rsid w:val="00EC62AC"/>
    <w:rsid w:val="00ED1008"/>
    <w:rsid w:val="00ED19A6"/>
    <w:rsid w:val="00ED1F52"/>
    <w:rsid w:val="00ED55D2"/>
    <w:rsid w:val="00ED58B8"/>
    <w:rsid w:val="00ED593B"/>
    <w:rsid w:val="00ED7429"/>
    <w:rsid w:val="00EE1761"/>
    <w:rsid w:val="00EE2112"/>
    <w:rsid w:val="00EE42B7"/>
    <w:rsid w:val="00EE45EF"/>
    <w:rsid w:val="00EE5672"/>
    <w:rsid w:val="00EE6969"/>
    <w:rsid w:val="00EE7C2E"/>
    <w:rsid w:val="00EF0D0D"/>
    <w:rsid w:val="00EF1056"/>
    <w:rsid w:val="00EF174E"/>
    <w:rsid w:val="00EF321C"/>
    <w:rsid w:val="00EF3946"/>
    <w:rsid w:val="00EF7E39"/>
    <w:rsid w:val="00F017FC"/>
    <w:rsid w:val="00F1001A"/>
    <w:rsid w:val="00F100A7"/>
    <w:rsid w:val="00F15D7D"/>
    <w:rsid w:val="00F20144"/>
    <w:rsid w:val="00F21ED8"/>
    <w:rsid w:val="00F21F3C"/>
    <w:rsid w:val="00F230B2"/>
    <w:rsid w:val="00F32413"/>
    <w:rsid w:val="00F34361"/>
    <w:rsid w:val="00F3436A"/>
    <w:rsid w:val="00F347F4"/>
    <w:rsid w:val="00F362A1"/>
    <w:rsid w:val="00F372F8"/>
    <w:rsid w:val="00F41F62"/>
    <w:rsid w:val="00F4421D"/>
    <w:rsid w:val="00F45006"/>
    <w:rsid w:val="00F47F53"/>
    <w:rsid w:val="00F51B87"/>
    <w:rsid w:val="00F529C9"/>
    <w:rsid w:val="00F57E6A"/>
    <w:rsid w:val="00F62042"/>
    <w:rsid w:val="00F62133"/>
    <w:rsid w:val="00F623EE"/>
    <w:rsid w:val="00F64B25"/>
    <w:rsid w:val="00F66028"/>
    <w:rsid w:val="00F66658"/>
    <w:rsid w:val="00F70302"/>
    <w:rsid w:val="00F717C0"/>
    <w:rsid w:val="00F71A42"/>
    <w:rsid w:val="00F746B0"/>
    <w:rsid w:val="00F75C8D"/>
    <w:rsid w:val="00F76914"/>
    <w:rsid w:val="00F76AD4"/>
    <w:rsid w:val="00F77F9C"/>
    <w:rsid w:val="00F801AD"/>
    <w:rsid w:val="00F80287"/>
    <w:rsid w:val="00F802E2"/>
    <w:rsid w:val="00F80421"/>
    <w:rsid w:val="00F819B5"/>
    <w:rsid w:val="00F83177"/>
    <w:rsid w:val="00F83795"/>
    <w:rsid w:val="00F84B09"/>
    <w:rsid w:val="00F85516"/>
    <w:rsid w:val="00F85528"/>
    <w:rsid w:val="00F86231"/>
    <w:rsid w:val="00F8746B"/>
    <w:rsid w:val="00F875B7"/>
    <w:rsid w:val="00F87780"/>
    <w:rsid w:val="00F87EAD"/>
    <w:rsid w:val="00F90F57"/>
    <w:rsid w:val="00F94772"/>
    <w:rsid w:val="00F97790"/>
    <w:rsid w:val="00FA1E74"/>
    <w:rsid w:val="00FA49D9"/>
    <w:rsid w:val="00FA4B69"/>
    <w:rsid w:val="00FA5A47"/>
    <w:rsid w:val="00FA69B9"/>
    <w:rsid w:val="00FB4027"/>
    <w:rsid w:val="00FB5A64"/>
    <w:rsid w:val="00FC0060"/>
    <w:rsid w:val="00FC024C"/>
    <w:rsid w:val="00FC3132"/>
    <w:rsid w:val="00FC3360"/>
    <w:rsid w:val="00FC4BAE"/>
    <w:rsid w:val="00FC513E"/>
    <w:rsid w:val="00FD0354"/>
    <w:rsid w:val="00FD2A4D"/>
    <w:rsid w:val="00FD4280"/>
    <w:rsid w:val="00FD665A"/>
    <w:rsid w:val="00FD6AE7"/>
    <w:rsid w:val="00FE44DF"/>
    <w:rsid w:val="00FE4BB8"/>
    <w:rsid w:val="00FE5F12"/>
    <w:rsid w:val="00FE6976"/>
    <w:rsid w:val="00FE71DB"/>
    <w:rsid w:val="00FE7D8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6F649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5D6A46"/>
    <w:rPr>
      <w:rFonts w:cs="Tahoma" w:hAnsi="Tahoma" w:ascii="Tahoma"/>
      <w:sz w:val="16"/>
      <w:szCs w:val="16"/>
    </w:rPr>
  </w:style>
  <w:style w:customStyle="true" w:styleId="TekstbaloniaChar" w:type="character">
    <w:name w:val="Tekst balončića Char"/>
    <w:basedOn w:val="Zadanifontodlomka"/>
    <w:link w:val="Tekstbalonia"/>
    <w:rsid w:val="005D6A46"/>
    <w:rPr>
      <w:rFonts w:cs="Tahoma" w:hAnsi="Tahoma" w:ascii="Tahoma"/>
      <w:sz w:val="16"/>
      <w:szCs w:val="16"/>
    </w:rPr>
  </w:style>
  <w:style w:styleId="Tekstrezerviranogmjesta" w:type="character">
    <w:name w:val="Placeholder Text"/>
    <w:basedOn w:val="Zadanifontodlomka"/>
    <w:uiPriority w:val="99"/>
    <w:semiHidden/>
    <w:rsid w:val="00D77423"/>
    <w:rPr>
      <w:color w:val="808080"/>
      <w:bdr w:space="0" w:sz="0" w:color="auto" w:val="none"/>
      <w:shd w:fill="auto" w:color="auto" w:val="clear"/>
    </w:rPr>
  </w:style>
  <w:style w:customStyle="true" w:styleId="eSPISCCParagraphDefaultFont" w:type="character">
    <w:name w:val="eSPIS_CC_Paragraph Default Font"/>
    <w:basedOn w:val="Zadanifontodlomka"/>
    <w:rsid w:val="00D7742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77423"/>
    <w:rPr>
      <w:bdr w:space="0" w:sz="0" w:color="auto" w:val="none"/>
      <w:shd w:fill="FFFFCC" w:color="auto" w:val="clear"/>
      <w:lang w:val="hr-HR"/>
    </w:rPr>
  </w:style>
  <w:style w:customStyle="true" w:styleId="PozadinaSvijetloCrvena" w:type="character">
    <w:name w:val="Pozadina_SvijetloCrvena"/>
    <w:basedOn w:val="eSPISCCParagraphDefaultFont"/>
    <w:rsid w:val="00D7742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7742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6F649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5D6A46"/>
    <w:rPr>
      <w:rFonts w:ascii="Tahoma" w:cs="Tahoma" w:hAnsi="Tahoma"/>
      <w:sz w:val="16"/>
      <w:szCs w:val="16"/>
    </w:rPr>
  </w:style>
  <w:style w:customStyle="1" w:styleId="TekstbaloniaChar" w:type="character">
    <w:name w:val="Tekst balončića Char"/>
    <w:basedOn w:val="Zadanifontodlomka"/>
    <w:link w:val="Tekstbalonia"/>
    <w:rsid w:val="005D6A46"/>
    <w:rPr>
      <w:rFonts w:ascii="Tahoma" w:cs="Tahoma" w:hAnsi="Tahoma"/>
      <w:sz w:val="16"/>
      <w:szCs w:val="16"/>
    </w:rPr>
  </w:style>
  <w:style w:styleId="Tekstrezerviranogmjesta" w:type="character">
    <w:name w:val="Placeholder Text"/>
    <w:basedOn w:val="Zadanifontodlomka"/>
    <w:uiPriority w:val="99"/>
    <w:semiHidden/>
    <w:rsid w:val="00D77423"/>
    <w:rPr>
      <w:color w:val="808080"/>
      <w:bdr w:color="auto" w:space="0" w:sz="0" w:val="none"/>
      <w:shd w:color="auto" w:fill="auto" w:val="clear"/>
    </w:rPr>
  </w:style>
  <w:style w:customStyle="1" w:styleId="eSPISCCParagraphDefaultFont" w:type="character">
    <w:name w:val="eSPIS_CC_Paragraph Default Font"/>
    <w:basedOn w:val="Zadanifontodlomka"/>
    <w:rsid w:val="00D7742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77423"/>
    <w:rPr>
      <w:bdr w:color="auto" w:space="0" w:sz="0" w:val="none"/>
      <w:shd w:color="auto" w:fill="FFFFCC" w:val="clear"/>
      <w:lang w:val="hr-HR"/>
    </w:rPr>
  </w:style>
  <w:style w:customStyle="1" w:styleId="PozadinaSvijetloCrvena" w:type="character">
    <w:name w:val="Pozadina_SvijetloCrvena"/>
    <w:basedOn w:val="eSPISCCParagraphDefaultFont"/>
    <w:rsid w:val="00D7742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7742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studenog 2015.</izvorni_sadrzaj>
    <derivirana_varijabla naziv="DomainObject.DatumDonosenjaOdluke_1">17.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St-1094/2012-171</izvorni_sadrzaj>
    <derivirana_varijabla naziv="DomainObject.Oznaka_1">St-1094/2012-171</derivirana_varijabla>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1094</izvorni_sadrzaj>
    <derivirana_varijabla naziv="DomainObject.Predmet.Broj_1">1094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listopada 2012.</izvorni_sadrzaj>
    <derivirana_varijabla naziv="DomainObject.Predmet.DatumOsnivanja_1">23. listopada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St-1094/2012</izvorni_sadrzaj>
    <derivirana_varijabla naziv="DomainObject.Predmet.OznakaBroj_1">St-1094/2012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JARUŠČICA PROJEKT  d.o.o. za poslovanje nekretninama</izvorni_sadrzaj>
    <derivirana_varijabla naziv="DomainObject.Predmet.ProtustrankaFormated_1">  JARUŠČICA PROJEKT  d.o.o. za poslovanje nekretninama</derivirana_varijabla>
  </DomainObject.Predmet.ProtustrankaFormated>
  <DomainObject.Predmet.ProtustrankaFormatedOIB>
    <izvorni_sadrzaj>  JARUŠČICA PROJEKT  d.o.o. za poslovanje nekretninama, OIB 02217546383</izvorni_sadrzaj>
    <derivirana_varijabla naziv="DomainObject.Predmet.ProtustrankaFormatedOIB_1">  JARUŠČICA PROJEKT  d.o.o. za poslovanje nekretninama, OIB 02217546383</derivirana_varijabla>
  </DomainObject.Predmet.ProtustrankaFormatedOIB>
  <DomainObject.Predmet.ProtustrankaFormatedWithAdress>
    <izvorni_sadrzaj> JARUŠČICA PROJEKT  d.o.o. za poslovanje nekretninama, Jarušćica 7, 10000 Zagreb</izvorni_sadrzaj>
    <derivirana_varijabla naziv="DomainObject.Predmet.ProtustrankaFormatedWithAdress_1"> JARUŠČICA PROJEKT  d.o.o. za poslovanje nekretninama, Jarušćica 7, 10000 Zagreb</derivirana_varijabla>
  </DomainObject.Predmet.ProtustrankaFormatedWithAdress>
  <DomainObject.Predmet.ProtustrankaFormatedWithAdressOIB>
    <izvorni_sadrzaj> JARUŠČICA PROJEKT  d.o.o. za poslovanje nekretninama, OIB 02217546383, Jarušćica 7, 10000 Zagreb</izvorni_sadrzaj>
    <derivirana_varijabla naziv="DomainObject.Predmet.ProtustrankaFormatedWithAdressOIB_1"> JARUŠČICA PROJEKT  d.o.o. za poslovanje nekretninama, OIB 02217546383, Jarušćica 7, 10000 Zagreb</derivirana_varijabla>
  </DomainObject.Predmet.ProtustrankaFormatedWithAdressOIB>
  <DomainObject.Predmet.ProtustrankaWithAdress>
    <izvorni_sadrzaj>JARUŠČICA PROJEKT  d.o.o. za poslovanje nekretninama Jarušćica 7, 10000 Zagreb</izvorni_sadrzaj>
    <derivirana_varijabla naziv="DomainObject.Predmet.ProtustrankaWithAdress_1">JARUŠČICA PROJEKT  d.o.o. za poslovanje nekretninama Jarušćica 7, 10000 Zagreb</derivirana_varijabla>
  </DomainObject.Predmet.ProtustrankaWithAdress>
  <DomainObject.Predmet.ProtustrankaWithAdressOIB>
    <izvorni_sadrzaj>JARUŠČICA PROJEKT  d.o.o. za poslovanje nekretninama, OIB 02217546383, Jarušćica 7, 10000 Zagreb</izvorni_sadrzaj>
    <derivirana_varijabla naziv="DomainObject.Predmet.ProtustrankaWithAdressOIB_1">JARUŠČICA PROJEKT  d.o.o. za poslovanje nekretninama, OIB 02217546383, Jarušćica 7, 10000 Zagreb</derivirana_varijabla>
  </DomainObject.Predmet.ProtustrankaWithAdressOIB>
  <DomainObject.Predmet.ProtustrankaNazivFormated>
    <izvorni_sadrzaj>JARUŠČICA PROJEKT  d.o.o. za poslovanje nekretninama</izvorni_sadrzaj>
    <derivirana_varijabla naziv="DomainObject.Predmet.ProtustrankaNazivFormated_1">JARUŠČICA PROJEKT  d.o.o. za poslovanje nekretninama</derivirana_varijabla>
  </DomainObject.Predmet.ProtustrankaNazivFormated>
  <DomainObject.Predmet.ProtustrankaNazivFormatedOIB>
    <izvorni_sadrzaj>JARUŠČICA PROJEKT  d.o.o. za poslovanje nekretninama, OIB 02217546383</izvorni_sadrzaj>
    <derivirana_varijabla naziv="DomainObject.Predmet.ProtustrankaNazivFormatedOIB_1">JARUŠČICA PROJEKT  d.o.o. za poslovanje nekretninama, OIB 02217546383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12.St - N. Radić</izvorni_sadrzaj>
    <derivirana_varijabla naziv="DomainObject.Predmet.Referada.Naziv_1">12.St - N. Radić</derivirana_varijabla>
  </DomainObject.Predmet.Referada.Naziv>
  <DomainObject.Predmet.Referada.Oznaka>
    <izvorni_sadrzaj>12. St</izvorni_sadrzaj>
    <derivirana_varijabla naziv="DomainObject.Predmet.Referada.Oznaka_1">12. St</derivirana_varijabla>
  </DomainObject.Predmet.Referada.Oznaka>
  <DomainObject.Predmet.Referada.Prostorija.Naziv>
    <izvorni_sadrzaj>Soba UZ II 84</izvorni_sadrzaj>
    <derivirana_varijabla naziv="DomainObject.Predmet.Referada.Prostorija.Naziv_1">Soba UZ II 84</derivirana_varijabla>
  </DomainObject.Predmet.Referada.Prostorija.Naziv>
  <DomainObject.Predmet.Referada.Prostorija.Oznaka>
    <izvorni_sadrzaj>UZ II 84</izvorni_sadrzaj>
    <derivirana_varijabla naziv="DomainObject.Predmet.Referada.Prostorija.Oznaka_1">UZ II 84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ZAGREBAČKA BANKA DIONIČKO DRUŠTVO; MARTINA KOVAČEVIĆ; IVAN KOČIĆ; DARIO GRGUREVIĆ; RANKO SIMIĆ; LUKA VLADIKA; SANDI KRIŽMAN; IVANA BEKIĆ BALEN; JOSIPA BEKIĆ MRKUS; MARIJA BATAK; ZORAN WOLF; IRENA PIŠKOR; SABINA PERIŠIĆ; DRAGA VRATARIĆ; IGOR PEREKOVIĆ</izvorni_sadrzaj>
    <derivirana_varijabla naziv="DomainObject.Predmet.StrankaFormated_1">  ZAGREBAČKA BANKA DIONIČKO DRUŠTVO; MARTINA KOVAČEVIĆ; IVAN KOČIĆ; DARIO GRGUREVIĆ; RANKO SIMIĆ; LUKA VLADIKA; SANDI KRIŽMAN; IVANA BEKIĆ BALEN; JOSIPA BEKIĆ MRKUS; MARIJA BATAK; ZORAN WOLF; IRENA PIŠKOR; SABINA PERIŠIĆ; DRAGA VRATARIĆ; IGOR PEREKOVIĆ</derivirana_varijabla>
  </DomainObject.Predmet.StrankaFormated>
  <DomainObject.Predmet.StrankaFormatedOIB>
    <izvorni_sadrzaj>  ZAGREBAČKA BANKA DIONIČKO DRUŠTVO, OIB 92963223473; MARTINA KOVAČEVIĆ; IVAN KOČIĆ; DARIO GRGUREVIĆ; RANKO SIMIĆ; LUKA VLADIKA; SANDI KRIŽMAN; IVANA BEKIĆ BALEN, OIB 47425676996; JOSIPA BEKIĆ MRKUS; MARIJA BATAK; ZORAN WOLF; IRENA PIŠKOR; SABINA PERIŠIĆ; DRAGA VRATARIĆ; IGOR PEREKOVIĆ</izvorni_sadrzaj>
    <derivirana_varijabla naziv="DomainObject.Predmet.StrankaFormatedOIB_1">  ZAGREBAČKA BANKA DIONIČKO DRUŠTVO, OIB 92963223473; MARTINA KOVAČEVIĆ; IVAN KOČIĆ; DARIO GRGUREVIĆ; RANKO SIMIĆ; LUKA VLADIKA; SANDI KRIŽMAN; IVANA BEKIĆ BALEN, OIB 47425676996; JOSIPA BEKIĆ MRKUS; MARIJA BATAK; ZORAN WOLF; IRENA PIŠKOR; SABINA PERIŠIĆ; DRAGA VRATARIĆ; IGOR PEREKOVIĆ</derivirana_varijabla>
  </DomainObject.Predmet.StrankaFormatedOIB>
  <DomainObject.Predmet.StrankaFormatedWithAdress>
    <izvorni_sadrzaj> ZAGREBAČKA BANKA DIONIČKO DRUŠTVO, Paromlinska Cesta 2, 10000 Zagreb; MARTINA KOVAČEVIĆ; IVAN KOČIĆ; DARIO GRGUREVIĆ; RANKO SIMIĆ; LUKA VLADIKA; SANDI KRIŽMAN; IVANA BEKIĆ BALEN; JOSIPA BEKIĆ MRKUS; MARIJA BATAK; ZORAN WOLF; IRENA PIŠKOR; SABINA PERIŠIĆ; DRAGA VRATARIĆ; IGOR PEREKOVIĆ</izvorni_sadrzaj>
    <derivirana_varijabla naziv="DomainObject.Predmet.StrankaFormatedWithAdress_1"> ZAGREBAČKA BANKA DIONIČKO DRUŠTVO, Paromlinska Cesta 2, 10000 Zagreb; MARTINA KOVAČEVIĆ; IVAN KOČIĆ; DARIO GRGUREVIĆ; RANKO SIMIĆ; LUKA VLADIKA; SANDI KRIŽMAN; IVANA BEKIĆ BALEN; JOSIPA BEKIĆ MRKUS; MARIJA BATAK; ZORAN WOLF; IRENA PIŠKOR; SABINA PERIŠIĆ; DRAGA VRATARIĆ; IGOR PEREKOVIĆ</derivirana_varijabla>
  </DomainObject.Predmet.StrankaFormatedWithAdress>
  <DomainObject.Predmet.StrankaFormatedWithAdressOIB>
    <izvorni_sadrzaj> ZAGREBAČKA BANKA DIONIČKO DRUŠTVO, OIB 92963223473, Paromlinska Cesta 2, 10000 Zagreb; MARTINA KOVAČEVIĆ; IVAN KOČIĆ; DARIO GRGUREVIĆ; RANKO SIMIĆ; LUKA VLADIKA; SANDI KRIŽMAN; IVANA BEKIĆ BALEN, OIB 47425676996; JOSIPA BEKIĆ MRKUS; MARIJA BATAK; ZORAN WOLF; IRENA PIŠKOR; SABINA PERIŠIĆ; DRAGA VRATARIĆ; IGOR PEREKOVIĆ</izvorni_sadrzaj>
    <derivirana_varijabla naziv="DomainObject.Predmet.StrankaFormatedWithAdressOIB_1"> ZAGREBAČKA BANKA DIONIČKO DRUŠTVO, OIB 92963223473, Paromlinska Cesta 2, 10000 Zagreb; MARTINA KOVAČEVIĆ; IVAN KOČIĆ; DARIO GRGUREVIĆ; RANKO SIMIĆ; LUKA VLADIKA; SANDI KRIŽMAN; IVANA BEKIĆ BALEN, OIB 47425676996; JOSIPA BEKIĆ MRKUS; MARIJA BATAK; ZORAN WOLF; IRENA PIŠKOR; SABINA PERIŠIĆ; DRAGA VRATARIĆ; IGOR PEREKOVIĆ</derivirana_varijabla>
  </DomainObject.Predmet.StrankaFormatedWithAdressOIB>
  <DomainObject.Predmet.StrankaWithAdress>
    <izvorni_sadrzaj>ZAGREBAČKA BANKA DIONIČKO DRUŠTVO Paromlinska Cesta 2,10000 Zagreb,MARTINA KOVAČEVIĆ ,IVAN KOČIĆ ,DARIO GRGUREVIĆ ,RANKO SIMIĆ ,LUKA VLADIKA ,SANDI KRIŽMAN ,IVANA BEKIĆ BALEN ,JOSIPA BEKIĆ MRKUS ,MARIJA BATAK ,ZORAN WOLF ,IRENA PIŠKOR ,SABINA PERIŠIĆ ,DRAGA VRATARIĆ ,IGOR PEREKOVIĆ </izvorni_sadrzaj>
    <derivirana_varijabla naziv="DomainObject.Predmet.StrankaWithAdress_1">ZAGREBAČKA BANKA DIONIČKO DRUŠTVO Paromlinska Cesta 2,10000 Zagreb,MARTINA KOVAČEVIĆ ,IVAN KOČIĆ ,DARIO GRGUREVIĆ ,RANKO SIMIĆ ,LUKA VLADIKA ,SANDI KRIŽMAN ,IVANA BEKIĆ BALEN ,JOSIPA BEKIĆ MRKUS ,MARIJA BATAK ,ZORAN WOLF ,IRENA PIŠKOR ,SABINA PERIŠIĆ ,DRAGA VRATARIĆ ,IGOR PEREKOVIĆ </derivirana_varijabla>
  </DomainObject.Predmet.StrankaWithAdress>
  <DomainObject.Predmet.StrankaWithAdressOIB>
    <izvorni_sadrzaj>ZAGREBAČKA BANKA DIONIČKO DRUŠTVO, OIB 92963223473, Paromlinska Cesta 2,10000 Zagreb,MARTINA KOVAČEVIĆ,IVAN KOČIĆ,DARIO GRGUREVIĆ,RANKO SIMIĆ,LUKA VLADIKA,SANDI KRIŽMAN,IVANA BEKIĆ BALEN, OIB 47425676996,JOSIPA BEKIĆ MRKUS,MARIJA BATAK,ZORAN WOLF,IRENA PIŠKOR,SABINA PERIŠIĆ,DRAGA VRATARIĆ,IGOR PEREKOVIĆ</izvorni_sadrzaj>
    <derivirana_varijabla naziv="DomainObject.Predmet.StrankaWithAdressOIB_1">ZAGREBAČKA BANKA DIONIČKO DRUŠTVO, OIB 92963223473, Paromlinska Cesta 2,10000 Zagreb,MARTINA KOVAČEVIĆ,IVAN KOČIĆ,DARIO GRGUREVIĆ,RANKO SIMIĆ,LUKA VLADIKA,SANDI KRIŽMAN,IVANA BEKIĆ BALEN, OIB 47425676996,JOSIPA BEKIĆ MRKUS,MARIJA BATAK,ZORAN WOLF,IRENA PIŠKOR,SABINA PERIŠIĆ,DRAGA VRATARIĆ,IGOR PEREKOVIĆ</derivirana_varijabla>
  </DomainObject.Predmet.StrankaWithAdressOIB>
  <DomainObject.Predmet.StrankaNazivFormated>
    <izvorni_sadrzaj>ZAGREBAČKA BANKA DIONIČKO DRUŠTVO,MARTINA KOVAČEVIĆ,IVAN KOČIĆ,DARIO GRGUREVIĆ,RANKO SIMIĆ,LUKA VLADIKA,SANDI KRIŽMAN,IVANA BEKIĆ BALEN,JOSIPA BEKIĆ MRKUS,MARIJA BATAK,ZORAN WOLF,IRENA PIŠKOR,SABINA PERIŠIĆ,DRAGA VRATARIĆ,IGOR PEREKOVIĆ</izvorni_sadrzaj>
    <derivirana_varijabla naziv="DomainObject.Predmet.StrankaNazivFormated_1">ZAGREBAČKA BANKA DIONIČKO DRUŠTVO,MARTINA KOVAČEVIĆ,IVAN KOČIĆ,DARIO GRGUREVIĆ,RANKO SIMIĆ,LUKA VLADIKA,SANDI KRIŽMAN,IVANA BEKIĆ BALEN,JOSIPA BEKIĆ MRKUS,MARIJA BATAK,ZORAN WOLF,IRENA PIŠKOR,SABINA PERIŠIĆ,DRAGA VRATARIĆ,IGOR PEREKOVIĆ</derivirana_varijabla>
  </DomainObject.Predmet.StrankaNazivFormated>
  <DomainObject.Predmet.StrankaNazivFormatedOIB>
    <izvorni_sadrzaj>ZAGREBAČKA BANKA DIONIČKO DRUŠTVO, OIB 92963223473,MARTINA KOVAČEVIĆ,IVAN KOČIĆ,DARIO GRGUREVIĆ,RANKO SIMIĆ,LUKA VLADIKA,SANDI KRIŽMAN,IVANA BEKIĆ BALEN, OIB 47425676996,JOSIPA BEKIĆ MRKUS,MARIJA BATAK,ZORAN WOLF,IRENA PIŠKOR,SABINA PERIŠIĆ,DRAGA VRATARIĆ,IGOR PEREKOVIĆ</izvorni_sadrzaj>
    <derivirana_varijabla naziv="DomainObject.Predmet.StrankaNazivFormatedOIB_1">ZAGREBAČKA BANKA DIONIČKO DRUŠTVO, OIB 92963223473,MARTINA KOVAČEVIĆ,IVAN KOČIĆ,DARIO GRGUREVIĆ,RANKO SIMIĆ,LUKA VLADIKA,SANDI KRIŽMAN,IVANA BEKIĆ BALEN, OIB 47425676996,JOSIPA BEKIĆ MRKUS,MARIJA BATAK,ZORAN WOLF,IRENA PIŠKOR,SABINA PERIŠIĆ,DRAGA VRATARIĆ,IGOR PEREKOVIĆ</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12.St - N. Radić</izvorni_sadrzaj>
    <derivirana_varijabla naziv="DomainObject.Predmet.TrenutnaLokacijaSpisa.Naziv_1">12.St -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zvorni_sadrzaj>
    <derivirana_varijabla naziv="DomainObject.Predmet.StrankaList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derivirana_varijabla>
  </DomainObject.Predmet.StrankaListFormated>
  <DomainObject.Predmet.StrankaListFormatedOIB>
    <izvorni_sadrzaj>
      <item>ZAGREBAČKA BANKA DIONIČKO DRUŠTVO, OIB 92963223473</item>
      <item>MARTINA KOVAČEVIĆ</item>
      <item>IVAN KOČIĆ</item>
      <item>DARIO GRGUREVIĆ</item>
      <item>RANKO SIMIĆ</item>
      <item>LUKA VLADIKA</item>
      <item>SANDI KRIŽMAN</item>
      <item>IVANA BEKIĆ BALEN, OIB 47425676996</item>
      <item>JOSIPA BEKIĆ MRKUS</item>
      <item>MARIJA BATAK</item>
      <item>ZORAN WOLF</item>
      <item>IRENA PIŠKOR</item>
      <item>SABINA PERIŠIĆ</item>
      <item>DRAGA VRATARIĆ</item>
      <item>IGOR PEREKOVIĆ</item>
    </izvorni_sadrzaj>
    <derivirana_varijabla naziv="DomainObject.Predmet.StrankaListFormatedOIB_1">
      <item>ZAGREBAČKA BANKA DIONIČKO DRUŠTVO, OIB 92963223473</item>
      <item>MARTINA KOVAČEVIĆ</item>
      <item>IVAN KOČIĆ</item>
      <item>DARIO GRGUREVIĆ</item>
      <item>RANKO SIMIĆ</item>
      <item>LUKA VLADIKA</item>
      <item>SANDI KRIŽMAN</item>
      <item>IVANA BEKIĆ BALEN, OIB 47425676996</item>
      <item>JOSIPA BEKIĆ MRKUS</item>
      <item>MARIJA BATAK</item>
      <item>ZORAN WOLF</item>
      <item>IRENA PIŠKOR</item>
      <item>SABINA PERIŠIĆ</item>
      <item>DRAGA VRATARIĆ</item>
      <item>IGOR PEREKOVIĆ</item>
    </derivirana_varijabla>
  </DomainObject.Predmet.StrankaListFormatedOIB>
  <DomainObject.Predmet.StrankaListFormatedWithAdress>
    <izvorni_sadrzaj>
      <item>ZAGREBAČKA BANKA DIONIČKO DRUŠTVO, Paromlinska Cesta 2, 10000 Zagreb</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zvorni_sadrzaj>
    <derivirana_varijabla naziv="DomainObject.Predmet.StrankaListFormatedWithAdress_1">
      <item>ZAGREBAČKA BANKA DIONIČKO DRUŠTVO, Paromlinska Cesta 2, 10000 Zagreb</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derivirana_varijabla>
  </DomainObject.Predmet.StrankaListFormatedWithAdress>
  <DomainObject.Predmet.StrankaListFormatedWithAdressOIB>
    <izvorni_sadrzaj>
      <item>ZAGREBAČKA BANKA DIONIČKO DRUŠTVO, OIB 92963223473, Paromlinska Cesta 2, 10000 Zagreb</item>
      <item>MARTINA KOVAČEVIĆ</item>
      <item>IVAN KOČIĆ</item>
      <item>DARIO GRGUREVIĆ</item>
      <item>RANKO SIMIĆ</item>
      <item>LUKA VLADIKA</item>
      <item>SANDI KRIŽMAN</item>
      <item>IVANA BEKIĆ BALEN, OIB 47425676996</item>
      <item>JOSIPA BEKIĆ MRKUS</item>
      <item>MARIJA BATAK</item>
      <item>ZORAN WOLF</item>
      <item>IRENA PIŠKOR</item>
      <item>SABINA PERIŠIĆ</item>
      <item>DRAGA VRATARIĆ</item>
      <item>IGOR PEREKOVIĆ</item>
    </izvorni_sadrzaj>
    <derivirana_varijabla naziv="DomainObject.Predmet.StrankaListFormatedWithAdressOIB_1">
      <item>ZAGREBAČKA BANKA DIONIČKO DRUŠTVO, OIB 92963223473, Paromlinska Cesta 2, 10000 Zagreb</item>
      <item>MARTINA KOVAČEVIĆ</item>
      <item>IVAN KOČIĆ</item>
      <item>DARIO GRGUREVIĆ</item>
      <item>RANKO SIMIĆ</item>
      <item>LUKA VLADIKA</item>
      <item>SANDI KRIŽMAN</item>
      <item>IVANA BEKIĆ BALEN, OIB 47425676996</item>
      <item>JOSIPA BEKIĆ MRKUS</item>
      <item>MARIJA BATAK</item>
      <item>ZORAN WOLF</item>
      <item>IRENA PIŠKOR</item>
      <item>SABINA PERIŠIĆ</item>
      <item>DRAGA VRATARIĆ</item>
      <item>IGOR PEREKOVIĆ</item>
    </derivirana_varijabla>
  </DomainObject.Predmet.StrankaListFormatedWithAdressOIB>
  <DomainObject.Predmet.StrankaListNaziv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zvorni_sadrzaj>
    <derivirana_varijabla naziv="DomainObject.Predmet.StrankaListNaziv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derivirana_varijabla>
  </DomainObject.Predmet.StrankaListNazivFormated>
  <DomainObject.Predmet.StrankaListNazivFormatedOIB>
    <izvorni_sadrzaj>
      <item>ZAGREBAČKA BANKA DIONIČKO DRUŠTVO, OIB 92963223473</item>
      <item>MARTINA KOVAČEVIĆ</item>
      <item>IVAN KOČIĆ</item>
      <item>DARIO GRGUREVIĆ</item>
      <item>RANKO SIMIĆ</item>
      <item>LUKA VLADIKA</item>
      <item>SANDI KRIŽMAN</item>
      <item>IVANA BEKIĆ BALEN, OIB 47425676996</item>
      <item>JOSIPA BEKIĆ MRKUS</item>
      <item>MARIJA BATAK</item>
      <item>ZORAN WOLF</item>
      <item>IRENA PIŠKOR</item>
      <item>SABINA PERIŠIĆ</item>
      <item>DRAGA VRATARIĆ</item>
      <item>IGOR PEREKOVIĆ</item>
    </izvorni_sadrzaj>
    <derivirana_varijabla naziv="DomainObject.Predmet.StrankaListNazivFormatedOIB_1">
      <item>ZAGREBAČKA BANKA DIONIČKO DRUŠTVO, OIB 92963223473</item>
      <item>MARTINA KOVAČEVIĆ</item>
      <item>IVAN KOČIĆ</item>
      <item>DARIO GRGUREVIĆ</item>
      <item>RANKO SIMIĆ</item>
      <item>LUKA VLADIKA</item>
      <item>SANDI KRIŽMAN</item>
      <item>IVANA BEKIĆ BALEN, OIB 47425676996</item>
      <item>JOSIPA BEKIĆ MRKUS</item>
      <item>MARIJA BATAK</item>
      <item>ZORAN WOLF</item>
      <item>IRENA PIŠKOR</item>
      <item>SABINA PERIŠIĆ</item>
      <item>DRAGA VRATARIĆ</item>
      <item>IGOR PEREKOVIĆ</item>
    </derivirana_varijabla>
  </DomainObject.Predmet.StrankaListNazivFormatedOIB>
  <DomainObject.Predmet.ProtuStrankaListFormated>
    <izvorni_sadrzaj>
      <item>JARUŠČICA PROJEKT  d.o.o. za poslovanje nekretninama</item>
    </izvorni_sadrzaj>
    <derivirana_varijabla naziv="DomainObject.Predmet.ProtuStrankaListFormated_1">
      <item>JARUŠČICA PROJEKT  d.o.o. za poslovanje nekretninama</item>
    </derivirana_varijabla>
  </DomainObject.Predmet.ProtuStrankaListFormated>
  <DomainObject.Predmet.ProtuStrankaListFormatedOIB>
    <izvorni_sadrzaj>
      <item>JARUŠČICA PROJEKT  d.o.o. za poslovanje nekretninama, OIB 02217546383</item>
    </izvorni_sadrzaj>
    <derivirana_varijabla naziv="DomainObject.Predmet.ProtuStrankaListFormatedOIB_1">
      <item>JARUŠČICA PROJEKT  d.o.o. za poslovanje nekretninama, OIB 02217546383</item>
    </derivirana_varijabla>
  </DomainObject.Predmet.ProtuStrankaListFormatedOIB>
  <DomainObject.Predmet.ProtuStrankaListFormatedWithAdress>
    <izvorni_sadrzaj>
      <item>JARUŠČICA PROJEKT  d.o.o. za poslovanje nekretninama, Jarušćica 7, 10000 Zagreb</item>
    </izvorni_sadrzaj>
    <derivirana_varijabla naziv="DomainObject.Predmet.ProtuStrankaListFormatedWithAdress_1">
      <item>JARUŠČICA PROJEKT  d.o.o. za poslovanje nekretninama, Jarušćica 7, 10000 Zagreb</item>
    </derivirana_varijabla>
  </DomainObject.Predmet.ProtuStrankaListFormatedWithAdress>
  <DomainObject.Predmet.ProtuStrankaListFormatedWithAdressOIB>
    <izvorni_sadrzaj>
      <item>JARUŠČICA PROJEKT  d.o.o. za poslovanje nekretninama, OIB 02217546383, Jarušćica 7, 10000 Zagreb</item>
    </izvorni_sadrzaj>
    <derivirana_varijabla naziv="DomainObject.Predmet.ProtuStrankaListFormatedWithAdressOIB_1">
      <item>JARUŠČICA PROJEKT  d.o.o. za poslovanje nekretninama, OIB 02217546383, Jarušćica 7, 10000 Zagreb</item>
    </derivirana_varijabla>
  </DomainObject.Predmet.ProtuStrankaListFormatedWithAdressOIB>
  <DomainObject.Predmet.ProtuStrankaListNazivFormated>
    <izvorni_sadrzaj>
      <item>JARUŠČICA PROJEKT  d.o.o. za poslovanje nekretninama</item>
    </izvorni_sadrzaj>
    <derivirana_varijabla naziv="DomainObject.Predmet.ProtuStrankaListNazivFormated_1">
      <item>JARUŠČICA PROJEKT  d.o.o. za poslovanje nekretninama</item>
    </derivirana_varijabla>
  </DomainObject.Predmet.ProtuStrankaListNazivFormated>
  <DomainObject.Predmet.ProtuStrankaListNazivFormatedOIB>
    <izvorni_sadrzaj>
      <item>JARUŠČICA PROJEKT  d.o.o. za poslovanje nekretninama, OIB 02217546383</item>
    </izvorni_sadrzaj>
    <derivirana_varijabla naziv="DomainObject.Predmet.ProtuStrankaListNazivFormatedOIB_1">
      <item>JARUŠČICA PROJEKT  d.o.o. za poslovanje nekretninama, OIB 02217546383</item>
    </derivirana_varijabla>
  </DomainObject.Predmet.ProtuStrankaListNazivFormatedOIB>
  <DomainObject.Predmet.OstaliListFormated>
    <izvorni_sadrzaj>
      <item>Zvonimir Barun, odvjetnik</item>
      <item>Antun Crlenjak</item>
      <item>Mirjana Zuzija</item>
      <item>OD SAUCHA &amp; ARAS</item>
    </izvorni_sadrzaj>
    <derivirana_varijabla naziv="DomainObject.Predmet.OstaliListFormated_1">
      <item>Zvonimir Barun, odvjetnik</item>
      <item>Antun Crlenjak</item>
      <item>Mirjana Zuzija</item>
      <item>OD SAUCHA &amp; ARAS</item>
    </derivirana_varijabla>
  </DomainObject.Predmet.OstaliListFormated>
  <DomainObject.Predmet.OstaliListFormatedOIB>
    <izvorni_sadrzaj>
      <item>Zvonimir Barun, odvjetnik</item>
      <item>Antun Crlenjak</item>
      <item>Mirjana Zuzija, OIB 26497768352</item>
      <item>OD SAUCHA &amp; ARAS, OIB 21494913156</item>
    </izvorni_sadrzaj>
    <derivirana_varijabla naziv="DomainObject.Predmet.OstaliListFormatedOIB_1">
      <item>Zvonimir Barun, odvjetnik</item>
      <item>Antun Crlenjak</item>
      <item>Mirjana Zuzija, OIB 26497768352</item>
      <item>OD SAUCHA &amp; ARAS, OIB 21494913156</item>
    </derivirana_varijabla>
  </DomainObject.Predmet.OstaliListFormatedOIB>
  <DomainObject.Predmet.OstaliListFormatedWithAdress>
    <izvorni_sadrzaj>
      <item>Zvonimir Barun, odvjetnik, Trg hrvatskih velikana 4, 10000 Zagreb</item>
      <item>Antun Crlenjak, 10000 Zagreb</item>
      <item>Mirjana Zuzija, Slavka Kolara 25, 10410 Velika Gorica</item>
      <item>OD SAUCHA &amp; ARAS, Gundulićeva 20, 10000 Zagreb</item>
    </izvorni_sadrzaj>
    <derivirana_varijabla naziv="DomainObject.Predmet.OstaliListFormatedWithAdress_1">
      <item>Zvonimir Barun, odvjetnik, Trg hrvatskih velikana 4, 10000 Zagreb</item>
      <item>Antun Crlenjak, 10000 Zagreb</item>
      <item>Mirjana Zuzija, Slavka Kolara 25, 10410 Velika Gorica</item>
      <item>OD SAUCHA &amp; ARAS, Gundulićeva 20, 10000 Zagreb</item>
    </derivirana_varijabla>
  </DomainObject.Predmet.OstaliListFormatedWithAdress>
  <DomainObject.Predmet.OstaliListFormatedWithAdressOIB>
    <izvorni_sadrzaj>
      <item>Zvonimir Barun, odvjetnik, Trg hrvatskih velikana 4, 10000 Zagreb</item>
      <item>Antun Crlenjak, 10000 Zagreb</item>
      <item>Mirjana Zuzija, OIB 26497768352, Slavka Kolara 25, 10410 Velika Gorica</item>
      <item>OD SAUCHA &amp; ARAS, OIB 21494913156, Gundulićeva 20, 10000 Zagreb</item>
    </izvorni_sadrzaj>
    <derivirana_varijabla naziv="DomainObject.Predmet.OstaliListFormatedWithAdressOIB_1">
      <item>Zvonimir Barun, odvjetnik, Trg hrvatskih velikana 4, 10000 Zagreb</item>
      <item>Antun Crlenjak, 10000 Zagreb</item>
      <item>Mirjana Zuzija, OIB 26497768352, Slavka Kolara 25, 10410 Velika Gorica</item>
      <item>OD SAUCHA &amp; ARAS, OIB 21494913156, Gundulićeva 20, 10000 Zagreb</item>
    </derivirana_varijabla>
  </DomainObject.Predmet.OstaliListFormatedWithAdressOIB>
  <DomainObject.Predmet.OstaliListNazivFormated>
    <izvorni_sadrzaj>
      <item>Zvonimir Barun, odvjetnik</item>
      <item>Antun Crlenjak</item>
      <item>Mirjana Zuzija</item>
      <item>OD SAUCHA &amp; ARAS</item>
    </izvorni_sadrzaj>
    <derivirana_varijabla naziv="DomainObject.Predmet.OstaliListNazivFormated_1">
      <item>Zvonimir Barun, odvjetnik</item>
      <item>Antun Crlenjak</item>
      <item>Mirjana Zuzija</item>
      <item>OD SAUCHA &amp; ARAS</item>
    </derivirana_varijabla>
  </DomainObject.Predmet.OstaliListNazivFormated>
  <DomainObject.Predmet.OstaliListNazivFormatedOIB>
    <izvorni_sadrzaj>
      <item>Zvonimir Barun, odvjetnik</item>
      <item>Antun Crlenjak</item>
      <item>Mirjana Zuzija, OIB 26497768352</item>
      <item>OD SAUCHA &amp; ARAS, OIB 21494913156</item>
    </izvorni_sadrzaj>
    <derivirana_varijabla naziv="DomainObject.Predmet.OstaliListNazivFormatedOIB_1">
      <item>Zvonimir Barun, odvjetnik</item>
      <item>Antun Crlenjak</item>
      <item>Mirjana Zuzija, OIB 26497768352</item>
      <item>OD SAUCHA &amp; ARAS, OIB 21494913156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studenog 2015.</izvorni_sadrzaj>
    <derivirana_varijabla naziv="DomainObject.Datum_1">18. studenog 2015.</derivirana_varijabla>
  </DomainObject.Datum>
  <DomainObject.PoslovniBrojDokumenta>
    <izvorni_sadrzaj>St-1094/2012-171</izvorni_sadrzaj>
    <derivirana_varijabla naziv="DomainObject.PoslovniBrojDokumenta_1">St-1094/2012-171</derivirana_varijabla>
  </DomainObject.PoslovniBrojDokumenta>
  <DomainObject.Predmet.StrankaIDrugi>
    <izvorni_sadrzaj>ZAGREBAČKA BANKA DIONIČKO DRUŠTVO i dr.</izvorni_sadrzaj>
    <derivirana_varijabla naziv="DomainObject.Predmet.StrankaIDrugi_1">ZAGREBAČKA BANKA DIONIČKO DRUŠTVO i dr.</derivirana_varijabla>
  </DomainObject.Predmet.StrankaIDrugi>
  <DomainObject.Predmet.ProtustrankaIDrugi>
    <izvorni_sadrzaj>JARUŠČICA PROJEKT  d.o.o. za poslovanje nekretninama</izvorni_sadrzaj>
    <derivirana_varijabla naziv="DomainObject.Predmet.ProtustrankaIDrugi_1">JARUŠČICA PROJEKT  d.o.o. za poslovanje nekretninama</derivirana_varijabla>
  </DomainObject.Predmet.ProtustrankaIDrugi>
  <DomainObject.Predmet.StrankaIDrugiAdressOIB>
    <izvorni_sadrzaj>ZAGREBAČKA BANKA DIONIČKO DRUŠTVO, OIB 92963223473, Paromlinska Cesta 2, 10000 Zagreb i dr.</izvorni_sadrzaj>
    <derivirana_varijabla naziv="DomainObject.Predmet.StrankaIDrugiAdressOIB_1">ZAGREBAČKA BANKA DIONIČKO DRUŠTVO, OIB 92963223473, Paromlinska Cesta 2, 10000 Zagreb i dr.</derivirana_varijabla>
  </DomainObject.Predmet.StrankaIDrugiAdressOIB>
  <DomainObject.Predmet.ProtustrankaIDrugiAdressOIB>
    <izvorni_sadrzaj>JARUŠČICA PROJEKT  d.o.o. za poslovanje nekretninama, OIB 02217546383, Jarušćica 7, 10000 Zagreb</izvorni_sadrzaj>
    <derivirana_varijabla naziv="DomainObject.Predmet.ProtustrankaIDrugiAdressOIB_1">JARUŠČICA PROJEKT  d.o.o. za poslovanje nekretninama, OIB 02217546383, Jarušćica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zvorni_sadrzaj>
    <derivirana_varijabla naziv="DomainObject.Predmet.SudioniciListNaziv_1">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derivirana_varijabla>
  </DomainObject.Predmet.SudioniciListNaziv>
  <DomainObject.Predmet.SudioniciListAdressOIB>
    <izvorni_sadrzaj>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item>
      <item>LUKA VLADIKA</item>
      <item>SANDI KRIŽMAN</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zvorni_sadrzaj>
    <derivirana_varijabla naziv="DomainObject.Predmet.SudioniciListAdressOIB_1">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item>
      <item>LUKA VLADIKA</item>
      <item>SANDI KRIŽMAN</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02217546383</item>
      <item>, OIB 92963223473</item>
      <item>, OIB null</item>
      <item>, OIB null</item>
      <item>, OIB 26497768352</item>
      <item>, OIB null</item>
      <item>, OIB null</item>
      <item>, OIB null</item>
      <item>, OIB null</item>
      <item>, OIB null</item>
      <item>, OIB null</item>
      <item>, OIB 47425676996</item>
      <item>, OIB null</item>
      <item>, OIB null</item>
      <item>, OIB null</item>
      <item>, OIB null</item>
      <item>, OIB 21494913156</item>
      <item>, OIB null</item>
      <item>, OIB null</item>
      <item>, OIB null</item>
    </izvorni_sadrzaj>
    <derivirana_varijabla naziv="DomainObject.Predmet.SudioniciListNazivOIB_1">
      <item>, OIB 02217546383</item>
      <item>, OIB 92963223473</item>
      <item>, OIB null</item>
      <item>, OIB null</item>
      <item>, OIB 26497768352</item>
      <item>, OIB null</item>
      <item>, OIB null</item>
      <item>, OIB null</item>
      <item>, OIB null</item>
      <item>, OIB null</item>
      <item>, OIB null</item>
      <item>, OIB 47425676996</item>
      <item>, OIB null</item>
      <item>, OIB null</item>
      <item>, OIB null</item>
      <item>, OIB null</item>
      <item>, OIB 21494913156</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ZUZIJA, OIB 26497768352, Jaruščica 9 Zagreb</item>
    </izvorni_sadrzaj>
    <derivirana_varijabla naziv="DomainObject.Predmet.StecajniUpraviteljiListAddressOIB_1">
      <item>MIRJANA ZUZIJA, OIB 26497768352, Jaruščica 9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Work</properties:Company>
  <properties:Pages>1</properties:Pages>
  <properties:Words>448</properties:Words>
  <properties:Characters>2570</properties:Characters>
  <properties:Lines>50</properties:Lines>
  <properties:Paragraphs>19</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3353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2015-11-18T13:20:00Z</dcterms:created>
  <dc:creator>radicn</dc:creator>
  <cp:lastModifiedBy>Tatjana Slaviček</cp:lastModifiedBy>
  <cp:lastPrinted>2015-11-18T13:20:00Z</cp:lastPrinted>
  <dcterms:modified xmlns:xsi="http://www.w3.org/2001/XMLSchema-instance" xsi:type="dcterms:W3CDTF">2015-11-18T13:32:00Z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St-1094/2012-171 / Odluka - Zaključak</vt:lpwstr>
  </prop:property>
  <prop:property name="CC_coloring" pid="4" fmtid="{D5CDD505-2E9C-101B-9397-08002B2CF9AE}">
    <vt:bool>false</vt:bool>
  </prop:property>
  <prop:property name="BrojStranica" pid="5" fmtid="{D5CDD505-2E9C-101B-9397-08002B2CF9AE}">
    <vt:i4>1</vt:i4>
  </prop:property>
</prop:Properties>
</file>