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befa" w14:paraId="42abefa" w:rsidRDefault="00AB4602" w:rsidP="000652D5" w:rsidR="000652D5" w:rsidRPr="000652D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52D5" w:rsidRPr="000652D5">
        <w:rPr>
          <w:rFonts w:cs="Times New Roman"/>
          <w:b/>
        </w:rPr>
        <w:t xml:space="preserve">     </w:t>
      </w:r>
      <w:r w:rsidR="000652D5" w:rsidRPr="000652D5">
        <w:rPr>
          <w:rFonts w:cs="Times New Roman"/>
        </w:rPr>
        <w:t>REPUBLIKA HRVATSKA</w:t>
      </w:r>
    </w:p>
    <w:p w:rsidRDefault="000652D5" w:rsidP="000652D5" w:rsidR="000652D5" w:rsidRPr="000652D5">
      <w:pPr>
        <w:spacing w:after="0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 xml:space="preserve"> TRGOVAČKI SUD U ZAGREBU</w:t>
      </w:r>
    </w:p>
    <w:p w:rsidRDefault="000652D5" w:rsidP="000652D5" w:rsidR="000652D5" w:rsidRPr="000652D5">
      <w:pPr>
        <w:spacing w:after="0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 xml:space="preserve">           Stalna služba u Karlovcu </w:t>
      </w:r>
    </w:p>
    <w:p w:rsidRDefault="000652D5" w:rsidP="000652D5" w:rsidR="000652D5" w:rsidRPr="000652D5">
      <w:pPr>
        <w:spacing w:after="0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0652D5" w:rsidP="000652D5" w:rsidR="000652D5" w:rsidRPr="000652D5">
      <w:pPr>
        <w:spacing w:after="0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center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>R E P U B L I K A   H R V A T S K A</w:t>
      </w:r>
    </w:p>
    <w:p w:rsidRDefault="000652D5" w:rsidP="000652D5" w:rsidR="000652D5" w:rsidRPr="000652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ab/>
        <w:t>R J E Š E N J E</w:t>
      </w:r>
    </w:p>
    <w:p w:rsidRDefault="000652D5" w:rsidP="000652D5" w:rsidR="000652D5" w:rsidRPr="000652D5">
      <w:pPr>
        <w:spacing w:after="0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ab/>
        <w:t>TRGOVAČKI SUD U ZAGREBU, Stalna služba u Karlovcu</w:t>
      </w:r>
      <w:r w:rsidRPr="000652D5">
        <w:rPr>
          <w:rFonts w:cs="Times New Roman" w:eastAsia="Times New Roman"/>
          <w:b/>
          <w:lang w:eastAsia="hr-HR"/>
        </w:rPr>
        <w:t>,</w:t>
      </w:r>
      <w:r w:rsidRPr="000652D5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A JEDAN INTERVENCIJA d.o.o., Zagreb, Folnegovićeva 10, OIB: 86391735631, 1. listopada 2018. </w:t>
      </w:r>
    </w:p>
    <w:p w:rsidRDefault="000652D5" w:rsidP="000652D5" w:rsidR="000652D5" w:rsidRPr="000652D5">
      <w:pPr>
        <w:spacing w:after="0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652D5">
        <w:rPr>
          <w:rFonts w:cs="Times New Roman" w:eastAsia="Times New Roman"/>
          <w:lang w:eastAsia="hr-HR"/>
        </w:rPr>
        <w:t>r i j e š i o     j e</w:t>
      </w:r>
    </w:p>
    <w:p w:rsidRDefault="000652D5" w:rsidP="000652D5" w:rsidR="000652D5" w:rsidRPr="000652D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>Za privremenog stečajnog upravitelja imenuje se Ivica Boltužić, Zagreb, Jordanovac 113, OIB: 24281705494.</w:t>
      </w:r>
    </w:p>
    <w:p w:rsidRDefault="000652D5" w:rsidP="000652D5" w:rsidR="000652D5" w:rsidRPr="000652D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0652D5" w:rsidP="000652D5" w:rsidR="000652D5" w:rsidRPr="000652D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0652D5" w:rsidP="000652D5" w:rsidR="000652D5" w:rsidRPr="000652D5">
      <w:pPr>
        <w:spacing w:after="0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center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>Obrazloženje</w:t>
      </w:r>
    </w:p>
    <w:p w:rsidRDefault="000652D5" w:rsidP="000652D5" w:rsidR="000652D5" w:rsidRPr="000652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ab/>
        <w:t>FINA, Regionalni centar Zagreb, Podružnica Zagreb, podnijela je ovom sudu 28. prosinca 2017. prijedlog za pokretanje stečajnog postupka nad dužnikom A JEDAN INTERVENCIJA d.o.o., Zagreb, Folnegovićeva 10, OIB: 86391735631.</w:t>
      </w: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 xml:space="preserve"> </w:t>
      </w: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ab/>
        <w:t>Rješenjem ovog suda poslovni broj St-3386/17 od 27. travnja 2018. pokrenut je prethodni postupak radi utvrđivanja uvjeta za otvaranje stečajnog postupka nad dužnikom A JEDAN INTERVENCIJA d.o.o., Zagreb, Folnegovićeva 10, OIB: 86391735631.</w:t>
      </w: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25 spisa).</w:t>
      </w: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lastRenderedPageBreak/>
        <w:tab/>
        <w:t>Prema Uvjerenju Centra za vozila Hrvatske d.d., Zagreb, od 18. lipnja 2018. proizlazi da je dužnik evidentiran kao vlasnik vozila marke SANLI 50, godina proizvodnje 2008. (list 26 spisa).</w:t>
      </w: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0652D5" w:rsidP="000652D5" w:rsidR="000652D5" w:rsidRPr="000652D5">
      <w:pPr>
        <w:spacing w:after="0"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ab/>
        <w:t xml:space="preserve"> </w:t>
      </w:r>
    </w:p>
    <w:p w:rsidRDefault="000652D5" w:rsidP="000652D5" w:rsidR="000652D5" w:rsidRPr="000652D5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jc w:val="center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>U Karlovcu 1. listopada 2018.</w:t>
      </w:r>
    </w:p>
    <w:p w:rsidRDefault="000652D5" w:rsidP="000652D5" w:rsidR="000652D5" w:rsidRPr="000652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 xml:space="preserve"> Stečajni sudac:</w:t>
      </w:r>
    </w:p>
    <w:p w:rsidRDefault="000652D5" w:rsidP="000652D5" w:rsidR="000652D5" w:rsidRPr="000652D5">
      <w:pPr>
        <w:spacing w:after="0"/>
        <w:jc w:val="center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0652D5" w:rsidP="000652D5" w:rsidR="000652D5" w:rsidRPr="000652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>Za točnost otpravka-ovlašteni službenik:</w:t>
      </w:r>
    </w:p>
    <w:p w:rsidRDefault="000652D5" w:rsidP="000652D5" w:rsidR="000652D5" w:rsidRPr="000652D5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0652D5" w:rsidP="000652D5" w:rsidR="000652D5" w:rsidRPr="000652D5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0652D5" w:rsidP="000652D5" w:rsidR="000652D5" w:rsidRPr="000652D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0652D5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0652D5" w:rsidP="000652D5" w:rsidR="000652D5" w:rsidRPr="000652D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0652D5" w:rsidP="000652D5" w:rsidR="000652D5" w:rsidRPr="000652D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290029"/>
      <w:docPartObj>
        <w:docPartGallery w:val="Page Numbers (Top of Page)"/>
        <w:docPartUnique/>
      </w:docPartObj>
    </w:sdtPr>
    <w:sdtContent>
      <w:p w:rsidRDefault="000652D5" w:rsidR="000652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652D5" w:rsidR="008333A9">
    <w:pPr>
      <w:pStyle w:val="Zaglavlje"/>
    </w:pPr>
    <w:r>
      <w:t>1 St-3386/17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2D5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38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St-3386/2017-19</izvorni_sadrzaj>
    <derivirana_varijabla naziv="DomainObject.Oznaka_1">St-3386/2017-19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3386</izvorni_sadrzaj>
    <derivirana_varijabla naziv="DomainObject.Predmet.Broj_1">3386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St-3386/2017</izvorni_sadrzaj>
    <derivirana_varijabla naziv="DomainObject.Predmet.OznakaBroj_1">St-3386/2017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JEDAN INTERVENCIJA d.o.o. zastupanog po punomoćniku Željko Lugarić</izvorni_sadrzaj>
    <derivirana_varijabla naziv="DomainObject.Predmet.ProtustrankaFormated_1">  A JEDAN INTERVENCIJA d.o.o. zastupanog po punomoćniku Željko Lugarić</derivirana_varijabla>
  </DomainObject.Predmet.ProtustrankaFormated>
  <DomainObject.Predmet.ProtustrankaFormatedOIB>
    <izvorni_sadrzaj>  A JEDAN INTERVENCIJA d.o.o., OIB 86391735631 zastupanog po punomoćniku Željko Lugarić</izvorni_sadrzaj>
    <derivirana_varijabla naziv="DomainObject.Predmet.ProtustrankaFormatedOIB_1">  A JEDAN INTERVENCIJA d.o.o., OIB 86391735631 zastupanog po punomoćniku Željko Lugarić</derivirana_varijabla>
  </DomainObject.Predmet.ProtustrankaFormatedOIB>
  <DomainObject.Predmet.ProtustrankaFormatedWithAdress>
    <izvorni_sadrzaj> A JEDAN INTERVENCIJA d.o.o., Folnegovićeva 10, 10000 Zagreb zastupanog po punomoćniku Željko Lugarić</izvorni_sadrzaj>
    <derivirana_varijabla naziv="DomainObject.Predmet.ProtustrankaFormatedWithAdress_1"> A JEDAN INTERVENCIJA d.o.o., Folnegovićeva 10, 10000 Zagreb zastupanog po punomoćniku Željko Lugarić</derivirana_varijabla>
  </DomainObject.Predmet.ProtustrankaFormatedWithAdress>
  <DomainObject.Predmet.ProtustrankaFormatedWithAdressOIB>
    <izvorni_sadrzaj> A JEDAN INTERVENCIJA d.o.o., OIB 86391735631, Folnegovićeva 10, 10000 Zagreb zastupanog po punomoćniku Željko Lugarić</izvorni_sadrzaj>
    <derivirana_varijabla naziv="DomainObject.Predmet.ProtustrankaFormatedWithAdressOIB_1"> A JEDAN INTERVENCIJA d.o.o., OIB 86391735631, Folnegovićeva 10, 10000 Zagreb zastupanog po punomoćniku Željko Lugarić</derivirana_varijabla>
  </DomainObject.Predmet.ProtustrankaFormatedWithAdressOIB>
  <DomainObject.Predmet.ProtustrankaWithAdress>
    <izvorni_sadrzaj>A JEDAN INTERVENCIJA d.o.o. Folnegovićeva 10, 10000 Zagreb</izvorni_sadrzaj>
    <derivirana_varijabla naziv="DomainObject.Predmet.ProtustrankaWithAdress_1">A JEDAN INTERVENCIJA d.o.o. Folnegovićeva 10, 10000 Zagreb</derivirana_varijabla>
  </DomainObject.Predmet.ProtustrankaWithAdress>
  <DomainObject.Predmet.ProtustrankaWithAdressOIB>
    <izvorni_sadrzaj>A JEDAN INTERVENCIJA d.o.o., OIB 86391735631, Folnegovićeva 10, 10000 Zagreb</izvorni_sadrzaj>
    <derivirana_varijabla naziv="DomainObject.Predmet.ProtustrankaWithAdressOIB_1">A JEDAN INTERVENCIJA d.o.o., OIB 86391735631, Folnegovićeva 10, 10000 Zagreb</derivirana_varijabla>
  </DomainObject.Predmet.ProtustrankaWithAdressOIB>
  <DomainObject.Predmet.ProtustrankaNazivFormated>
    <izvorni_sadrzaj>A JEDAN INTERVENCIJA d.o.o.</izvorni_sadrzaj>
    <derivirana_varijabla naziv="DomainObject.Predmet.ProtustrankaNazivFormated_1">A JEDAN INTERVENCIJA d.o.o.</derivirana_varijabla>
  </DomainObject.Predmet.ProtustrankaNazivFormated>
  <DomainObject.Predmet.ProtustrankaNazivFormatedOIB>
    <izvorni_sadrzaj>A JEDAN INTERVENCIJA d.o.o., OIB 86391735631</izvorni_sadrzaj>
    <derivirana_varijabla naziv="DomainObject.Predmet.ProtustrankaNazivFormatedOIB_1">A JEDAN INTERVENCIJA d.o.o., OIB 86391735631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INTERVENCIJA d.o.o. zastupanog po punomoćniku Željko Lugarić</item>
    </izvorni_sadrzaj>
    <derivirana_varijabla naziv="DomainObject.Predmet.ProtuStrankaListFormated_1">
      <item>A JEDAN INTERVENCIJA d.o.o. zastupanog po punomoćniku Željko Lugarić</item>
    </derivirana_varijabla>
  </DomainObject.Predmet.ProtuStrankaListFormated>
  <DomainObject.Predmet.ProtuStrankaListFormatedOIB>
    <izvorni_sadrzaj>
      <item>A JEDAN INTERVENCIJA d.o.o., OIB 86391735631 zastupanog po punomoćniku Željko Lugarić</item>
    </izvorni_sadrzaj>
    <derivirana_varijabla naziv="DomainObject.Predmet.ProtuStrankaListFormatedOIB_1">
      <item>A JEDAN INTERVENCIJA d.o.o., OIB 86391735631 zastupanog po punomoćniku Željko Lugarić</item>
    </derivirana_varijabla>
  </DomainObject.Predmet.ProtuStrankaListFormatedOIB>
  <DomainObject.Predmet.ProtuStrankaListFormatedWithAdress>
    <izvorni_sadrzaj>
      <item>A JEDAN INTERVENCIJA d.o.o., Folnegovićeva 10, 10000 Zagreb zastupanog po punomoćniku Željko Lugarić</item>
    </izvorni_sadrzaj>
    <derivirana_varijabla naziv="DomainObject.Predmet.ProtuStrankaListFormatedWithAdress_1">
      <item>A JEDAN INTERVENCIJA d.o.o., Folnegovićeva 10, 10000 Zagreb zastupanog po punomoćniku Željko Lugarić</item>
    </derivirana_varijabla>
  </DomainObject.Predmet.ProtuStrankaListFormatedWithAdress>
  <DomainObject.Predmet.ProtuStrankaListFormatedWithAdressOIB>
    <izvorni_sadrzaj>
      <item>A JEDAN INTERVENCIJA d.o.o., OIB 86391735631, Folnegovićeva 10, 10000 Zagreb zastupanog po punomoćniku Željko Lugarić</item>
    </izvorni_sadrzaj>
    <derivirana_varijabla naziv="DomainObject.Predmet.ProtuStrankaListFormatedWithAdressOIB_1">
      <item>A JEDAN INTERVENCIJA d.o.o., OIB 86391735631, Folnegovićeva 10, 10000 Zagreb zastupanog po punomoćniku Željko Lugarić</item>
    </derivirana_varijabla>
  </DomainObject.Predmet.ProtuStrankaListFormatedWithAdressOIB>
  <DomainObject.Predmet.ProtuStrankaListNazivFormated>
    <izvorni_sadrzaj>
      <item>A JEDAN INTERVENCIJA d.o.o.</item>
    </izvorni_sadrzaj>
    <derivirana_varijabla naziv="DomainObject.Predmet.ProtuStrankaListNazivFormated_1">
      <item>A JEDAN INTERVENCIJA d.o.o.</item>
    </derivirana_varijabla>
  </DomainObject.Predmet.ProtuStrankaListNazivFormated>
  <DomainObject.Predmet.ProtuStrankaListNazivFormatedOIB>
    <izvorni_sadrzaj>
      <item>A JEDAN INTERVENCIJA d.o.o., OIB 86391735631</item>
    </izvorni_sadrzaj>
    <derivirana_varijabla naziv="DomainObject.Predmet.ProtuStrankaListNazivFormatedOIB_1">
      <item>A JEDAN INTERVENCIJA d.o.o., OIB 86391735631</item>
    </derivirana_varijabla>
  </DomainObject.Predmet.ProtuStrankaListNazivFormatedOIB>
  <DomainObject.Predmet.OstaliListFormated>
    <izvorni_sadrzaj>
      <item>Željko Lugarić punomoćnik sudionika u postupku A JEDAN INTERVENCIJA d.o.o.</item>
    </izvorni_sadrzaj>
    <derivirana_varijabla naziv="DomainObject.Predmet.OstaliListFormated_1">
      <item>Željko Lugarić punomoćnik sudionika u postupku A JEDAN INTERVENCIJA d.o.o.</item>
    </derivirana_varijabla>
  </DomainObject.Predmet.OstaliListFormated>
  <DomainObject.Predmet.OstaliListFormatedOIB>
    <izvorni_sadrzaj>
      <item>Željko Lugarić, OIB 43193919450 punomoćnik sudionika u postupku A JEDAN INTERVENCIJA d.o.o.</item>
    </izvorni_sadrzaj>
    <derivirana_varijabla naziv="DomainObject.Predmet.OstaliListFormatedOIB_1">
      <item>Željko Lugarić, OIB 43193919450 punomoćnik sudionika u postupku A JEDAN INTERVENCIJA d.o.o.</item>
    </derivirana_varijabla>
  </DomainObject.Predmet.OstaliListFormatedOIB>
  <DomainObject.Predmet.OstaliListFormatedWithAdress>
    <izvorni_sadrzaj>
      <item>Željko Lugarić, Kačićeva 16, 10000 Zagreb punomoćnik sudionika u postupku A JEDAN INTERVENCIJA d.o.o.</item>
    </izvorni_sadrzaj>
    <derivirana_varijabla naziv="DomainObject.Predmet.OstaliListFormatedWithAdress_1">
      <item>Željko Lugarić, Kačićeva 16, 10000 Zagreb punomoćnik sudionika u postupku A JEDAN INTERVENCIJA d.o.o.</item>
    </derivirana_varijabla>
  </DomainObject.Predmet.OstaliListFormatedWithAdress>
  <DomainObject.Predmet.OstaliListFormatedWithAdressOIB>
    <izvorni_sadrzaj>
      <item>Željko Lugarić, OIB 43193919450, Kačićeva 16, 10000 Zagreb punomoćnik sudionika u postupku A JEDAN INTERVENCIJA d.o.o.</item>
    </izvorni_sadrzaj>
    <derivirana_varijabla naziv="DomainObject.Predmet.OstaliListFormatedWithAdressOIB_1">
      <item>Željko Lugarić, OIB 43193919450, Kačićeva 16, 10000 Zagreb punomoćnik sudionika u postupku A JEDAN INTERVENCIJA d.o.o.</item>
    </derivirana_varijabla>
  </DomainObject.Predmet.OstaliListFormatedWithAdressOIB>
  <DomainObject.Predmet.OstaliListNazivFormated>
    <izvorni_sadrzaj>
      <item>Željko Lugarić</item>
    </izvorni_sadrzaj>
    <derivirana_varijabla naziv="DomainObject.Predmet.OstaliListNazivFormated_1">
      <item>Željko Lugarić</item>
    </derivirana_varijabla>
  </DomainObject.Predmet.OstaliListNazivFormated>
  <DomainObject.Predmet.OstaliListNazivFormatedOIB>
    <izvorni_sadrzaj>
      <item>Željko Lugarić, OIB 43193919450</item>
    </izvorni_sadrzaj>
    <derivirana_varijabla naziv="DomainObject.Predmet.OstaliListNazivFormatedOIB_1">
      <item>Željko Lugarić, OIB 43193919450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St-3386/2017-19</izvorni_sadrzaj>
    <derivirana_varijabla naziv="DomainObject.PoslovniBrojDokumenta_1">St-3386/2017-19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INTERVENCIJA d.o.o.</izvorni_sadrzaj>
    <derivirana_varijabla naziv="DomainObject.Predmet.ProtustrankaIDrugi_1">A JEDAN INTERVENCIJA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 JEDAN INTERVENCIJA d.o.o., OIB 86391735631, Folnegovićeva 10, 10000 Zagreb</izvorni_sadrzaj>
    <derivirana_varijabla naziv="DomainObject.Predmet.ProtustrankaIDrugiAdressOIB_1">A JEDAN INTERVENCIJA d.o.o., OIB 86391735631,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INTERVENCIJA d.o.o.</item>
      <item>Željko Lugarić</item>
    </izvorni_sadrzaj>
    <derivirana_varijabla naziv="DomainObject.Predmet.SudioniciListNaziv_1">
      <item>FINA Regionalni centar Zagreb</item>
      <item>A JEDAN INTERVENCIJA d.o.o.</item>
      <item>Željko Lugarić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izvorni_sadrzaj>
    <derivirana_varijabla naziv="DomainObject.Predmet.SudioniciListAdressOIB_1"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494A0-ABEB-4901-8DA9-89459668F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2246</properties:Characters>
  <properties:Lines>72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2018-10-01T11:30:00Z</cp:lastPrinted>
  <dcterms:modified xmlns:xsi="http://www.w3.org/2001/XMLSchema-instance" xsi:type="dcterms:W3CDTF">2018-10-01T11:30:00Z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St-3386/2017-19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