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0cc6" w14:paraId="f7a0cc6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180134" w:rsidRPr="00180134">
        <w:rPr>
          <w:b/>
          <w:sz w:val="24"/>
        </w:rPr>
        <w:t>1578/2017-8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180134">
        <w:rPr>
          <w:b/>
          <w:sz w:val="24"/>
          <w:szCs w:val="24"/>
        </w:rPr>
        <w:t>BELLUM j.d.o.o. za proizvodnju, trgovinu i usluge, OIB 86143088281, Ulica I Industrijski odvojak 5, Nova Gradiška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E764CC">
        <w:rPr>
          <w:sz w:val="24"/>
          <w:szCs w:val="24"/>
        </w:rPr>
        <w:t>28</w:t>
      </w:r>
      <w:r w:rsidR="00180134">
        <w:rPr>
          <w:sz w:val="24"/>
          <w:szCs w:val="24"/>
        </w:rPr>
        <w:t>.veljače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DD3257" w:rsidR="00DD3257" w:rsidRPr="00180134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180134">
        <w:rPr>
          <w:sz w:val="24"/>
        </w:rPr>
        <w:t xml:space="preserve">Otvara se </w:t>
      </w:r>
      <w:r w:rsidR="00CA3724" w:rsidRPr="00180134">
        <w:rPr>
          <w:sz w:val="24"/>
        </w:rPr>
        <w:t xml:space="preserve"> </w:t>
      </w:r>
      <w:r w:rsidR="006F696C" w:rsidRPr="00180134">
        <w:rPr>
          <w:sz w:val="24"/>
        </w:rPr>
        <w:t xml:space="preserve">skraćeni </w:t>
      </w:r>
      <w:r w:rsidR="008D4896" w:rsidRPr="00180134">
        <w:rPr>
          <w:sz w:val="24"/>
        </w:rPr>
        <w:t>stečajni postupak nad dužnikom</w:t>
      </w:r>
      <w:r w:rsidR="00D85F19" w:rsidRPr="00180134">
        <w:rPr>
          <w:sz w:val="24"/>
        </w:rPr>
        <w:t xml:space="preserve"> </w:t>
      </w:r>
      <w:r w:rsidR="00180134">
        <w:rPr>
          <w:b/>
          <w:sz w:val="24"/>
          <w:szCs w:val="24"/>
        </w:rPr>
        <w:t>BELLUM j.d.o.o. za proizvodnju, trgovinu i usluge, OIB 86143088281, Ulica I Industrijski odvojak 5, Nova Gradiška.</w:t>
      </w:r>
    </w:p>
    <w:p w:rsidRDefault="00180134" w:rsidP="00180134" w:rsidR="00180134" w:rsidRPr="00180134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C065AE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DD3257">
        <w:rPr>
          <w:sz w:val="24"/>
        </w:rPr>
        <w:t>Za</w:t>
      </w:r>
      <w:r w:rsidR="00B41871" w:rsidRPr="00DD3257">
        <w:rPr>
          <w:sz w:val="24"/>
        </w:rPr>
        <w:t xml:space="preserve"> stečajnog </w:t>
      </w:r>
      <w:r w:rsidR="00772FAC" w:rsidRPr="00DD3257">
        <w:rPr>
          <w:sz w:val="24"/>
        </w:rPr>
        <w:t xml:space="preserve"> </w:t>
      </w:r>
      <w:r w:rsidR="00B41871" w:rsidRPr="00DD3257">
        <w:rPr>
          <w:sz w:val="24"/>
        </w:rPr>
        <w:t>upravitelja</w:t>
      </w:r>
      <w:r w:rsidR="00047129" w:rsidRPr="00DD3257">
        <w:rPr>
          <w:sz w:val="24"/>
        </w:rPr>
        <w:t xml:space="preserve"> imenuje se </w:t>
      </w:r>
      <w:r w:rsidR="00E764CC" w:rsidRPr="00C065AE">
        <w:rPr>
          <w:b/>
          <w:sz w:val="24"/>
        </w:rPr>
        <w:t xml:space="preserve">DAMIR CINCAR, </w:t>
      </w:r>
      <w:r w:rsidR="00C065AE" w:rsidRPr="00C065AE">
        <w:rPr>
          <w:b/>
          <w:sz w:val="24"/>
        </w:rPr>
        <w:t>dipl. ekonomist iz Osijeka, Svete Ane 15b, OIB 60464850994.</w:t>
      </w:r>
    </w:p>
    <w:p w:rsidRDefault="00DD3257" w:rsidP="00DD3257" w:rsidR="00DD3257" w:rsidRPr="00DD3257">
      <w:pPr>
        <w:pStyle w:val="Odlomakpopisa"/>
        <w:ind w:left="1080"/>
        <w:jc w:val="both"/>
        <w:rPr>
          <w:sz w:val="24"/>
        </w:rPr>
      </w:pPr>
    </w:p>
    <w:p w:rsidRDefault="006F696C" w:rsidP="00DD3257" w:rsidR="00DD3257" w:rsidRPr="00180134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180134">
        <w:rPr>
          <w:sz w:val="24"/>
        </w:rPr>
        <w:t>Zaključuje se skraćeni</w:t>
      </w:r>
      <w:r w:rsidR="00444D86" w:rsidRPr="00180134">
        <w:rPr>
          <w:sz w:val="24"/>
        </w:rPr>
        <w:t xml:space="preserve"> </w:t>
      </w:r>
      <w:r w:rsidR="00047129" w:rsidRPr="00180134">
        <w:rPr>
          <w:sz w:val="24"/>
        </w:rPr>
        <w:t xml:space="preserve"> stečajni postupak na dužnikom</w:t>
      </w:r>
      <w:r w:rsidR="00D85F19" w:rsidRPr="00180134">
        <w:rPr>
          <w:sz w:val="24"/>
        </w:rPr>
        <w:t xml:space="preserve"> </w:t>
      </w:r>
      <w:r w:rsidR="00180134">
        <w:rPr>
          <w:b/>
          <w:sz w:val="24"/>
          <w:szCs w:val="24"/>
        </w:rPr>
        <w:t>BELLUM j.d.o.o. za proizvodnju, trgovinu i usluge, OIB 86143088281, Ulica I Industrijski odvojak 5, Nova Gradiška.</w:t>
      </w:r>
    </w:p>
    <w:p w:rsidRDefault="00180134" w:rsidP="00180134" w:rsidR="00180134" w:rsidRPr="00180134">
      <w:pPr>
        <w:pStyle w:val="Odlomakpopisa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1/St-1578/2017-8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9E6D48" w:rsidP="003D475B" w:rsidR="009E6D48">
      <w:pPr>
        <w:jc w:val="center"/>
        <w:rPr>
          <w:sz w:val="24"/>
        </w:rPr>
      </w:pP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180134">
        <w:rPr>
          <w:sz w:val="24"/>
        </w:rPr>
        <w:t>21.studenog</w:t>
      </w:r>
      <w:r w:rsidR="005D74EC">
        <w:rPr>
          <w:sz w:val="24"/>
        </w:rPr>
        <w:t xml:space="preserve">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B479D5">
      <w:pPr>
        <w:ind w:left="720"/>
        <w:jc w:val="right"/>
        <w:rPr>
          <w:sz w:val="24"/>
        </w:rPr>
      </w:pPr>
      <w:r w:rsidRPr="00180134">
        <w:rPr>
          <w:b/>
          <w:sz w:val="24"/>
        </w:rPr>
        <w:t>Broj: 1/St-1578/2017-8</w:t>
      </w: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E764CC">
        <w:rPr>
          <w:sz w:val="24"/>
        </w:rPr>
        <w:t>28</w:t>
      </w:r>
      <w:r>
        <w:rPr>
          <w:sz w:val="24"/>
        </w:rPr>
        <w:t>.veljače 2018.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C065AE">
        <w:rPr>
          <w:sz w:val="24"/>
        </w:rPr>
        <w:t>, v.r.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660216" w:rsidP="00660216" w:rsidR="00660216">
      <w:pPr>
        <w:rPr>
          <w:sz w:val="24"/>
        </w:rPr>
      </w:pPr>
    </w:p>
    <w:p w:rsidRDefault="00660216" w:rsidP="00660216" w:rsidR="00660216">
      <w:pPr>
        <w:rPr>
          <w:sz w:val="24"/>
        </w:rPr>
      </w:pPr>
      <w:r>
        <w:rPr>
          <w:sz w:val="24"/>
        </w:rPr>
        <w:t>Dostaviti putem mrežne stranice e-Oglasna ploča</w:t>
      </w:r>
    </w:p>
    <w:p w:rsidRDefault="00660216" w:rsidP="00660216" w:rsidR="00660216" w:rsidRPr="00CD05AC">
      <w:pPr>
        <w:rPr>
          <w:b/>
          <w:sz w:val="24"/>
        </w:rPr>
      </w:pPr>
      <w:r>
        <w:rPr>
          <w:sz w:val="24"/>
        </w:rPr>
        <w:t>1.</w:t>
      </w:r>
      <w:r w:rsidRPr="00B41871">
        <w:rPr>
          <w:sz w:val="24"/>
        </w:rPr>
        <w:t>stečajnom upravitelju</w:t>
      </w:r>
      <w:r>
        <w:rPr>
          <w:sz w:val="24"/>
        </w:rPr>
        <w:t>, i putem pošte</w:t>
      </w:r>
    </w:p>
    <w:p w:rsidRDefault="00660216" w:rsidP="00660216" w:rsidR="00660216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660216" w:rsidP="00660216" w:rsidR="00660216">
      <w:pPr>
        <w:rPr>
          <w:sz w:val="24"/>
        </w:rPr>
      </w:pPr>
      <w:r>
        <w:rPr>
          <w:sz w:val="24"/>
        </w:rPr>
        <w:t>3. Porezna uprava</w:t>
      </w:r>
    </w:p>
    <w:p w:rsidRDefault="00660216" w:rsidP="00660216" w:rsidR="00660216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660216" w:rsidP="00660216" w:rsidR="00660216">
      <w:pPr>
        <w:rPr>
          <w:sz w:val="24"/>
        </w:rPr>
      </w:pPr>
      <w:r>
        <w:rPr>
          <w:sz w:val="24"/>
        </w:rPr>
        <w:t xml:space="preserve">5. predlagatelju </w:t>
      </w:r>
    </w:p>
    <w:p w:rsidRDefault="00660216" w:rsidP="00660216" w:rsidR="00660216">
      <w:pPr>
        <w:rPr>
          <w:sz w:val="24"/>
        </w:rPr>
      </w:pPr>
    </w:p>
    <w:p w:rsidRDefault="00660216" w:rsidP="00660216" w:rsidR="00660216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660216" w:rsidP="00660216" w:rsidR="00660216">
      <w:pPr>
        <w:rPr>
          <w:sz w:val="24"/>
        </w:rPr>
      </w:pPr>
      <w:r>
        <w:rPr>
          <w:sz w:val="24"/>
        </w:rPr>
        <w:t>7. registru suda, po pravomoćnosti</w:t>
      </w:r>
    </w:p>
    <w:p w:rsidRDefault="00660216" w:rsidP="00660216" w:rsidR="00660216">
      <w:pPr>
        <w:rPr>
          <w:sz w:val="24"/>
        </w:rPr>
      </w:pP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56C5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0216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21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21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18160.18</izvorni_sadrzaj>
    <derivirana_varijabla naziv="DomainObject.Predmet.InicijalnaVrijednost_1">18160.18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St-1578/2017</izvorni_sadrzaj>
    <derivirana_varijabla naziv="DomainObject.Predmet.OznakaBroj_1">St-1578/2017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BELLUM jednostavno društvo s ograničenom odgovornošću za proizvodnju, trgovinu i usluge</izvorni_sadrzaj>
    <derivirana_varijabla naziv="DomainObject.Predmet.ProtustrankaFormated_1">  BELLUM jednostavno društvo s ograničenom odgovornošću za proizvodnju, trgovinu i usluge</derivirana_varijabla>
  </DomainObject.Predmet.ProtustrankaFormated>
  <DomainObject.Predmet.ProtustrankaFormatedOIB>
    <izvorni_sadrzaj>  BELLUM jednostavno društvo s ograničenom odgovornošću za proizvodnju, trgovinu i usluge, OIB 86143088281</izvorni_sadrzaj>
    <derivirana_varijabla naziv="DomainObject.Predmet.ProtustrankaFormatedOIB_1">  BELLUM jednostavno društvo s ograničenom odgovornošću za proizvodnju, trgovinu i usluge, OIB 86143088281</derivirana_varijabla>
  </DomainObject.Predmet.ProtustrankaFormatedOIB>
  <DomainObject.Predmet.ProtustrankaFormatedWithAdress>
    <izvorni_sadrzaj> BELLUM jednostavno društvo s ograničenom odgovornošću za proizvodnju, trgovinu i usluge, Ulica I Industrijski odvojak 5, 35400 Nova Gradiška</izvorni_sadrzaj>
    <derivirana_varijabla naziv="DomainObject.Predmet.ProtustrankaFormatedWithAdress_1"> BELLUM jednostavno društvo s ograničenom odgovornošću za proizvodnju, trgovinu i usluge, Ulica I Industrijski odvojak 5, 35400 Nova Gradiška</derivirana_varijabla>
  </DomainObject.Predmet.ProtustrankaFormatedWithAdress>
  <DomainObject.Predmet.ProtustrankaFormatedWithAdressOIB>
    <izvorni_sadrzaj> BELLUM jednostavno društvo s ograničenom odgovornošću za proizvodnju, trgovinu i usluge, OIB 86143088281, Ulica I Industrijski odvojak 5, 35400 Nova Gradiška</izvorni_sadrzaj>
    <derivirana_varijabla naziv="DomainObject.Predmet.ProtustrankaFormatedWithAdressOIB_1"> BELLUM jednostavno društvo s ograničenom odgovornošću za proizvodnju, trgovinu i usluge, OIB 86143088281, Ulica I Industrijski odvojak 5, 35400 Nova Gradiška</derivirana_varijabla>
  </DomainObject.Predmet.ProtustrankaFormatedWithAdressOIB>
  <DomainObject.Predmet.ProtustrankaWithAdress>
    <izvorni_sadrzaj>BELLUM jednostavno društvo s ograničenom odgovornošću za proizvodnju, trgovinu i usluge Ulica I Industrijski odvojak 5, 35400 Nova Gradiška</izvorni_sadrzaj>
    <derivirana_varijabla naziv="DomainObject.Predmet.ProtustrankaWithAdress_1">BELLUM jednostavno društvo s ograničenom odgovornošću za proizvodnju, trgovinu i usluge Ulica I Industrijski odvojak 5, 35400 Nova Gradiška</derivirana_varijabla>
  </DomainObject.Predmet.ProtustrankaWithAdress>
  <DomainObject.Predmet.ProtustrankaWithAdressOIB>
    <izvorni_sadrzaj>BELLUM jednostavno društvo s ograničenom odgovornošću za proizvodnju, trgovinu i usluge, OIB 86143088281, Ulica I Industrijski odvojak 5, 35400 Nova Gradiška</izvorni_sadrzaj>
    <derivirana_varijabla naziv="DomainObject.Predmet.ProtustrankaWithAdressOIB_1">BELLUM jednostavno društvo s ograničenom odgovornošću za proizvodnju, trgovinu i usluge, OIB 86143088281, Ulica I Industrijski odvojak 5, 35400 Nova Gradiška</derivirana_varijabla>
  </DomainObject.Predmet.ProtustrankaWithAdressOIB>
  <DomainObject.Predmet.ProtustrankaNazivFormated>
    <izvorni_sadrzaj>BELLUM jednostavno društvo s ograničenom odgovornošću za proizvodnju, trgovinu i usluge</izvorni_sadrzaj>
    <derivirana_varijabla naziv="DomainObject.Predmet.ProtustrankaNazivFormated_1">BELLUM jednostavno društvo s ograničenom odgovornošću za proizvodnju, trgovinu i usluge</derivirana_varijabla>
  </DomainObject.Predmet.ProtustrankaNazivFormated>
  <DomainObject.Predmet.ProtustrankaNazivFormatedOIB>
    <izvorni_sadrzaj>BELLUM jednostavno društvo s ograničenom odgovornošću za proizvodnju, trgovinu i usluge, OIB 86143088281</izvorni_sadrzaj>
    <derivirana_varijabla naziv="DomainObject.Predmet.ProtustrankaNazivFormatedOIB_1">BELLUM jednostavno društvo s ograničenom odgovornošću za proizvodnju, trgovinu i usluge, OIB 86143088281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BELLUM jednostavno društvo s ograničenom odgovornošću za proizvodnju, trgovinu i usluge</item>
    </izvorni_sadrzaj>
    <derivirana_varijabla naziv="DomainObject.Predmet.ProtuStrankaListFormated_1">
      <item>BELLUM jednostavno društvo s ograničenom odgovornošću za proizvodnju, trgovinu i usluge</item>
    </derivirana_varijabla>
  </DomainObject.Predmet.ProtuStrankaListFormated>
  <DomainObject.Predmet.ProtuStrankaListFormatedOIB>
    <izvorni_sadrzaj>
      <item>BELLUM jednostavno društvo s ograničenom odgovornošću za proizvodnju, trgovinu i usluge, OIB 86143088281</item>
    </izvorni_sadrzaj>
    <derivirana_varijabla naziv="DomainObject.Predmet.ProtuStrankaListFormatedOIB_1">
      <item>BELLUM jednostavno društvo s ograničenom odgovornošću za proizvodnju, trgovinu i usluge, OIB 86143088281</item>
    </derivirana_varijabla>
  </DomainObject.Predmet.ProtuStrankaListFormatedOIB>
  <DomainObject.Predmet.ProtuStrankaListFormatedWithAdress>
    <izvorni_sadrzaj>
      <item>BELLUM jednostavno društvo s ograničenom odgovornošću za proizvodnju, trgovinu i usluge, Ulica I Industrijski odvojak 5, 35400 Nova Gradiška</item>
    </izvorni_sadrzaj>
    <derivirana_varijabla naziv="DomainObject.Predmet.ProtuStrankaListFormatedWithAdress_1">
      <item>BELLUM jednostavno društvo s ograničenom odgovornošću za proizvodnju, trgovinu i usluge, Ulica I Industrijski odvojak 5, 35400 Nova Gradiška</item>
    </derivirana_varijabla>
  </DomainObject.Predmet.ProtuStrankaListFormatedWithAdress>
  <DomainObject.Predmet.ProtuStrankaListFormatedWithAdressOIB>
    <izvorni_sadrzaj>
      <item>BELLUM jednostavno društvo s ograničenom odgovornošću za proizvodnju, trgovinu i usluge, OIB 86143088281, Ulica I Industrijski odvojak 5, 35400 Nova Gradiška</item>
    </izvorni_sadrzaj>
    <derivirana_varijabla naziv="DomainObject.Predmet.ProtuStrankaListFormatedWithAdressOIB_1">
      <item>BELLUM jednostavno društvo s ograničenom odgovornošću za proizvodnju, trgovinu i usluge, OIB 86143088281, Ulica I Industrijski odvojak 5, 35400 Nova Gradiška</item>
    </derivirana_varijabla>
  </DomainObject.Predmet.ProtuStrankaListFormatedWithAdressOIB>
  <DomainObject.Predmet.ProtuStrankaListNazivFormated>
    <izvorni_sadrzaj>
      <item>BELLUM jednostavno društvo s ograničenom odgovornošću za proizvodnju, trgovinu i usluge</item>
    </izvorni_sadrzaj>
    <derivirana_varijabla naziv="DomainObject.Predmet.ProtuStrankaListNazivFormated_1">
      <item>BELLUM jednostavno društvo s ograničenom odgovornošću za proizvodnju, trgovinu i usluge</item>
    </derivirana_varijabla>
  </DomainObject.Predmet.ProtuStrankaListNazivFormated>
  <DomainObject.Predmet.ProtuStrankaListNazivFormatedOIB>
    <izvorni_sadrzaj>
      <item>BELLUM jednostavno društvo s ograničenom odgovornošću za proizvodnju, trgovinu i usluge, OIB 86143088281</item>
    </izvorni_sadrzaj>
    <derivirana_varijabla naziv="DomainObject.Predmet.ProtuStrankaListNazivFormatedOIB_1">
      <item>BELLUM jednostavno društvo s ograničenom odgovornošću za proizvodnju, trgovinu i usluge, OIB 86143088281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BELLUM jednostavno društvo s ograničenom odgovornošću za proizvodnju, trgovinu i usluge</izvorni_sadrzaj>
    <derivirana_varijabla naziv="DomainObject.Predmet.ProtustrankaIDrugi_1">BELLUM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BELLUM jednostavno društvo s ograničenom odgovornošću za proizvodnju, trgovinu i usluge, OIB 86143088281, Ulica I Industrijski odvojak 5, 35400 Nova Gradiška</izvorni_sadrzaj>
    <derivirana_varijabla naziv="DomainObject.Predmet.ProtustrankaIDrugiAdressOIB_1">BELLUM jednostavno društvo s ograničenom odgovornošću za proizvodnju, trgovinu i usluge, OIB 86143088281, Ulica I Industrijski odvojak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BELLUM jednostavno društvo s ograničenom odgovornošću za proizvodnju, trgovinu i usluge</item>
    </izvorni_sadrzaj>
    <derivirana_varijabla naziv="DomainObject.Predmet.SudioniciListNaziv_1">
      <item>Financijska agencija</item>
      <item>BELLUM jednostavno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BELLUM jednostavno društvo s ograničenom odgovornošću za proizvodnju, trgovinu i usluge, OIB 86143088281, Ulica I Industrijski odvojak 5,35400 Nova Gradiška</item>
    </izvorni_sadrzaj>
    <derivirana_varijabla naziv="DomainObject.Predmet.SudioniciListAdressOIB_1">
      <item>Financijska agencija, OIB 85821130368, Ulica grada Vukovara 70,10000 Zagreb</item>
      <item>BELLUM jednostavno društvo s ograničenom odgovornošću za proizvodnju, trgovinu i usluge, OIB 86143088281, Ulica I Industrijski odvojak 5,35400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86143088281</item>
    </izvorni_sadrzaj>
    <derivirana_varijabla naziv="DomainObject.Predmet.SudioniciListNazivOIB_1">
      <item>, OIB 85821130368</item>
      <item>, OIB 86143088281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855</properties:Words>
  <properties:Characters>4792</properties:Characters>
  <properties:Lines>134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2018-02-27T07:43:00Z</dcterms:created>
  <dc:creator>Trgovacki sud</dc:creator>
  <cp:lastModifiedBy>wsadmin</cp:lastModifiedBy>
  <cp:lastPrinted>2018-02-28T09:54:00Z</cp:lastPrinted>
  <dcterms:modified xmlns:xsi="http://www.w3.org/2001/XMLSchema-instance" xsi:type="dcterms:W3CDTF">2018-02-28T09:54:00Z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St-1578-17.docx)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