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0fccb" w14:paraId="b00fccb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F96FFD">
        <w:rPr>
          <w:b/>
        </w:rPr>
        <w:t>921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065D0C" w:rsidRPr="00AA59CA">
        <w:t>GREGO LEVANTE d.o.o., Omiš, Put Vrila 24, OIB: 25090545671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 xml:space="preserve">Pozivaju se osobe koje imaju pravni interes da se provede stečajni postupak nad dužnikom </w:t>
      </w:r>
      <w:r w:rsidR="00065D0C" w:rsidRPr="00AA59CA">
        <w:t>GREGO LEVANTE d.o.o., Omiš, Put Vrila 24, OIB: 25090545671</w:t>
      </w:r>
      <w:r w:rsidR="00065D0C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A86E52">
        <w:t>9</w:t>
      </w:r>
      <w:r w:rsidR="00F96FFD">
        <w:t>21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F96FFD">
        <w:t>25</w:t>
      </w:r>
      <w:r w:rsidR="00E67B41">
        <w:t xml:space="preserve">. </w:t>
      </w:r>
      <w:r w:rsidR="00F96FFD">
        <w:t>rujna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065D0C" w:rsidRPr="00AA59CA">
        <w:t>GREGO LEVANTE d.o.o., Omiš, Put Vrila 24, OIB: 25090545671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A86E52">
        <w:t>05</w:t>
      </w:r>
      <w:r w:rsidR="006F2714" w:rsidRPr="00FD428F">
        <w:t xml:space="preserve">. </w:t>
      </w:r>
      <w:r w:rsidR="00581894" w:rsidRPr="00FD428F">
        <w:t>li</w:t>
      </w:r>
      <w:r w:rsidR="001A3B57">
        <w:t>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F96FFD">
        <w:t>398</w:t>
      </w:r>
      <w:r w:rsidR="00DC43DF" w:rsidRPr="00FD428F">
        <w:t>.</w:t>
      </w:r>
      <w:r w:rsidR="00F96FFD">
        <w:t>822,19</w:t>
      </w:r>
      <w:r w:rsidR="00A86E52">
        <w:t>71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DC1489" w:rsidRPr="00FD428F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F96FFD">
        <w:t>402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2E40A6" w:rsidRPr="00FD428F">
        <w:rPr>
          <w:b/>
        </w:rPr>
        <w:t xml:space="preserve"> 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62A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A86E52">
          <w:t>9</w:t>
        </w:r>
        <w:r w:rsidR="00F96FFD">
          <w:t>21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7C25"/>
    <w:rsid w:val="00080B45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8362A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A1BAA"/>
    <w:rsid w:val="00BA3950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62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62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62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62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62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62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62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62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St-921/2017</izvorni_sadrzaj>
    <derivirana_varijabla naziv="DomainObject.Predmet.OznakaBroj_1">St-921/2017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GREGO LEVANTE,  društvo s ograničenom odgovornošću, za građenje i usluge</izvorni_sadrzaj>
    <derivirana_varijabla naziv="DomainObject.Predmet.ProtustrankaFormated_1">  GREGO LEVANTE,  društvo s ograničenom odgovornošću, za građenje i usluge</derivirana_varijabla>
  </DomainObject.Predmet.ProtustrankaFormated>
  <DomainObject.Predmet.ProtustrankaFormatedOIB>
    <izvorni_sadrzaj>  GREGO LEVANTE,  društvo s ograničenom odgovornošću, za građenje i usluge, OIB 25090545671</izvorni_sadrzaj>
    <derivirana_varijabla naziv="DomainObject.Predmet.ProtustrankaFormatedOIB_1">  GREGO LEVANTE,  društvo s ograničenom odgovornošću, za građenje i usluge, OIB 25090545671</derivirana_varijabla>
  </DomainObject.Predmet.ProtustrankaFormatedOIB>
  <DomainObject.Predmet.ProtustrankaFormatedWithAdress>
    <izvorni_sadrzaj> GREGO LEVANTE,  društvo s ograničenom odgovornošću, za građenje i usluge, Put Vrila 24, 21310 Omiš</izvorni_sadrzaj>
    <derivirana_varijabla naziv="DomainObject.Predmet.ProtustrankaFormatedWithAdress_1"> GREGO LEVANTE,  društvo s ograničenom odgovornošću, za građenje i usluge, Put Vrila 24, 21310 Omiš</derivirana_varijabla>
  </DomainObject.Predmet.ProtustrankaFormatedWithAdress>
  <DomainObject.Predmet.ProtustrankaFormatedWithAdressOIB>
    <izvorni_sadrzaj> GREGO LEVANTE,  društvo s ograničenom odgovornošću, za građenje i usluge, OIB 25090545671, Put Vrila 24, 21310 Omiš</izvorni_sadrzaj>
    <derivirana_varijabla naziv="DomainObject.Predmet.ProtustrankaFormatedWithAdressOIB_1"> GREGO LEVANTE,  društvo s ograničenom odgovornošću, za građenje i usluge, OIB 25090545671, Put Vrila 24, 21310 Omiš</derivirana_varijabla>
  </DomainObject.Predmet.ProtustrankaFormatedWithAdressOIB>
  <DomainObject.Predmet.ProtustrankaWithAdress>
    <izvorni_sadrzaj>GREGO LEVANTE,  društvo s ograničenom odgovornošću, za građenje i usluge Put Vrila 24, 21310 Omiš</izvorni_sadrzaj>
    <derivirana_varijabla naziv="DomainObject.Predmet.ProtustrankaWithAdress_1">GREGO LEVANTE,  društvo s ograničenom odgovornošću, za građenje i usluge Put Vrila 24, 21310 Omiš</derivirana_varijabla>
  </DomainObject.Predmet.ProtustrankaWithAdress>
  <DomainObject.Predmet.ProtustrankaWithAdressOIB>
    <izvorni_sadrzaj>GREGO LEVANTE,  društvo s ograničenom odgovornošću, za građenje i usluge, OIB 25090545671, Put Vrila 24, 21310 Omiš</izvorni_sadrzaj>
    <derivirana_varijabla naziv="DomainObject.Predmet.ProtustrankaWithAdressOIB_1">GREGO LEVANTE,  društvo s ograničenom odgovornošću, za građenje i usluge, OIB 25090545671, Put Vrila 24, 21310 Omiš</derivirana_varijabla>
  </DomainObject.Predmet.ProtustrankaWithAdressOIB>
  <DomainObject.Predmet.ProtustrankaNazivFormated>
    <izvorni_sadrzaj>GREGO LEVANTE,  društvo s ograničenom odgovornošću, za građenje i usluge</izvorni_sadrzaj>
    <derivirana_varijabla naziv="DomainObject.Predmet.ProtustrankaNazivFormated_1">GREGO LEVANTE,  društvo s ograničenom odgovornošću, za građenje i usluge</derivirana_varijabla>
  </DomainObject.Predmet.ProtustrankaNazivFormated>
  <DomainObject.Predmet.ProtustrankaNazivFormatedOIB>
    <izvorni_sadrzaj>GREGO LEVANTE,  društvo s ograničenom odgovornošću, za građenje i usluge, OIB 25090545671</izvorni_sadrzaj>
    <derivirana_varijabla naziv="DomainObject.Predmet.ProtustrankaNazivFormatedOIB_1">GREGO LEVANTE,  društvo s ograničenom odgovornošću, za građenje i usluge, OIB 25090545671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412544.05</izvorni_sadrzaj>
    <derivirana_varijabla naziv="DomainObject.Predmet.TrenutnaVrijednost_1">412544.05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GREGO LEVANTE,  društvo s ograničenom odgovornošću, za građenje i usluge</item>
    </izvorni_sadrzaj>
    <derivirana_varijabla naziv="DomainObject.Predmet.ProtuStrankaListFormated_1">
      <item>GREGO LEVANTE,  društvo s ograničenom odgovornošću, za građenje i usluge</item>
    </derivirana_varijabla>
  </DomainObject.Predmet.ProtuStrankaListFormated>
  <DomainObject.Predmet.ProtuStrankaListFormatedOIB>
    <izvorni_sadrzaj>
      <item>GREGO LEVANTE,  društvo s ograničenom odgovornošću, za građenje i usluge, OIB 25090545671</item>
    </izvorni_sadrzaj>
    <derivirana_varijabla naziv="DomainObject.Predmet.ProtuStrankaListFormatedOIB_1">
      <item>GREGO LEVANTE,  društvo s ograničenom odgovornošću, za građenje i usluge, OIB 25090545671</item>
    </derivirana_varijabla>
  </DomainObject.Predmet.ProtuStrankaListFormatedOIB>
  <DomainObject.Predmet.ProtuStrankaListFormatedWithAdress>
    <izvorni_sadrzaj>
      <item>GREGO LEVANTE,  društvo s ograničenom odgovornošću, za građenje i usluge, Put Vrila 24, 21310 Omiš</item>
    </izvorni_sadrzaj>
    <derivirana_varijabla naziv="DomainObject.Predmet.ProtuStrankaListFormatedWithAdress_1">
      <item>GREGO LEVANTE,  društvo s ograničenom odgovornošću, za građenje i usluge, Put Vrila 24, 21310 Omiš</item>
    </derivirana_varijabla>
  </DomainObject.Predmet.ProtuStrankaListFormatedWithAdress>
  <DomainObject.Predmet.ProtuStrankaListFormatedWithAdressOIB>
    <izvorni_sadrzaj>
      <item>GREGO LEVANTE,  društvo s ograničenom odgovornošću, za građenje i usluge, OIB 25090545671, Put Vrila 24, 21310 Omiš</item>
    </izvorni_sadrzaj>
    <derivirana_varijabla naziv="DomainObject.Predmet.ProtuStrankaListFormatedWithAdressOIB_1">
      <item>GREGO LEVANTE,  društvo s ograničenom odgovornošću, za građenje i usluge, OIB 25090545671, Put Vrila 24, 21310 Omiš</item>
    </derivirana_varijabla>
  </DomainObject.Predmet.ProtuStrankaListFormatedWithAdressOIB>
  <DomainObject.Predmet.ProtuStrankaListNazivFormated>
    <izvorni_sadrzaj>
      <item>GREGO LEVANTE,  društvo s ograničenom odgovornošću, za građenje i usluge</item>
    </izvorni_sadrzaj>
    <derivirana_varijabla naziv="DomainObject.Predmet.ProtuStrankaListNazivFormated_1">
      <item>GREGO LEVANTE,  društvo s ograničenom odgovornošću, za građenje i usluge</item>
    </derivirana_varijabla>
  </DomainObject.Predmet.ProtuStrankaListNazivFormated>
  <DomainObject.Predmet.ProtuStrankaListNazivFormatedOIB>
    <izvorni_sadrzaj>
      <item>GREGO LEVANTE,  društvo s ograničenom odgovornošću, za građenje i usluge, OIB 25090545671</item>
    </izvorni_sadrzaj>
    <derivirana_varijabla naziv="DomainObject.Predmet.ProtuStrankaListNazivFormatedOIB_1">
      <item>GREGO LEVANTE,  društvo s ograničenom odgovornošću, za građenje i usluge, OIB 25090545671</item>
    </derivirana_varijabla>
  </DomainObject.Predmet.ProtuStrankaListNazivFormatedOIB>
  <DomainObject.Predmet.OstaliListFormated>
    <izvorni_sadrzaj>
      <item>Vedran Vukman</item>
    </izvorni_sadrzaj>
    <derivirana_varijabla naziv="DomainObject.Predmet.OstaliListFormated_1">
      <item>Vedran Vukman</item>
    </derivirana_varijabla>
  </DomainObject.Predmet.OstaliListFormated>
  <DomainObject.Predmet.OstaliListFormatedOIB>
    <izvorni_sadrzaj>
      <item>Vedran Vukman, OIB 86968568244</item>
    </izvorni_sadrzaj>
    <derivirana_varijabla naziv="DomainObject.Predmet.OstaliListFormatedOIB_1">
      <item>Vedran Vukman, OIB 86968568244</item>
    </derivirana_varijabla>
  </DomainObject.Predmet.OstaliListFormatedOIB>
  <DomainObject.Predmet.OstaliListFormatedWithAdress>
    <izvorni_sadrzaj>
      <item>Vedran Vukman, Mažuranićevo Šetalište 55, 21000 Split</item>
    </izvorni_sadrzaj>
    <derivirana_varijabla naziv="DomainObject.Predmet.OstaliListFormatedWithAdress_1">
      <item>Vedran Vukman, Mažuranićevo Šetalište 55, 21000 Split</item>
    </derivirana_varijabla>
  </DomainObject.Predmet.OstaliListFormatedWithAdress>
  <DomainObject.Predmet.OstaliListFormatedWithAdressOIB>
    <izvorni_sadrzaj>
      <item>Vedran Vukman, OIB 86968568244, Mažuranićevo Šetalište 55, 21000 Split</item>
    </izvorni_sadrzaj>
    <derivirana_varijabla naziv="DomainObject.Predmet.OstaliListFormatedWithAdressOIB_1">
      <item>Vedran Vukman, OIB 86968568244, Mažuranićevo Šetalište 55, 21000 Split</item>
    </derivirana_varijabla>
  </DomainObject.Predmet.OstaliListFormatedWithAdressOIB>
  <DomainObject.Predmet.OstaliListNazivFormated>
    <izvorni_sadrzaj>
      <item>Vedran Vukman</item>
    </izvorni_sadrzaj>
    <derivirana_varijabla naziv="DomainObject.Predmet.OstaliListNazivFormated_1">
      <item>Vedran Vukman</item>
    </derivirana_varijabla>
  </DomainObject.Predmet.OstaliListNazivFormated>
  <DomainObject.Predmet.OstaliListNazivFormatedOIB>
    <izvorni_sadrzaj>
      <item>Vedran Vukman, OIB 86968568244</item>
    </izvorni_sadrzaj>
    <derivirana_varijabla naziv="DomainObject.Predmet.OstaliListNazivFormatedOIB_1">
      <item>Vedran Vukman, OIB 86968568244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GREGO LEVANTE,  društvo s ograničenom odgovornošću, za građenje i usluge</izvorni_sadrzaj>
    <derivirana_varijabla naziv="DomainObject.Predmet.ProtustrankaIDrugi_1">GREGO LEVANTE,  društvo s ograničenom odgovornošću,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GREGO LEVANTE,  društvo s ograničenom odgovornošću, za građenje i usluge, OIB 25090545671, Put Vrila 24, 21310 Omiš</izvorni_sadrzaj>
    <derivirana_varijabla naziv="DomainObject.Predmet.ProtustrankaIDrugiAdressOIB_1">GREGO LEVANTE,  društvo s ograničenom odgovornošću, za građenje i usluge, OIB 25090545671, Put Vrila 24,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GREGO LEVANTE,  društvo s ograničenom odgovornošću, za građenje i usluge</item>
      <item>FINANCIJSKA AGENCIJA, RC SPLIT</item>
      <item>Vedran Vukman</item>
    </izvorni_sadrzaj>
    <derivirana_varijabla naziv="DomainObject.Predmet.SudioniciListNaziv_1">
      <item>GREGO LEVANTE,  društvo s ograničenom odgovornošću, za građenje i usluge</item>
      <item>FINANCIJSKA AGENCIJA, RC SPLIT</item>
      <item>Vedran Vukman</item>
    </derivirana_varijabla>
  </DomainObject.Predmet.SudioniciListNaziv>
  <DomainObject.Predmet.SudioniciListAdressOIB>
    <izvorni_sadrzaj>
      <item>GREGO LEVANTE,  društvo s ograničenom odgovornošću, za građenje i usluge, OIB 25090545671, Put Vrila 24,21310 Omiš</item>
      <item>FINANCIJSKA AGENCIJA, RC SPLIT, OIB 85821130368, Mažuranićevo šetalište 24 b,21000 Split</item>
      <item>Vedran Vukman, OIB 86968568244, Mažuranićevo Šetalište 55,21000 Split</item>
    </izvorni_sadrzaj>
    <derivirana_varijabla naziv="DomainObject.Predmet.SudioniciListAdressOIB_1">
      <item>GREGO LEVANTE,  društvo s ograničenom odgovornošću, za građenje i usluge, OIB 25090545671, Put Vrila 24,21310 Omiš</item>
      <item>FINANCIJSKA AGENCIJA, RC SPLIT, OIB 85821130368, Mažuranićevo šetalište 24 b,21000 Split</item>
      <item>Vedran Vukman, OIB 86968568244, Mažuranićevo Šetalište 55,21000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25090545671</item>
      <item>, OIB 85821130368</item>
      <item>, OIB 86968568244</item>
    </izvorni_sadrzaj>
    <derivirana_varijabla naziv="DomainObject.Predmet.SudioniciListNazivOIB_1">
      <item>, OIB 25090545671</item>
      <item>, OIB 85821130368</item>
      <item>, OIB 86968568244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60809-E219-4E28-938F-F1481D2B3C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3488</properties:Characters>
  <properties:Lines>94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2018-07-03T11:32:00Z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(921-17 -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