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c4ba" w14:paraId="13dc4ba" w:rsidRDefault="009C5131" w:rsidP="009C5131" w:rsidR="009C5131" w:rsidRPr="004C0806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4C0806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4C0806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4C080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4C080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4C080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4C0806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>Šibenik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Perivoj L. Marune 1,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4C0806">
        <w:rPr>
          <w:rFonts w:cs="Times New Roman" w:hAnsi="Times New Roman" w:ascii="Times New Roman"/>
          <w:sz w:val="24"/>
          <w:szCs w:val="24"/>
        </w:rPr>
        <w:t xml:space="preserve"> </w:t>
      </w:r>
      <w:r w:rsidR="004C0806" w:rsidRPr="004C0806">
        <w:rPr>
          <w:rFonts w:cs="Times New Roman" w:hAnsi="Times New Roman" w:ascii="Times New Roman"/>
          <w:sz w:val="24"/>
          <w:szCs w:val="24"/>
        </w:rPr>
        <w:t>KARNEVALSKA UDRUGA "MURTERSKE POKLADE", Murter, Butina 2, OIB: 27133276025,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25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6978A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23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4C0806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>25</w:t>
      </w:r>
      <w:r w:rsidR="00705555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4C0806" w:rsidRPr="004C0806">
        <w:rPr>
          <w:rFonts w:cs="Times New Roman" w:hAnsi="Times New Roman" w:ascii="Times New Roman"/>
          <w:sz w:val="24"/>
          <w:szCs w:val="24"/>
        </w:rPr>
        <w:t>KARNEVALSKA UDRUGA "MURTERSKE POKLADE", Murter, Butina 2, OIB: 27133276025</w:t>
      </w:r>
      <w:r w:rsidR="00705555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4C0806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>25</w:t>
      </w:r>
      <w:r w:rsidR="001C14F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="006978A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listopada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0851D9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6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4C0806">
        <w:rPr>
          <w:rFonts w:cs="Times New Roman" w:eastAsia="Calibri" w:hAnsi="Times New Roman" w:ascii="Times New Roman"/>
          <w:noProof w:val="false"/>
          <w:sz w:val="24"/>
          <w:szCs w:val="24"/>
        </w:rPr>
        <w:t>19.645,50</w:t>
      </w:r>
      <w:r w:rsidR="006E4179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4C080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6978A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4C080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6978A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="00C02B2C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4C0806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4C0806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6978A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23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4C0806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6978AB" w:rsidP="00780846" w:rsidR="0099753B" w:rsidRPr="004C0806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6978AB" w:rsidP="00780846" w:rsidR="009C5131" w:rsidRPr="004C0806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4C0806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</w:p>
    <w:p w:rsidRDefault="009C5131" w:rsidP="0099753B" w:rsidR="0044449D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99753B" w:rsidR="006978A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4C0806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4C0806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4C0806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4C0806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4C0806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4C0806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4C0806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4C0806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0239C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4C0806" w:rsidRPr="009C5131">
      <w:rPr>
        <w:rFonts w:cs="Times New Roman" w:hAnsi="Times New Roman" w:ascii="Times New Roman"/>
        <w:sz w:val="24"/>
        <w:szCs w:val="24"/>
      </w:rPr>
      <w:t>Poslovni broj: 5 St-</w:t>
    </w:r>
    <w:r w:rsidR="004C0806">
      <w:rPr>
        <w:rFonts w:cs="Times New Roman" w:hAnsi="Times New Roman" w:ascii="Times New Roman"/>
        <w:sz w:val="24"/>
        <w:szCs w:val="24"/>
      </w:rPr>
      <w:t>1096/16-11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6978AB">
      <w:rPr>
        <w:rFonts w:cs="Times New Roman" w:hAnsi="Times New Roman" w:ascii="Times New Roman"/>
        <w:sz w:val="24"/>
        <w:szCs w:val="24"/>
      </w:rPr>
      <w:t>1</w:t>
    </w:r>
    <w:r w:rsidR="004C0806">
      <w:rPr>
        <w:rFonts w:cs="Times New Roman" w:hAnsi="Times New Roman" w:ascii="Times New Roman"/>
        <w:sz w:val="24"/>
        <w:szCs w:val="24"/>
      </w:rPr>
      <w:t>096</w:t>
    </w:r>
    <w:r>
      <w:rPr>
        <w:rFonts w:cs="Times New Roman" w:hAnsi="Times New Roman" w:ascii="Times New Roman"/>
        <w:sz w:val="24"/>
        <w:szCs w:val="24"/>
      </w:rPr>
      <w:t>/1</w:t>
    </w:r>
    <w:r w:rsidR="000851D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0851D9">
      <w:rPr>
        <w:rFonts w:cs="Times New Roman" w:hAnsi="Times New Roman" w:ascii="Times New Roman"/>
        <w:sz w:val="24"/>
        <w:szCs w:val="24"/>
      </w:rPr>
      <w:t>1</w:t>
    </w:r>
    <w:r w:rsidR="004C0806">
      <w:rPr>
        <w:rFonts w:cs="Times New Roman" w:hAnsi="Times New Roman" w:ascii="Times New Roman"/>
        <w:sz w:val="24"/>
        <w:szCs w:val="24"/>
      </w:rPr>
      <w:t>1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0239C"/>
    <w:rsid w:val="00223D57"/>
    <w:rsid w:val="0044449D"/>
    <w:rsid w:val="004C0806"/>
    <w:rsid w:val="0058023C"/>
    <w:rsid w:val="006978AB"/>
    <w:rsid w:val="006D6E54"/>
    <w:rsid w:val="006E4179"/>
    <w:rsid w:val="00705555"/>
    <w:rsid w:val="00780846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39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39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39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39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KARNEVALSKA UDRUGA "MURTERSKE POKLADE"</izvorni_sadrzaj>
    <derivirana_varijabla naziv="DomainObject.Predmet.ProtustrankaFormated_1">  KARNEVALSKA UDRUGA "MURTERSKE POKLADE"</derivirana_varijabla>
  </DomainObject.Predmet.ProtustrankaFormated>
  <DomainObject.Predmet.ProtustrankaFormatedOIB>
    <izvorni_sadrzaj>  KARNEVALSKA UDRUGA "MURTERSKE POKLADE", OIB 27133276025</izvorni_sadrzaj>
    <derivirana_varijabla naziv="DomainObject.Predmet.ProtustrankaFormatedOIB_1">  KARNEVALSKA UDRUGA "MURTERSKE POKLADE", OIB 27133276025</derivirana_varijabla>
  </DomainObject.Predmet.ProtustrankaFormatedOIB>
  <DomainObject.Predmet.ProtustrankaFormatedWithAdress>
    <izvorni_sadrzaj> KARNEVALSKA UDRUGA "MURTERSKE POKLADE", Butina 2, 22243 Murter</izvorni_sadrzaj>
    <derivirana_varijabla naziv="DomainObject.Predmet.ProtustrankaFormatedWithAdress_1"> KARNEVALSKA UDRUGA "MURTERSKE POKLADE", Butina 2, 22243 Murter</derivirana_varijabla>
  </DomainObject.Predmet.ProtustrankaFormatedWithAdress>
  <DomainObject.Predmet.ProtustrankaFormatedWithAdressOIB>
    <izvorni_sadrzaj> KARNEVALSKA UDRUGA "MURTERSKE POKLADE", OIB 27133276025, Butina 2, 22243 Murter</izvorni_sadrzaj>
    <derivirana_varijabla naziv="DomainObject.Predmet.ProtustrankaFormatedWithAdressOIB_1"> KARNEVALSKA UDRUGA "MURTERSKE POKLADE", OIB 27133276025, Butina 2, 22243 Murter</derivirana_varijabla>
  </DomainObject.Predmet.ProtustrankaFormatedWithAdressOIB>
  <DomainObject.Predmet.ProtustrankaWithAdress>
    <izvorni_sadrzaj>KARNEVALSKA UDRUGA "MURTERSKE POKLADE" Butina 2, 22243 Murter</izvorni_sadrzaj>
    <derivirana_varijabla naziv="DomainObject.Predmet.ProtustrankaWithAdress_1">KARNEVALSKA UDRUGA "MURTERSKE POKLADE" Butina 2, 22243 Murter</derivirana_varijabla>
  </DomainObject.Predmet.ProtustrankaWithAdress>
  <DomainObject.Predmet.ProtustrankaWithAdressOIB>
    <izvorni_sadrzaj>KARNEVALSKA UDRUGA "MURTERSKE POKLADE", OIB 27133276025, Butina 2, 22243 Murter</izvorni_sadrzaj>
    <derivirana_varijabla naziv="DomainObject.Predmet.ProtustrankaWithAdressOIB_1">KARNEVALSKA UDRUGA "MURTERSKE POKLADE", OIB 27133276025, Butina 2, 22243 Murter</derivirana_varijabla>
  </DomainObject.Predmet.ProtustrankaWithAdressOIB>
  <DomainObject.Predmet.ProtustrankaNazivFormated>
    <izvorni_sadrzaj>KARNEVALSKA UDRUGA "MURTERSKE POKLADE"</izvorni_sadrzaj>
    <derivirana_varijabla naziv="DomainObject.Predmet.ProtustrankaNazivFormated_1">KARNEVALSKA UDRUGA "MURTERSKE POKLADE"</derivirana_varijabla>
  </DomainObject.Predmet.ProtustrankaNazivFormated>
  <DomainObject.Predmet.ProtustrankaNazivFormatedOIB>
    <izvorni_sadrzaj>KARNEVALSKA UDRUGA "MURTERSKE POKLADE", OIB 27133276025</izvorni_sadrzaj>
    <derivirana_varijabla naziv="DomainObject.Predmet.ProtustrankaNazivFormatedOIB_1">KARNEVALSKA UDRUGA "MURTERSKE POKLADE", OIB 27133276025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KARNEVALSKA UDRUGA "MURTERSKE POKLADE"</item>
    </izvorni_sadrzaj>
    <derivirana_varijabla naziv="DomainObject.Predmet.ProtuStrankaListFormated_1">
      <item>KARNEVALSKA UDRUGA "MURTERSKE POKLADE"</item>
    </derivirana_varijabla>
  </DomainObject.Predmet.ProtuStrankaListFormated>
  <DomainObject.Predmet.ProtuStrankaListFormatedOIB>
    <izvorni_sadrzaj>
      <item>KARNEVALSKA UDRUGA "MURTERSKE POKLADE", OIB 27133276025</item>
    </izvorni_sadrzaj>
    <derivirana_varijabla naziv="DomainObject.Predmet.ProtuStrankaListFormatedOIB_1">
      <item>KARNEVALSKA UDRUGA "MURTERSKE POKLADE", OIB 27133276025</item>
    </derivirana_varijabla>
  </DomainObject.Predmet.ProtuStrankaListFormatedOIB>
  <DomainObject.Predmet.ProtuStrankaListFormatedWithAdress>
    <izvorni_sadrzaj>
      <item>KARNEVALSKA UDRUGA "MURTERSKE POKLADE", Butina 2, 22243 Murter</item>
    </izvorni_sadrzaj>
    <derivirana_varijabla naziv="DomainObject.Predmet.ProtuStrankaListFormatedWithAdress_1">
      <item>KARNEVALSKA UDRUGA "MURTERSKE POKLADE", Butina 2, 22243 Murter</item>
    </derivirana_varijabla>
  </DomainObject.Predmet.ProtuStrankaListFormatedWithAdress>
  <DomainObject.Predmet.ProtuStrankaListFormatedWithAdressOIB>
    <izvorni_sadrzaj>
      <item>KARNEVALSKA UDRUGA "MURTERSKE POKLADE", OIB 27133276025, Butina 2, 22243 Murter</item>
    </izvorni_sadrzaj>
    <derivirana_varijabla naziv="DomainObject.Predmet.ProtuStrankaListFormatedWithAdressOIB_1">
      <item>KARNEVALSKA UDRUGA "MURTERSKE POKLADE", OIB 27133276025, Butina 2, 22243 Murter</item>
    </derivirana_varijabla>
  </DomainObject.Predmet.ProtuStrankaListFormatedWithAdressOIB>
  <DomainObject.Predmet.ProtuStrankaListNazivFormated>
    <izvorni_sadrzaj>
      <item>KARNEVALSKA UDRUGA "MURTERSKE POKLADE"</item>
    </izvorni_sadrzaj>
    <derivirana_varijabla naziv="DomainObject.Predmet.ProtuStrankaListNazivFormated_1">
      <item>KARNEVALSKA UDRUGA "MURTERSKE POKLADE"</item>
    </derivirana_varijabla>
  </DomainObject.Predmet.ProtuStrankaListNazivFormated>
  <DomainObject.Predmet.ProtuStrankaListNazivFormatedOIB>
    <izvorni_sadrzaj>
      <item>KARNEVALSKA UDRUGA "MURTERSKE POKLADE", OIB 27133276025</item>
    </izvorni_sadrzaj>
    <derivirana_varijabla naziv="DomainObject.Predmet.ProtuStrankaListNazivFormatedOIB_1">
      <item>KARNEVALSKA UDRUGA "MURTERSKE POKLADE", OIB 27133276025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KARNEVALSKA UDRUGA "MURTERSKE POKLADE"</izvorni_sadrzaj>
    <derivirana_varijabla naziv="DomainObject.Predmet.ProtustrankaIDrugi_1">KARNEVALSKA UDRUGA "MURTERSKE POKLADE"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KARNEVALSKA UDRUGA "MURTERSKE POKLADE", OIB 27133276025, Butina 2, 22243 Murter</izvorni_sadrzaj>
    <derivirana_varijabla naziv="DomainObject.Predmet.ProtustrankaIDrugiAdressOIB_1">KARNEVALSKA UDRUGA "MURTERSKE POKLADE", OIB 27133276025,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KARNEVALSKA UDRUGA "MURTERSKE POKLADE"</item>
    </izvorni_sadrzaj>
    <derivirana_varijabla naziv="DomainObject.Predmet.SudioniciListNaziv_1">
      <item>FINA - Podružnica Šibenik</item>
      <item>KARNEVALSKA UDRUGA "MURTERSKE POKLADE"</item>
    </derivirana_varijabla>
  </DomainObject.Predmet.SudioniciListNaziv>
  <DomainObject.Predmet.SudioniciListAdressOIB>
    <izvorni_sadrzaj>
      <item>FINA - Podružnica Šibenik, OIB 85821130368, Perivoj L. Marune 1,22000 Šibenik</item>
      <item>KARNEVALSKA UDRUGA "MURTERSKE POKLADE", OIB 27133276025, Butina 2,22243 Murter</item>
    </izvorni_sadrzaj>
    <derivirana_varijabla naziv="DomainObject.Predmet.SudioniciListAdressOIB_1">
      <item>FINA - Podružnica Šibenik, OIB 85821130368, Perivoj L. Marune 1,22000 Šibenik</item>
      <item>KARNEVALSKA UDRUGA "MURTERSKE POKLADE", OIB 27133276025,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27133276025</item>
    </izvorni_sadrzaj>
    <derivirana_varijabla naziv="DomainObject.Predmet.SudioniciListNazivOIB_1">
      <item>, OIB 85821130368</item>
      <item>, OIB 27133276025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2249</properties:Characters>
  <properties:Lines>68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2017-03-23T10:36:00Z</dcterms:created>
  <dc:creator>Krešimir Torbarina</dc:creator>
  <cp:lastModifiedBy>Merlina Klišmanić</cp:lastModifiedBy>
  <cp:lastPrinted>2017-03-23T10:37:00Z</cp:lastPrinted>
  <dcterms:modified xmlns:xsi="http://www.w3.org/2001/XMLSchema-instance" xsi:type="dcterms:W3CDTF">2017-03-23T11:50:00Z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