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AB400A" w:rsidR="00003BF9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003BF9" w:rsidP="00AB400A" w:rsidR="00003BF9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03BF9" w:rsidP="00AB400A" w:rsidR="00003BF9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003BF9" w:rsidP="00AB400A" w:rsidR="00003BF9" w:rsidRPr="009077C2">
            <w:pPr>
              <w:jc w:val="center"/>
            </w:pPr>
            <w:r>
              <w:t xml:space="preserve">Trgovački sud u Osijeku   </w:t>
            </w:r>
          </w:p>
          <w:p w:rsidRDefault="00003BF9" w:rsidP="00AB400A" w:rsidR="00003BF9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AB400A" w:rsidR="00003BF9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03BF9" w:rsidP="00AB400A" w:rsidR="00003BF9" w:rsidRPr="00974EE9">
            <w:pPr>
              <w:pStyle w:val="VSVerzija"/>
              <w:jc w:val="center"/>
            </w:pPr>
            <w:r>
              <w:t>Poslovni broj: 13 St-</w:t>
            </w:r>
            <w:r w:rsidR="00C03807">
              <w:t>2225/16-70</w:t>
            </w:r>
          </w:p>
        </w:tc>
      </w:tr>
    </w:tbl>
    <w:p w14:textId="dd1a840" w14:paraId="dd1a840" w:rsidRDefault="00003BF9" w:rsidP="00003BF9" w:rsidR="00003BF9">
      <w:pPr>
        <w:jc w:val="both"/>
        <w15:collapsed w:val="false"/>
      </w:pPr>
    </w:p>
    <w:p w:rsidRDefault="00003BF9" w:rsidP="00003BF9" w:rsidR="00003BF9">
      <w:pPr>
        <w:jc w:val="both"/>
      </w:pPr>
    </w:p>
    <w:p w:rsidRDefault="00C03807" w:rsidP="00003BF9" w:rsidR="00C03807">
      <w:pPr>
        <w:jc w:val="both"/>
      </w:pPr>
    </w:p>
    <w:p w:rsidRDefault="00003BF9" w:rsidP="00003BF9" w:rsidR="00003BF9">
      <w:pPr>
        <w:jc w:val="both"/>
      </w:pPr>
    </w:p>
    <w:p w:rsidRDefault="00003BF9" w:rsidP="00003BF9" w:rsidR="00003BF9">
      <w:pPr>
        <w:jc w:val="center"/>
      </w:pPr>
      <w:r>
        <w:t>R E P U B L I K A  H R V A T S K A</w:t>
      </w:r>
    </w:p>
    <w:p w:rsidRDefault="00003BF9" w:rsidP="00003BF9" w:rsidR="00003BF9">
      <w:pPr>
        <w:jc w:val="center"/>
      </w:pPr>
    </w:p>
    <w:p w:rsidRDefault="00003BF9" w:rsidP="00003BF9" w:rsidR="00003BF9">
      <w:pPr>
        <w:jc w:val="center"/>
      </w:pPr>
      <w:r>
        <w:t>R J E Š E N J E</w:t>
      </w:r>
    </w:p>
    <w:p w:rsidRDefault="00003BF9" w:rsidP="00003BF9" w:rsidR="00003BF9">
      <w:pPr>
        <w:pStyle w:val="Tijeloteksta"/>
        <w:ind w:left="360"/>
        <w:jc w:val="center"/>
        <w:rPr>
          <w:b/>
          <w:bCs/>
        </w:rPr>
      </w:pPr>
    </w:p>
    <w:p w:rsidRDefault="00003BF9" w:rsidP="00003BF9" w:rsidR="00003BF9"/>
    <w:p w:rsidRDefault="00003BF9" w:rsidP="00003BF9" w:rsidR="00003BF9"/>
    <w:p w:rsidRDefault="00C03807" w:rsidP="00C03807" w:rsidR="00C03807">
      <w:pPr>
        <w:pStyle w:val="Tijeloteksta"/>
        <w:ind w:firstLine="708"/>
      </w:pPr>
      <w:r>
        <w:t xml:space="preserve">Trgovački sud u Osijeku, po sucu pojedincu Jadranki Herman kao stečajnom sucu, u stečajnom postupku nad stečajnom masom iza EMPORIUM d.o.o. u stečaju Osijek, Trg Bana Josipa Jelačića 27, MBS 030179018, OIB 84554658227, dana 10. prosinca  2018.       </w:t>
      </w:r>
    </w:p>
    <w:p w:rsidRDefault="00003BF9" w:rsidP="00003BF9" w:rsidR="00003BF9">
      <w:pPr>
        <w:jc w:val="both"/>
      </w:pPr>
    </w:p>
    <w:p w:rsidRDefault="00003BF9" w:rsidP="00003BF9" w:rsidR="00003BF9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14B93" w:rsidP="002C0DA2" w:rsidR="00D14B93">
      <w:pPr>
        <w:rPr>
          <w:b/>
          <w:sz w:val="28"/>
          <w:szCs w:val="28"/>
        </w:rPr>
      </w:pPr>
    </w:p>
    <w:p w:rsidRDefault="00D14B93" w:rsidP="00070460" w:rsidR="009E0188">
      <w:pPr>
        <w:ind w:left="705"/>
        <w:jc w:val="both"/>
      </w:pPr>
      <w:r>
        <w:t>Određuje se završno ročište vjerovnika</w:t>
      </w:r>
      <w:r w:rsidR="00C03807">
        <w:t xml:space="preserve"> u stečajnom postupku nad stečajnom masom iza EMPORIUM d.o.o. u stečaju Osijek, Trg Bana Josipa Jelačića 27, MBS 030179018, OIB 84554658227</w:t>
      </w:r>
      <w:r w:rsidR="00003BF9">
        <w:t xml:space="preserve">, </w:t>
      </w:r>
      <w:r>
        <w:t>za dan</w:t>
      </w:r>
    </w:p>
    <w:p w:rsidRDefault="00070460" w:rsidP="00070460" w:rsidR="00070460" w:rsidRPr="009E0188">
      <w:pPr>
        <w:ind w:left="705"/>
        <w:jc w:val="both"/>
      </w:pPr>
    </w:p>
    <w:p w:rsidRDefault="00003BF9" w:rsidP="003F3D54" w:rsidR="00D14B93">
      <w:pPr>
        <w:jc w:val="center"/>
      </w:pPr>
      <w:r>
        <w:t>2</w:t>
      </w:r>
      <w:r w:rsidR="00C03807">
        <w:t>9. siječanj</w:t>
      </w:r>
      <w:r>
        <w:t xml:space="preserve"> 2019</w:t>
      </w:r>
      <w:r w:rsidR="009E0188" w:rsidRPr="009E0188">
        <w:t xml:space="preserve">. </w:t>
      </w:r>
      <w:r w:rsidR="00D14B93" w:rsidRPr="009E0188">
        <w:t xml:space="preserve">godine s početkom u </w:t>
      </w:r>
      <w:r w:rsidR="00AC7F30">
        <w:t>10,00</w:t>
      </w:r>
      <w:r w:rsidR="00D14B93" w:rsidRPr="009E0188">
        <w:t xml:space="preserve"> sati</w:t>
      </w:r>
    </w:p>
    <w:p w:rsidRDefault="00070460" w:rsidP="003F3D54" w:rsidR="00070460" w:rsidRPr="003F3D54">
      <w:pPr>
        <w:jc w:val="center"/>
      </w:pP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>ijeku, Zagrebačka 2, soba broj 22</w:t>
      </w:r>
      <w:r w:rsidR="00AC7F30">
        <w:t>/I,</w:t>
      </w:r>
      <w:r w:rsidR="00A503DA">
        <w:t xml:space="preserve"> </w:t>
      </w:r>
      <w:r w:rsidR="009E0188">
        <w:t>sa  sljedećim dnevnim redom:</w:t>
      </w:r>
    </w:p>
    <w:p w:rsidRDefault="00070460" w:rsidP="00D14B93" w:rsidR="00070460">
      <w:pPr>
        <w:ind w:left="705"/>
        <w:jc w:val="both"/>
      </w:pPr>
    </w:p>
    <w:p w:rsidRDefault="00526999" w:rsidP="00070460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D14B93" w:rsidP="00D14B93" w:rsidR="00D14B93">
      <w:pPr>
        <w:jc w:val="both"/>
      </w:pPr>
    </w:p>
    <w:p w:rsidRDefault="009E0188" w:rsidP="00072ADA" w:rsidR="00D14B93">
      <w:pPr>
        <w:jc w:val="center"/>
      </w:pPr>
      <w:r>
        <w:t>U Osijeku</w:t>
      </w:r>
      <w:r w:rsidR="00C03807">
        <w:t xml:space="preserve"> 10. prosinac </w:t>
      </w:r>
      <w:r>
        <w:t xml:space="preserve">2018. </w:t>
      </w:r>
    </w:p>
    <w:p w:rsidRDefault="00C03807" w:rsidP="00072ADA" w:rsidR="00C03807">
      <w:pPr>
        <w:jc w:val="center"/>
      </w:pPr>
    </w:p>
    <w:p w:rsidRDefault="00575F8B" w:rsidP="00072ADA" w:rsidR="00575F8B" w:rsidRPr="009E0188">
      <w:pPr>
        <w:jc w:val="center"/>
      </w:pPr>
    </w:p>
    <w:p w:rsidRDefault="00003BF9" w:rsidP="00003BF9" w:rsidR="00003BF9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003BF9" w:rsidP="00003BF9" w:rsidR="00003BF9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003BF9" w:rsidP="00003BF9" w:rsidR="00003BF9"/>
    <w:p w:rsidRDefault="00003BF9" w:rsidP="00003BF9" w:rsidR="00003BF9"/>
    <w:p w:rsidRDefault="00003BF9" w:rsidP="00D14B93" w:rsidR="00A503DA">
      <w:pPr>
        <w:jc w:val="both"/>
      </w:pPr>
      <w:r>
        <w:t>UPUTA O PRAVNOM LIJEKU:</w:t>
      </w:r>
    </w:p>
    <w:p w:rsidRDefault="00A503DA" w:rsidP="00D14B93" w:rsidR="003F3D54">
      <w:pPr>
        <w:jc w:val="both"/>
      </w:pPr>
      <w:r>
        <w:t>Protiv ovog rj</w:t>
      </w:r>
      <w:r w:rsidR="003C016A">
        <w:t>ešenja nije dopuštena žalba (članak 27</w:t>
      </w:r>
      <w:r>
        <w:t>8.</w:t>
      </w:r>
      <w:r w:rsidR="003C016A">
        <w:t xml:space="preserve"> ZPP-a u vezi s člankom</w:t>
      </w:r>
      <w:r w:rsidR="00C03807">
        <w:t xml:space="preserve"> 10</w:t>
      </w:r>
      <w:r>
        <w:t>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</w:t>
      </w:r>
      <w:r w:rsidR="00C03807">
        <w:t>i upravitelj Bojan Sudarević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</w:t>
      </w:r>
    </w:p>
    <w:p w:rsidRDefault="000C20F1" w:rsidP="00C03807" w:rsidR="000C20F1">
      <w:pPr>
        <w:ind w:left="720"/>
        <w:jc w:val="both"/>
      </w:pPr>
    </w:p>
    <w:sectPr w:rsidSect="00575F8B" w:rsidR="000C20F1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BF9"/>
    <w:rsid w:val="00020E57"/>
    <w:rsid w:val="00027F50"/>
    <w:rsid w:val="0005396D"/>
    <w:rsid w:val="00070460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77831"/>
    <w:rsid w:val="00190AA6"/>
    <w:rsid w:val="0019752C"/>
    <w:rsid w:val="001A0170"/>
    <w:rsid w:val="001A6201"/>
    <w:rsid w:val="001B004A"/>
    <w:rsid w:val="001C4693"/>
    <w:rsid w:val="001E294A"/>
    <w:rsid w:val="001E75FC"/>
    <w:rsid w:val="00212F71"/>
    <w:rsid w:val="002142C7"/>
    <w:rsid w:val="00223C8E"/>
    <w:rsid w:val="00275CB7"/>
    <w:rsid w:val="00283484"/>
    <w:rsid w:val="00291B9C"/>
    <w:rsid w:val="002B5550"/>
    <w:rsid w:val="002C0DA2"/>
    <w:rsid w:val="002D56BB"/>
    <w:rsid w:val="00313F98"/>
    <w:rsid w:val="00327B99"/>
    <w:rsid w:val="00340E2C"/>
    <w:rsid w:val="00343E51"/>
    <w:rsid w:val="003643E1"/>
    <w:rsid w:val="003B6100"/>
    <w:rsid w:val="003B7710"/>
    <w:rsid w:val="003C016A"/>
    <w:rsid w:val="003D65AF"/>
    <w:rsid w:val="003E08E5"/>
    <w:rsid w:val="003E147C"/>
    <w:rsid w:val="003E350A"/>
    <w:rsid w:val="003E675B"/>
    <w:rsid w:val="003E7503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75F8B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356BB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9332C"/>
    <w:rsid w:val="00AB56F9"/>
    <w:rsid w:val="00AC2C6D"/>
    <w:rsid w:val="00AC7F30"/>
    <w:rsid w:val="00AE227B"/>
    <w:rsid w:val="00BC33DE"/>
    <w:rsid w:val="00BF22CB"/>
    <w:rsid w:val="00C03807"/>
    <w:rsid w:val="00C1381A"/>
    <w:rsid w:val="00C15361"/>
    <w:rsid w:val="00C1649E"/>
    <w:rsid w:val="00C3654E"/>
    <w:rsid w:val="00C9197B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customStyle="true" w:styleId="VSVerzija" w:type="paragraph">
    <w:name w:val="VS_Verzija"/>
    <w:basedOn w:val="Normal"/>
    <w:rsid w:val="00003BF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E7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customStyle="1" w:styleId="VSVerzija" w:type="paragraph">
    <w:name w:val="VS_Verzija"/>
    <w:basedOn w:val="Normal"/>
    <w:rsid w:val="00003BF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E7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EMPORIUM d.o.o. za proizvodnju, trgovinu i usluge</izvorni_sadrzaj>
    <derivirana_varijabla naziv="DomainObject.Predmet.ProtustrankaFormated_1">  EMPORIUM d.o.o. za proizvodnju, trgovinu i usluge</derivirana_varijabla>
  </DomainObject.Predmet.ProtustrankaFormated>
  <DomainObject.Predmet.ProtustrankaFormatedOIB>
    <izvorni_sadrzaj>  EMPORIUM d.o.o. za proizvodnju, trgovinu i usluge, OIB 04905149931</izvorni_sadrzaj>
    <derivirana_varijabla naziv="DomainObject.Predmet.ProtustrankaFormatedOIB_1">  EMPORIUM d.o.o. za proizvodnju, trgovinu i usluge, OIB 04905149931</derivirana_varijabla>
  </DomainObject.Predmet.ProtustrankaFormatedOIB>
  <DomainObject.Predmet.ProtustrankaFormatedWithAdress>
    <izvorni_sadrzaj> EMPORIUM d.o.o. za proizvodnju, trgovinu i usluge, Tri Ruže 32, 32000 Vukovar</izvorni_sadrzaj>
    <derivirana_varijabla naziv="DomainObject.Predmet.ProtustrankaFormatedWithAdress_1"> EMPORIUM d.o.o. za proizvodnju, trgovinu i usluge, Tri Ruže 32, 32000 Vukovar</derivirana_varijabla>
  </DomainObject.Predmet.ProtustrankaFormatedWithAdress>
  <DomainObject.Predmet.ProtustrankaFormatedWithAdressOIB>
    <izvorni_sadrzaj> EMPORIUM d.o.o. za proizvodnju, trgovinu i usluge, OIB 04905149931, Tri Ruže 32, 32000 Vukovar</izvorni_sadrzaj>
    <derivirana_varijabla naziv="DomainObject.Predmet.ProtustrankaFormatedWithAdressOIB_1"> EMPORIUM d.o.o. za proizvodnju, trgovinu i usluge, OIB 04905149931, Tri Ruže 32, 32000 Vukovar</derivirana_varijabla>
  </DomainObject.Predmet.ProtustrankaFormatedWithAdressOIB>
  <DomainObject.Predmet.ProtustrankaWithAdress>
    <izvorni_sadrzaj>EMPORIUM d.o.o. za proizvodnju, trgovinu i usluge Tri Ruže 32, 32000 Vukovar</izvorni_sadrzaj>
    <derivirana_varijabla naziv="DomainObject.Predmet.ProtustrankaWithAdress_1">EMPORIUM d.o.o. za proizvodnju, trgovinu i usluge Tri Ruže 32, 32000 Vukovar</derivirana_varijabla>
  </DomainObject.Predmet.ProtustrankaWithAdress>
  <DomainObject.Predmet.ProtustrankaWithAdressOIB>
    <izvorni_sadrzaj>EMPORIUM d.o.o. za proizvodnju, trgovinu i usluge, OIB 04905149931, Tri Ruže 32, 32000 Vukovar</izvorni_sadrzaj>
    <derivirana_varijabla naziv="DomainObject.Predmet.ProtustrankaWithAdressOIB_1">EMPORIUM d.o.o. za proizvodnju, trgovinu i usluge, OIB 04905149931, Tri Ruže 32, 32000 Vukovar</derivirana_varijabla>
  </DomainObject.Predmet.ProtustrankaWithAdressOIB>
  <DomainObject.Predmet.ProtustrankaNazivFormated>
    <izvorni_sadrzaj>EMPORIUM d.o.o. za proizvodnju, trgovinu i usluge</izvorni_sadrzaj>
    <derivirana_varijabla naziv="DomainObject.Predmet.ProtustrankaNazivFormated_1">EMPORIUM d.o.o. za proizvodnju, trgovinu i usluge</derivirana_varijabla>
  </DomainObject.Predmet.ProtustrankaNazivFormated>
  <DomainObject.Predmet.ProtustrankaNazivFormatedOIB>
    <izvorni_sadrzaj>EMPORIUM d.o.o. za proizvodnju, trgovinu i usluge, OIB 04905149931</izvorni_sadrzaj>
    <derivirana_varijabla naziv="DomainObject.Predmet.ProtustrankaNazivFormatedOIB_1">EMPORIUM d.o.o. za proizvodnju, trgovinu i usluge, OIB 04905149931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Lender</izvorni_sadrzaj>
    <derivirana_varijabla naziv="DomainObject.Predmet.StrankaFormated_1">  Janko Lender</derivirana_varijabla>
  </DomainObject.Predmet.StrankaFormated>
  <DomainObject.Predmet.StrankaFormatedOIB>
    <izvorni_sadrzaj>  Janko Lender, OIB 53904640279</izvorni_sadrzaj>
    <derivirana_varijabla naziv="DomainObject.Predmet.StrankaFormatedOIB_1">  Janko Lender, OIB 53904640279</derivirana_varijabla>
  </DomainObject.Predmet.StrankaFormatedOIB>
  <DomainObject.Predmet.StrankaFormatedWithAdress>
    <izvorni_sadrzaj> Janko Lender, Varljenska cesta 7a, 51410 Opatija</izvorni_sadrzaj>
    <derivirana_varijabla naziv="DomainObject.Predmet.StrankaFormatedWithAdress_1"> Janko Lender, Varljenska cesta 7a, 51410 Opatija</derivirana_varijabla>
  </DomainObject.Predmet.StrankaFormatedWithAdress>
  <DomainObject.Predmet.StrankaFormatedWithAdressOIB>
    <izvorni_sadrzaj> Janko Lender, OIB 53904640279, Varljenska cesta 7a, 51410 Opatija</izvorni_sadrzaj>
    <derivirana_varijabla naziv="DomainObject.Predmet.StrankaFormatedWithAdressOIB_1"> Janko Lender, OIB 53904640279, Varljenska cesta 7a, 51410 Opatija</derivirana_varijabla>
  </DomainObject.Predmet.StrankaFormatedWithAdressOIB>
  <DomainObject.Predmet.StrankaWithAdress>
    <izvorni_sadrzaj>Janko Lender Varljenska cesta 7a,51410 Opatija</izvorni_sadrzaj>
    <derivirana_varijabla naziv="DomainObject.Predmet.StrankaWithAdress_1">Janko Lender Varljenska cesta 7a,51410 Opatija</derivirana_varijabla>
  </DomainObject.Predmet.StrankaWithAdress>
  <DomainObject.Predmet.StrankaWithAdressOIB>
    <izvorni_sadrzaj>Janko Lender, OIB 53904640279, Varljenska cesta 7a,51410 Opatija</izvorni_sadrzaj>
    <derivirana_varijabla naziv="DomainObject.Predmet.StrankaWithAdressOIB_1">Janko Lender, OIB 53904640279, Varljenska cesta 7a,51410 Opatija</derivirana_varijabla>
  </DomainObject.Predmet.StrankaWithAdressOIB>
  <DomainObject.Predmet.StrankaNazivFormated>
    <izvorni_sadrzaj>Janko Lender</izvorni_sadrzaj>
    <derivirana_varijabla naziv="DomainObject.Predmet.StrankaNazivFormated_1">Janko Lender</derivirana_varijabla>
  </DomainObject.Predmet.StrankaNazivFormated>
  <DomainObject.Predmet.StrankaNazivFormatedOIB>
    <izvorni_sadrzaj>Janko Lender, OIB 53904640279</izvorni_sadrzaj>
    <derivirana_varijabla naziv="DomainObject.Predmet.StrankaNazivFormatedOIB_1">Janko Lender, OIB 53904640279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Janko Lender</item>
    </izvorni_sadrzaj>
    <derivirana_varijabla naziv="DomainObject.Predmet.StrankaListFormated_1">
      <item>Janko Lender</item>
    </derivirana_varijabla>
  </DomainObject.Predmet.StrankaListFormated>
  <DomainObject.Predmet.StrankaListFormatedOIB>
    <izvorni_sadrzaj>
      <item>Janko Lender, OIB 53904640279</item>
    </izvorni_sadrzaj>
    <derivirana_varijabla naziv="DomainObject.Predmet.StrankaListFormatedOIB_1">
      <item>Janko Lender, OIB 53904640279</item>
    </derivirana_varijabla>
  </DomainObject.Predmet.StrankaListFormatedOIB>
  <DomainObject.Predmet.StrankaListFormatedWithAdress>
    <izvorni_sadrzaj>
      <item>Janko Lender, Varljenska cesta 7a, 51410 Opatija</item>
    </izvorni_sadrzaj>
    <derivirana_varijabla naziv="DomainObject.Predmet.StrankaListFormatedWithAdress_1">
      <item>Janko Lender, Varljenska cesta 7a, 51410 Opatija</item>
    </derivirana_varijabla>
  </DomainObject.Predmet.StrankaListFormatedWithAdress>
  <DomainObject.Predmet.StrankaListFormatedWithAdressOIB>
    <izvorni_sadrzaj>
      <item>Janko Lender, OIB 53904640279, Varljenska cesta 7a, 51410 Opatija</item>
    </izvorni_sadrzaj>
    <derivirana_varijabla naziv="DomainObject.Predmet.StrankaListFormatedWithAdressOIB_1">
      <item>Janko Lender, OIB 53904640279, Varljenska cesta 7a, 51410 Opatija</item>
    </derivirana_varijabla>
  </DomainObject.Predmet.StrankaListFormatedWithAdressOIB>
  <DomainObject.Predmet.StrankaListNazivFormated>
    <izvorni_sadrzaj>
      <item>Janko Lender</item>
    </izvorni_sadrzaj>
    <derivirana_varijabla naziv="DomainObject.Predmet.StrankaListNazivFormated_1">
      <item>Janko Lender</item>
    </derivirana_varijabla>
  </DomainObject.Predmet.StrankaListNazivFormated>
  <DomainObject.Predmet.StrankaListNazivFormatedOIB>
    <izvorni_sadrzaj>
      <item>Janko Lender, OIB 53904640279</item>
    </izvorni_sadrzaj>
    <derivirana_varijabla naziv="DomainObject.Predmet.StrankaListNazivFormatedOIB_1">
      <item>Janko Lender, OIB 53904640279</item>
    </derivirana_varijabla>
  </DomainObject.Predmet.StrankaListNazivFormatedOIB>
  <DomainObject.Predmet.ProtuStrankaListFormated>
    <izvorni_sadrzaj>
      <item>EMPORIUM d.o.o. za proizvodnju, trgovinu i usluge</item>
    </izvorni_sadrzaj>
    <derivirana_varijabla naziv="DomainObject.Predmet.ProtuStrankaListFormated_1">
      <item>EMPORIUM d.o.o. za proizvodnju, trgovinu i usluge</item>
    </derivirana_varijabla>
  </DomainObject.Predmet.ProtuStrankaListFormated>
  <DomainObject.Predmet.ProtuStrankaListFormatedOIB>
    <izvorni_sadrzaj>
      <item>EMPORIUM d.o.o. za proizvodnju, trgovinu i usluge, OIB 04905149931</item>
    </izvorni_sadrzaj>
    <derivirana_varijabla naziv="DomainObject.Predmet.ProtuStrankaListFormatedOIB_1">
      <item>EMPORIUM d.o.o. za proizvodnju, trgovinu i usluge, OIB 04905149931</item>
    </derivirana_varijabla>
  </DomainObject.Predmet.ProtuStrankaListFormatedOIB>
  <DomainObject.Predmet.ProtuStrankaListFormatedWithAdress>
    <izvorni_sadrzaj>
      <item>EMPORIUM d.o.o. za proizvodnju, trgovinu i usluge, Tri Ruže 32, 32000 Vukovar</item>
    </izvorni_sadrzaj>
    <derivirana_varijabla naziv="DomainObject.Predmet.ProtuStrankaListFormatedWithAdress_1">
      <item>EMPORIUM d.o.o. za proizvodnju, trgovinu i usluge, Tri Ruže 32, 32000 Vukovar</item>
    </derivirana_varijabla>
  </DomainObject.Predmet.ProtuStrankaListFormatedWithAdress>
  <DomainObject.Predmet.ProtuStrankaListFormatedWithAdressOIB>
    <izvorni_sadrzaj>
      <item>EMPORIUM d.o.o. za proizvodnju, trgovinu i usluge, OIB 04905149931, Tri Ruže 32, 32000 Vukovar</item>
    </izvorni_sadrzaj>
    <derivirana_varijabla naziv="DomainObject.Predmet.ProtuStrankaListFormatedWithAdressOIB_1">
      <item>EMPORIUM d.o.o. za proizvodnju, trgovinu i usluge, OIB 04905149931, Tri Ruže 32, 32000 Vukovar</item>
    </derivirana_varijabla>
  </DomainObject.Predmet.ProtuStrankaListFormatedWithAdressOIB>
  <DomainObject.Predmet.ProtuStrankaListNazivFormated>
    <izvorni_sadrzaj>
      <item>EMPORIUM d.o.o. za proizvodnju, trgovinu i usluge</item>
    </izvorni_sadrzaj>
    <derivirana_varijabla naziv="DomainObject.Predmet.ProtuStrankaListNazivFormated_1">
      <item>EMPORIUM d.o.o. za proizvodnju, trgovinu i usluge</item>
    </derivirana_varijabla>
  </DomainObject.Predmet.ProtuStrankaListNazivFormated>
  <DomainObject.Predmet.ProtuStrankaListNazivFormatedOIB>
    <izvorni_sadrzaj>
      <item>EMPORIUM d.o.o. za proizvodnju, trgovinu i usluge, OIB 04905149931</item>
    </izvorni_sadrzaj>
    <derivirana_varijabla naziv="DomainObject.Predmet.ProtuStrankaListNazivFormatedOIB_1">
      <item>EMPORIUM d.o.o. za proizvodnju, trgovinu i usluge, OIB 04905149931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Lender</izvorni_sadrzaj>
    <derivirana_varijabla naziv="DomainObject.Predmet.StrankaIDrugi_1">Janko Lender</derivirana_varijabla>
  </DomainObject.Predmet.StrankaIDrugi>
  <DomainObject.Predmet.ProtustrankaIDrugi>
    <izvorni_sadrzaj>EMPORIUM d.o.o. za proizvodnju, trgovinu i usluge</izvorni_sadrzaj>
    <derivirana_varijabla naziv="DomainObject.Predmet.ProtustrankaIDrugi_1">EMPORIUM d.o.o. za proizvodnju, trgovinu i usluge</derivirana_varijabla>
  </DomainObject.Predmet.ProtustrankaIDrugi>
  <DomainObject.Predmet.StrankaIDrugiAdressOIB>
    <izvorni_sadrzaj>Janko Lender, OIB 53904640279, Varljenska cesta 7a, 51410 Opatija</izvorni_sadrzaj>
    <derivirana_varijabla naziv="DomainObject.Predmet.StrankaIDrugiAdressOIB_1">Janko Lender, OIB 53904640279, Varljenska cesta 7a, 51410 Opatija</derivirana_varijabla>
  </DomainObject.Predmet.StrankaIDrugiAdressOIB>
  <DomainObject.Predmet.ProtustrankaIDrugiAdressOIB>
    <izvorni_sadrzaj>EMPORIUM d.o.o. za proizvodnju, trgovinu i usluge, OIB 04905149931, Tri Ruže 32, 32000 Vukovar</izvorni_sadrzaj>
    <derivirana_varijabla naziv="DomainObject.Predmet.ProtustrankaIDrugiAdressOIB_1">EMPORIUM d.o.o. za proizvodnju, trgovinu i usluge, OIB 04905149931, Tri Ruže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proizvodnju, trgovinu i usluge</item>
      <item>Janko Lender</item>
    </izvorni_sadrzaj>
    <derivirana_varijabla naziv="DomainObject.Predmet.SudioniciListNaziv_1">
      <item>EMPORIUM d.o.o. za proizvodnju, trgovinu i usluge</item>
      <item>Janko Lender</item>
    </derivirana_varijabla>
  </DomainObject.Predmet.SudioniciListNaziv>
  <DomainObject.Predmet.SudioniciListAdressOIB>
    <izvorni_sadrzaj>
      <item>EMPORIUM d.o.o. za proizvodnju, trgovinu i usluge, OIB 04905149931, Tri Ruže 32,32000 Vukovar</item>
      <item>Janko Lender, OIB 53904640279, Varljenska cesta 7a,51410 Opatija</item>
    </izvorni_sadrzaj>
    <derivirana_varijabla naziv="DomainObject.Predmet.SudioniciListAdressOIB_1">
      <item>EMPORIUM d.o.o. za proizvodnju, trgovinu i usluge, OIB 04905149931, Tri Ruže 32,32000 Vukovar</item>
      <item>Janko Lender, OIB 53904640279, Varljenska cesta 7a,51410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04905149931</item>
      <item>, OIB 53904640279</item>
    </izvorni_sadrzaj>
    <derivirana_varijabla naziv="DomainObject.Predmet.SudioniciListNazivOIB_1">
      <item>, OIB 04905149931</item>
      <item>, OIB 53904640279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St-2225/2016-61</izvorni_sadrzaj>
    <derivirana_varijabla naziv="DomainObject.PredzadnjaOdlukaIzPredmeta.Oznaka_1">St-2225/2016-61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911</properties:Characters>
  <properties:Lines>47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2018-12-10T07:33:00Z</dcterms:created>
  <dc:creator>hermanj</dc:creator>
  <cp:lastModifiedBy>Maja Kocijan</cp:lastModifiedBy>
  <cp:lastPrinted>2018-12-06T07:29:00Z</cp:lastPrinted>
  <dcterms:modified xmlns:xsi="http://www.w3.org/2001/XMLSchema-instance" xsi:type="dcterms:W3CDTF">2018-12-10T07:37:00Z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(Rješenje - 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