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e0346" w14:paraId="35e0346" w:rsidRDefault="009236B9" w:rsidP="009236B9" w:rsidR="00E741B0">
      <w:pPr>
        <w:jc w:val="both"/>
        <w15:collapsed w:val="false"/>
        <w:rPr>
          <w:b/>
        </w:rPr>
      </w:pPr>
      <w:bookmarkStart w:name="_GoBack" w:id="0"/>
      <w:bookmarkEnd w:id="0"/>
      <w:r w:rsidRPr="00751F93">
        <w:rPr>
          <w:b/>
        </w:rPr>
        <w:t xml:space="preserve">                                               </w:t>
      </w:r>
    </w:p>
    <w:p w:rsidRDefault="00E741B0" w:rsidP="009236B9" w:rsidR="00E741B0">
      <w:pPr>
        <w:jc w:val="both"/>
        <w:rPr>
          <w:b/>
        </w:rPr>
      </w:pPr>
    </w:p>
    <w:p w:rsidRDefault="00E741B0" w:rsidP="009236B9" w:rsidR="00E741B0">
      <w:pPr>
        <w:jc w:val="both"/>
        <w:rPr>
          <w:b/>
        </w:rPr>
      </w:pP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41149E" w:rsidR="000B0926" w:rsidRPr="00A77023">
        <w:tc>
          <w:tcPr>
            <w:tcW w:type="dxa" w:w="3060"/>
          </w:tcPr>
          <w:p w:rsidRDefault="000B0926" w:rsidP="0041149E" w:rsidR="000B0926">
            <w:pPr>
              <w:pStyle w:val="Naslov2"/>
              <w:rPr>
                <w:b w:val="false"/>
                <w:bCs/>
                <w:sz w:val="24"/>
                <w:szCs w:val="24"/>
              </w:rPr>
            </w:pPr>
          </w:p>
          <w:p w:rsidRDefault="004B3994" w:rsidR="004B3994">
            <w:r>
              <w:rPr>
                <w:noProof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C5F68A.E045398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C5F68A.E045398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0B0926" w:rsidP="0041149E" w:rsidR="000B0926">
            <w:pPr>
              <w:pStyle w:val="Naslov2"/>
              <w:rPr>
                <w:b w:val="false"/>
                <w:bCs/>
                <w:sz w:val="24"/>
                <w:szCs w:val="24"/>
              </w:rPr>
            </w:pPr>
          </w:p>
          <w:p w:rsidRDefault="000B0926" w:rsidP="0041149E" w:rsidR="000B0926" w:rsidRPr="00A77023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A77023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0B0926" w:rsidP="0041149E" w:rsidR="000B0926" w:rsidRPr="00A77023">
            <w:pPr>
              <w:jc w:val="center"/>
            </w:pPr>
            <w:r w:rsidRPr="00A77023">
              <w:t>Trgovački sud u Zagrebu</w:t>
            </w:r>
          </w:p>
          <w:p w:rsidRDefault="000B0926" w:rsidP="0041149E" w:rsidR="000B0926" w:rsidRPr="00A77023">
            <w:pPr>
              <w:jc w:val="center"/>
            </w:pPr>
            <w:r w:rsidRPr="00A77023">
              <w:t>Zagreb, Amruševa 2/II</w:t>
            </w:r>
          </w:p>
        </w:tc>
      </w:tr>
    </w:tbl>
    <w:p w:rsidRDefault="000B0926" w:rsidP="000B0926" w:rsidR="000B0926">
      <w:pPr>
        <w:jc w:val="right"/>
        <w:rPr>
          <w:b/>
        </w:rPr>
      </w:pPr>
    </w:p>
    <w:p w:rsidRDefault="000B0926" w:rsidP="000B0926" w:rsidR="000B0926">
      <w:pPr>
        <w:jc w:val="right"/>
        <w:rPr>
          <w:lang w:val="pt-BR"/>
        </w:rPr>
      </w:pPr>
      <w:r w:rsidRPr="00645508">
        <w:rPr>
          <w:b/>
        </w:rPr>
        <w:tab/>
      </w:r>
      <w:r w:rsidRPr="00645508">
        <w:rPr>
          <w:b/>
        </w:rPr>
        <w:tab/>
      </w:r>
      <w:r w:rsidRPr="00645508">
        <w:rPr>
          <w:b/>
        </w:rPr>
        <w:tab/>
      </w:r>
      <w:r w:rsidRPr="00645508">
        <w:t xml:space="preserve">      </w:t>
      </w:r>
      <w:r w:rsidRPr="00264673">
        <w:rPr>
          <w:lang w:val="pt-BR"/>
        </w:rPr>
        <w:t xml:space="preserve">        </w:t>
      </w:r>
      <w:r>
        <w:rPr>
          <w:lang w:val="pt-BR"/>
        </w:rPr>
        <w:t xml:space="preserve">                               72</w:t>
      </w:r>
      <w:r w:rsidRPr="00264673">
        <w:rPr>
          <w:lang w:val="pt-BR"/>
        </w:rPr>
        <w:t>.St-</w:t>
      </w:r>
      <w:r w:rsidR="005D52B0">
        <w:rPr>
          <w:lang w:val="pt-BR"/>
        </w:rPr>
        <w:t>255/2015</w:t>
      </w:r>
      <w:r w:rsidR="00614193">
        <w:rPr>
          <w:lang w:val="pt-BR"/>
        </w:rPr>
        <w:t>-159</w:t>
      </w:r>
    </w:p>
    <w:p w:rsidRDefault="000B0926" w:rsidP="000B0926" w:rsidR="000B0926" w:rsidRPr="00264673">
      <w:pPr>
        <w:jc w:val="center"/>
        <w:rPr>
          <w:lang w:val="pt-BR"/>
        </w:rPr>
      </w:pPr>
      <w:r>
        <w:rPr>
          <w:lang w:val="pt-BR"/>
        </w:rPr>
        <w:t>R E P U B L I K A  H R V A T S K A</w:t>
      </w:r>
    </w:p>
    <w:p w:rsidRDefault="000B0926" w:rsidP="000B0926" w:rsidR="000B0926">
      <w:pPr>
        <w:jc w:val="center"/>
        <w:rPr>
          <w:b/>
        </w:rPr>
      </w:pPr>
    </w:p>
    <w:p w:rsidRDefault="000B0926" w:rsidP="000B0926" w:rsidR="000B0926" w:rsidRPr="002B5B7E">
      <w:pPr>
        <w:jc w:val="center"/>
      </w:pPr>
      <w:r w:rsidRPr="002B5B7E">
        <w:t>Z A K LJ U Č A K</w:t>
      </w:r>
    </w:p>
    <w:p w:rsidRDefault="000B0926" w:rsidP="000B0926" w:rsidR="000B0926">
      <w:pPr>
        <w:jc w:val="center"/>
        <w:rPr>
          <w:lang w:val="pt-BR"/>
        </w:rPr>
      </w:pPr>
    </w:p>
    <w:p w:rsidRDefault="005D52B0" w:rsidP="000B0926" w:rsidR="005D52B0">
      <w:pPr>
        <w:jc w:val="both"/>
        <w:rPr>
          <w:lang w:val="pt-BR"/>
        </w:rPr>
      </w:pPr>
      <w:r w:rsidRPr="005D52B0">
        <w:rPr>
          <w:lang w:val="pt-BR"/>
        </w:rPr>
        <w:t>Trgovački sud u Zagrebu, po stečajnom sucu Nikoli Ribarić, u stečajnom postupku nad dužnikom BauMax Zagreb d.o.o. za trgovinu i usluge-u stečaju, Zagreb (Grad Zagreb), Škorpikova 11, OIB: 0912</w:t>
      </w:r>
      <w:r>
        <w:rPr>
          <w:lang w:val="pt-BR"/>
        </w:rPr>
        <w:t>6225915, MBS: 080185171, dana 13</w:t>
      </w:r>
      <w:r w:rsidRPr="005D52B0">
        <w:rPr>
          <w:lang w:val="pt-BR"/>
        </w:rPr>
        <w:t>.</w:t>
      </w:r>
      <w:r>
        <w:rPr>
          <w:lang w:val="pt-BR"/>
        </w:rPr>
        <w:t xml:space="preserve"> ožujka</w:t>
      </w:r>
      <w:r w:rsidRPr="005D52B0">
        <w:rPr>
          <w:lang w:val="pt-BR"/>
        </w:rPr>
        <w:t xml:space="preserve"> 2017. godine, </w:t>
      </w:r>
    </w:p>
    <w:p w:rsidRDefault="000B0926" w:rsidP="000B0926" w:rsidR="000B0926">
      <w:pPr>
        <w:jc w:val="both"/>
      </w:pPr>
      <w:r w:rsidRPr="000D7E78">
        <w:t xml:space="preserve">  </w:t>
      </w:r>
      <w:r w:rsidR="005D52B0">
        <w:t xml:space="preserve"> </w:t>
      </w:r>
    </w:p>
    <w:p w:rsidRDefault="009236B9" w:rsidP="009236B9" w:rsidR="009236B9" w:rsidRPr="00614193">
      <w:pPr>
        <w:jc w:val="both"/>
      </w:pPr>
      <w:r w:rsidRPr="00751F93">
        <w:tab/>
      </w:r>
      <w:r w:rsidRPr="00751F93">
        <w:tab/>
      </w:r>
      <w:r w:rsidRPr="00751F93">
        <w:tab/>
      </w:r>
      <w:r w:rsidRPr="00751F93">
        <w:tab/>
      </w:r>
      <w:r w:rsidRPr="00751F93">
        <w:tab/>
      </w:r>
      <w:r w:rsidRPr="00614193">
        <w:t xml:space="preserve">z a k  l j u č i o  j e </w:t>
      </w:r>
      <w:r w:rsidRPr="00614193">
        <w:tab/>
      </w:r>
    </w:p>
    <w:p w:rsidRDefault="009236B9" w:rsidP="009236B9" w:rsidR="009236B9" w:rsidRPr="00751F93">
      <w:pPr>
        <w:jc w:val="both"/>
        <w:rPr>
          <w:b/>
        </w:rPr>
      </w:pPr>
      <w:r w:rsidRPr="00751F93">
        <w:rPr>
          <w:b/>
        </w:rPr>
        <w:tab/>
      </w:r>
      <w:r w:rsidRPr="00751F93">
        <w:rPr>
          <w:b/>
        </w:rPr>
        <w:tab/>
      </w:r>
      <w:r w:rsidRPr="00751F93">
        <w:rPr>
          <w:b/>
        </w:rPr>
        <w:tab/>
      </w:r>
      <w:r w:rsidRPr="00751F93">
        <w:rPr>
          <w:b/>
        </w:rPr>
        <w:tab/>
      </w:r>
    </w:p>
    <w:p w:rsidRDefault="009236B9" w:rsidP="005D52B0" w:rsidR="005D52B0">
      <w:pPr>
        <w:jc w:val="both"/>
      </w:pPr>
      <w:r w:rsidRPr="00751F93">
        <w:rPr>
          <w:b/>
        </w:rPr>
        <w:t>I</w:t>
      </w:r>
      <w:r w:rsidRPr="00751F93">
        <w:t xml:space="preserve"> </w:t>
      </w:r>
      <w:r w:rsidRPr="00751F93">
        <w:tab/>
      </w:r>
      <w:r w:rsidRPr="00751F93">
        <w:rPr>
          <w:b/>
        </w:rPr>
        <w:t xml:space="preserve">Određuje se ročište </w:t>
      </w:r>
      <w:r w:rsidR="003C7C8B" w:rsidRPr="00751F93">
        <w:rPr>
          <w:b/>
        </w:rPr>
        <w:t>za diobu kupovnine</w:t>
      </w:r>
      <w:r w:rsidR="003C7C8B" w:rsidRPr="00751F93">
        <w:t xml:space="preserve"> za </w:t>
      </w:r>
      <w:r w:rsidR="005D52B0">
        <w:t xml:space="preserve">nekretnine upisane u zemljišnim knjigama Zemljišnoknjižnog odjela Općinskog suda u Zadru i to: </w:t>
      </w:r>
    </w:p>
    <w:p w:rsidRDefault="005D52B0" w:rsidP="005D52B0" w:rsidR="005D52B0">
      <w:pPr>
        <w:jc w:val="both"/>
      </w:pPr>
    </w:p>
    <w:p w:rsidRDefault="005D52B0" w:rsidP="005D52B0" w:rsidR="005D52B0">
      <w:pPr>
        <w:jc w:val="both"/>
      </w:pPr>
      <w:r>
        <w:t>A)</w:t>
      </w:r>
      <w:r>
        <w:tab/>
        <w:t>Suvlasnički dio: 222/454 kat. čestice 7897/3, Oranica površine 454 m2, upisano u zk.ul. 3302 k.o. 335193 Zadar</w:t>
      </w:r>
    </w:p>
    <w:p w:rsidRDefault="005D52B0" w:rsidP="005D52B0" w:rsidR="005D52B0">
      <w:pPr>
        <w:jc w:val="both"/>
      </w:pPr>
      <w:r>
        <w:t>B)</w:t>
      </w:r>
      <w:r>
        <w:tab/>
        <w:t>vlasnički dio 1/1 kat.čest. 7823/1, Oranica površine 39 m2, upisano u zk.ul. broj 4205, k.o. 335193 Zadar</w:t>
      </w:r>
    </w:p>
    <w:p w:rsidRDefault="005D52B0" w:rsidP="005D52B0" w:rsidR="005D52B0">
      <w:pPr>
        <w:jc w:val="both"/>
      </w:pPr>
      <w:r>
        <w:t>C)</w:t>
      </w:r>
      <w:r>
        <w:tab/>
        <w:t>vlasnički dio 1/1 kat.čest. 7824/1, Oranica površine 44 m2, upisano u zk.ul. broj 4982, k.o. 335193 Zadar</w:t>
      </w:r>
    </w:p>
    <w:p w:rsidRDefault="005D52B0" w:rsidP="005D52B0" w:rsidR="005D52B0">
      <w:pPr>
        <w:jc w:val="both"/>
      </w:pPr>
      <w:r>
        <w:t>D)</w:t>
      </w:r>
      <w:r>
        <w:tab/>
        <w:t>vlasnički dio 1/1 kat.čest. 7832, Oranica površine 26 m2, upisano u zk.ul. broj 10562, k.o. 335193 Zadar</w:t>
      </w:r>
    </w:p>
    <w:p w:rsidRDefault="005D52B0" w:rsidP="005D52B0" w:rsidR="005D52B0">
      <w:pPr>
        <w:jc w:val="both"/>
      </w:pPr>
      <w:r>
        <w:t>E)</w:t>
      </w:r>
      <w:r>
        <w:tab/>
        <w:t>vlasnički dio 1/1 kat.čest. 7820/1, Oranica površine 63 m2, upisano u zk.ul. broj 12511, k.o. 335193 Zadar</w:t>
      </w:r>
    </w:p>
    <w:p w:rsidRDefault="005D52B0" w:rsidP="005D52B0" w:rsidR="005D52B0">
      <w:pPr>
        <w:jc w:val="both"/>
      </w:pPr>
      <w:r>
        <w:t>F)</w:t>
      </w:r>
      <w:r>
        <w:tab/>
        <w:t>vlasnički dio 1/1 kat.čest. 7830, Oranica površine 70 m2, upisano u zk.ul. broj 12559, k.o. 335193 Zadar</w:t>
      </w:r>
    </w:p>
    <w:p w:rsidRDefault="005D52B0" w:rsidP="005D52B0" w:rsidR="005D52B0">
      <w:pPr>
        <w:jc w:val="both"/>
      </w:pPr>
      <w:r>
        <w:t>G)</w:t>
      </w:r>
      <w:r>
        <w:tab/>
        <w:t>vlasnički dio 1/1 kat.čest. 7831, Oranica površine 34 m2, upisano u zk.ul. broj 12567, k.o. 335193 Zadar</w:t>
      </w:r>
    </w:p>
    <w:p w:rsidRDefault="005D52B0" w:rsidP="005D52B0" w:rsidR="005D52B0">
      <w:pPr>
        <w:jc w:val="both"/>
      </w:pPr>
      <w:r>
        <w:t>H)</w:t>
      </w:r>
      <w:r>
        <w:tab/>
        <w:t>vlasnički dio 1/1 kat.čest. 7817, Oranica i voćnjak, sveukupne površine 12 m2, upisano u zk.ul. broj 12593,  k.o. 335193 Zadar</w:t>
      </w:r>
    </w:p>
    <w:p w:rsidRDefault="005D52B0" w:rsidP="005D52B0" w:rsidR="005D52B0">
      <w:pPr>
        <w:jc w:val="both"/>
      </w:pPr>
      <w:r>
        <w:t>I)</w:t>
      </w:r>
      <w:r>
        <w:tab/>
        <w:t>vlasnički dio 1/1 kat.čest. 7818, Oranica površine 49 m2, upisano u zk.ul. broj 12603, k.o. 335193 Zadar</w:t>
      </w:r>
    </w:p>
    <w:p w:rsidRDefault="005D52B0" w:rsidP="005D52B0" w:rsidR="005D52B0">
      <w:pPr>
        <w:jc w:val="both"/>
      </w:pPr>
      <w:r>
        <w:lastRenderedPageBreak/>
        <w:t>J)</w:t>
      </w:r>
      <w:r>
        <w:tab/>
        <w:t>vlasnički dio 1/1 kat.čest. 7816/1, Poslovna zgrada i dvorište, 7816/2 Oranica, površine 121, odnosno sveukupne površine 25115 m2, upisano u zk.ul. broj 14414, k.o. 335193 Zadar</w:t>
      </w:r>
    </w:p>
    <w:p w:rsidRDefault="005D52B0" w:rsidP="005D52B0" w:rsidR="005D52B0">
      <w:pPr>
        <w:jc w:val="both"/>
      </w:pPr>
      <w:r>
        <w:t>K)</w:t>
      </w:r>
      <w:r>
        <w:tab/>
        <w:t>vlasnički dio 1/1 kat.čest. 7827/1, Oranica površine 62 m2, upisano u zk.ul. broj 15027, k.o. 335193 Zadar</w:t>
      </w:r>
    </w:p>
    <w:p w:rsidRDefault="005D52B0" w:rsidP="005D52B0" w:rsidR="005D52B0">
      <w:pPr>
        <w:jc w:val="both"/>
      </w:pPr>
      <w:r>
        <w:t>L)</w:t>
      </w:r>
      <w:r>
        <w:tab/>
        <w:t>vlasnički dio 1/1 kat.čest. 7828/1, Voćnjak površine 76 m2, upisano u zk.ul. broj 15028, k.o. 335193 Zadar</w:t>
      </w:r>
    </w:p>
    <w:p w:rsidRDefault="005D52B0" w:rsidP="005D52B0" w:rsidR="005D52B0">
      <w:pPr>
        <w:jc w:val="both"/>
      </w:pPr>
      <w:r>
        <w:t>M)</w:t>
      </w:r>
      <w:r>
        <w:tab/>
        <w:t>vlasnički dio 1/1 kat.čest. 7829/1, Oranica površine 637 m2, upisano u zk.ul. broj 15029, k.o. 335193 Zadar</w:t>
      </w:r>
    </w:p>
    <w:p w:rsidRDefault="005D52B0" w:rsidP="005D52B0" w:rsidR="005D52B0">
      <w:pPr>
        <w:jc w:val="both"/>
      </w:pPr>
    </w:p>
    <w:p w:rsidRDefault="005D52B0" w:rsidP="005D52B0" w:rsidR="005D52B0">
      <w:pPr>
        <w:jc w:val="both"/>
      </w:pPr>
      <w:r>
        <w:t>dosuđenima kupcu PEVEC d.d., Sesvete, Savska cesta 84, OIB: 73660371074, za iznos od 36.150.000,00 kn.</w:t>
      </w:r>
    </w:p>
    <w:p w:rsidRDefault="005D52B0" w:rsidP="005A07BC" w:rsidR="005D52B0">
      <w:pPr>
        <w:jc w:val="both"/>
      </w:pPr>
    </w:p>
    <w:p w:rsidRDefault="005D52B0" w:rsidP="005D52B0" w:rsidR="005D52B0" w:rsidRPr="005D52B0">
      <w:pPr>
        <w:jc w:val="both"/>
        <w:rPr>
          <w:b/>
        </w:rPr>
      </w:pPr>
      <w:r w:rsidRPr="005D52B0">
        <w:rPr>
          <w:b/>
        </w:rPr>
        <w:t xml:space="preserve">Na navedenim nekretninama upisano je razlučno pravo u korist razlučnog vjerovnika: </w:t>
      </w:r>
    </w:p>
    <w:p w:rsidRDefault="005D52B0" w:rsidP="005D52B0" w:rsidR="005D52B0" w:rsidRPr="005D52B0">
      <w:pPr>
        <w:jc w:val="both"/>
        <w:rPr>
          <w:b/>
        </w:rPr>
      </w:pPr>
    </w:p>
    <w:p w:rsidRDefault="005D52B0" w:rsidP="005D52B0" w:rsidR="005D52B0" w:rsidRPr="005D52B0">
      <w:pPr>
        <w:jc w:val="both"/>
        <w:rPr>
          <w:b/>
        </w:rPr>
      </w:pPr>
      <w:r w:rsidRPr="005D52B0">
        <w:rPr>
          <w:b/>
        </w:rPr>
        <w:t>na nekretnini pod:</w:t>
      </w:r>
    </w:p>
    <w:p w:rsidRDefault="005D52B0" w:rsidP="005D52B0" w:rsidR="005D52B0" w:rsidRPr="005D52B0">
      <w:pPr>
        <w:jc w:val="both"/>
        <w:rPr>
          <w:b/>
        </w:rPr>
      </w:pPr>
    </w:p>
    <w:p w:rsidRDefault="005D52B0" w:rsidP="007D30B7" w:rsidR="007D30B7">
      <w:pPr>
        <w:jc w:val="both"/>
        <w:rPr>
          <w:b/>
        </w:rPr>
      </w:pPr>
      <w:r w:rsidRPr="005D52B0">
        <w:rPr>
          <w:b/>
        </w:rPr>
        <w:t>A)</w:t>
      </w:r>
      <w:r w:rsidRPr="005D52B0">
        <w:rPr>
          <w:b/>
        </w:rPr>
        <w:tab/>
        <w:t xml:space="preserve">1. </w:t>
      </w:r>
      <w:r w:rsidRPr="005D52B0">
        <w:rPr>
          <w:b/>
        </w:rPr>
        <w:tab/>
      </w:r>
      <w:r w:rsidR="007D30B7" w:rsidRPr="007D30B7">
        <w:rPr>
          <w:b/>
        </w:rPr>
        <w:t xml:space="preserve">PEVEC d.d., Sesvete, Savska cesta 84, OIB: 73660371074, </w:t>
      </w:r>
    </w:p>
    <w:p w:rsidRDefault="005D52B0" w:rsidP="007D30B7" w:rsidR="005D52B0" w:rsidRPr="005D52B0">
      <w:pPr>
        <w:jc w:val="both"/>
        <w:rPr>
          <w:b/>
        </w:rPr>
      </w:pPr>
      <w:r w:rsidRPr="005D52B0">
        <w:rPr>
          <w:b/>
        </w:rPr>
        <w:t xml:space="preserve">2. </w:t>
      </w:r>
      <w:r w:rsidRPr="005D52B0">
        <w:rPr>
          <w:b/>
        </w:rPr>
        <w:tab/>
        <w:t>PVN ZAGREB D.O.O., OIB: 00572650259, ZAGREB, ŠKORPIKOVA 11</w:t>
      </w:r>
    </w:p>
    <w:p w:rsidRDefault="005D52B0" w:rsidP="005D52B0" w:rsidR="005D52B0" w:rsidRPr="005D52B0">
      <w:pPr>
        <w:jc w:val="both"/>
        <w:rPr>
          <w:b/>
        </w:rPr>
      </w:pPr>
      <w:r w:rsidRPr="005D52B0">
        <w:rPr>
          <w:b/>
        </w:rPr>
        <w:t xml:space="preserve">3. </w:t>
      </w:r>
      <w:r w:rsidRPr="005D52B0">
        <w:rPr>
          <w:b/>
        </w:rPr>
        <w:tab/>
        <w:t xml:space="preserve">PROBANKA D.D., OIB: 83127817809, MARIBOR, TRG LEONA </w:t>
      </w:r>
    </w:p>
    <w:p w:rsidRDefault="005D52B0" w:rsidP="005D52B0" w:rsidR="005D52B0" w:rsidRPr="005D52B0">
      <w:pPr>
        <w:jc w:val="both"/>
        <w:rPr>
          <w:b/>
        </w:rPr>
      </w:pPr>
      <w:r w:rsidRPr="005D52B0">
        <w:rPr>
          <w:b/>
        </w:rPr>
        <w:t>ŠTUKLJA 12, REPUBLIKA SLOVENIJA</w:t>
      </w:r>
    </w:p>
    <w:p w:rsidRDefault="005D52B0" w:rsidP="005D52B0" w:rsidR="005D52B0" w:rsidRPr="005D52B0">
      <w:pPr>
        <w:jc w:val="both"/>
        <w:rPr>
          <w:b/>
        </w:rPr>
      </w:pPr>
      <w:r w:rsidRPr="005D52B0">
        <w:rPr>
          <w:b/>
        </w:rPr>
        <w:t xml:space="preserve">4. </w:t>
      </w:r>
      <w:r w:rsidRPr="005D52B0">
        <w:rPr>
          <w:b/>
        </w:rPr>
        <w:tab/>
        <w:t xml:space="preserve">SBERBANK D.D. ZAGREB, OIB: 78427478595, VARŠAVSKA 9,  </w:t>
      </w:r>
    </w:p>
    <w:p w:rsidRDefault="005D52B0" w:rsidP="005D52B0" w:rsidR="005D52B0" w:rsidRPr="005D52B0">
      <w:pPr>
        <w:jc w:val="both"/>
        <w:rPr>
          <w:b/>
        </w:rPr>
      </w:pPr>
      <w:r w:rsidRPr="005D52B0">
        <w:rPr>
          <w:b/>
        </w:rPr>
        <w:t>ZAGREB</w:t>
      </w:r>
    </w:p>
    <w:p w:rsidRDefault="005D52B0" w:rsidP="005D52B0" w:rsidR="005D52B0" w:rsidRPr="005D52B0">
      <w:pPr>
        <w:jc w:val="both"/>
        <w:rPr>
          <w:b/>
        </w:rPr>
      </w:pPr>
      <w:r w:rsidRPr="005D52B0">
        <w:rPr>
          <w:b/>
        </w:rPr>
        <w:t xml:space="preserve">5. </w:t>
      </w:r>
      <w:r w:rsidRPr="005D52B0">
        <w:rPr>
          <w:b/>
        </w:rPr>
        <w:tab/>
        <w:t>REPUBLIKA HRVATSKA, MINISTARSTVO FINANCIJA - POREZNA UPRAVA, URED ZA VELIKE POREZNE OBVEZNIKE, ZAGREB</w:t>
      </w:r>
    </w:p>
    <w:p w:rsidRDefault="005D52B0" w:rsidP="005D52B0" w:rsidR="005D52B0" w:rsidRPr="005D52B0">
      <w:pPr>
        <w:jc w:val="both"/>
        <w:rPr>
          <w:b/>
        </w:rPr>
      </w:pPr>
    </w:p>
    <w:p w:rsidRDefault="005D52B0" w:rsidP="007D30B7" w:rsidR="007D30B7">
      <w:pPr>
        <w:jc w:val="both"/>
        <w:rPr>
          <w:b/>
        </w:rPr>
      </w:pPr>
      <w:r w:rsidRPr="005D52B0">
        <w:rPr>
          <w:b/>
        </w:rPr>
        <w:t>B)</w:t>
      </w:r>
      <w:r w:rsidRPr="005D52B0">
        <w:rPr>
          <w:b/>
        </w:rPr>
        <w:tab/>
        <w:t>1.</w:t>
      </w:r>
      <w:r w:rsidRPr="005D52B0">
        <w:rPr>
          <w:b/>
        </w:rPr>
        <w:tab/>
      </w:r>
      <w:r w:rsidR="007D30B7" w:rsidRPr="007D30B7">
        <w:rPr>
          <w:b/>
        </w:rPr>
        <w:t xml:space="preserve">PEVEC d.d., Sesvete, Savska cesta 84, OIB: 73660371074, </w:t>
      </w:r>
    </w:p>
    <w:p w:rsidRDefault="007D30B7" w:rsidP="007D30B7" w:rsidR="005D52B0" w:rsidRPr="005D52B0">
      <w:pPr>
        <w:jc w:val="both"/>
        <w:rPr>
          <w:b/>
        </w:rPr>
      </w:pPr>
      <w:r>
        <w:rPr>
          <w:b/>
        </w:rPr>
        <w:t>2</w:t>
      </w:r>
      <w:r w:rsidR="005D52B0" w:rsidRPr="005D52B0">
        <w:rPr>
          <w:b/>
        </w:rPr>
        <w:t>.</w:t>
      </w:r>
      <w:r w:rsidR="005D52B0" w:rsidRPr="005D52B0">
        <w:rPr>
          <w:b/>
        </w:rPr>
        <w:tab/>
        <w:t>SBERBANK D.D. ZAGREB, OIB: 78427478595, VARŠAVSKA 9, ZAGREB</w:t>
      </w:r>
    </w:p>
    <w:p w:rsidRDefault="005D52B0" w:rsidP="005D52B0" w:rsidR="005D52B0" w:rsidRPr="005D52B0">
      <w:pPr>
        <w:jc w:val="both"/>
        <w:rPr>
          <w:b/>
        </w:rPr>
      </w:pPr>
      <w:r w:rsidRPr="005D52B0">
        <w:rPr>
          <w:b/>
        </w:rPr>
        <w:t>4.</w:t>
      </w:r>
      <w:r w:rsidRPr="005D52B0">
        <w:rPr>
          <w:b/>
        </w:rPr>
        <w:tab/>
        <w:t>REPUBLIKA HRVATSKA, MINISTARSTVO FINANCIJA - POREZNA UPRAVA, URED ZA VELIKE POREZNE OBVEZNIKE, ZAGREB</w:t>
      </w:r>
    </w:p>
    <w:p w:rsidRDefault="005D52B0" w:rsidP="005D52B0" w:rsidR="005D52B0" w:rsidRPr="005D52B0">
      <w:pPr>
        <w:jc w:val="both"/>
        <w:rPr>
          <w:b/>
        </w:rPr>
      </w:pPr>
    </w:p>
    <w:p w:rsidRDefault="005D52B0" w:rsidP="005D52B0" w:rsidR="005D52B0" w:rsidRPr="005D52B0">
      <w:pPr>
        <w:jc w:val="both"/>
        <w:rPr>
          <w:b/>
        </w:rPr>
      </w:pPr>
      <w:r w:rsidRPr="005D52B0">
        <w:rPr>
          <w:b/>
        </w:rPr>
        <w:t xml:space="preserve">     C), D). E), F), G), H), I), K), L) i M)</w:t>
      </w:r>
    </w:p>
    <w:p w:rsidRDefault="005D52B0" w:rsidP="007D30B7" w:rsidR="007D30B7">
      <w:pPr>
        <w:jc w:val="both"/>
        <w:rPr>
          <w:b/>
        </w:rPr>
      </w:pPr>
      <w:r w:rsidRPr="005D52B0">
        <w:rPr>
          <w:b/>
        </w:rPr>
        <w:t>1.</w:t>
      </w:r>
      <w:r w:rsidRPr="005D52B0">
        <w:rPr>
          <w:b/>
        </w:rPr>
        <w:tab/>
      </w:r>
      <w:r w:rsidR="007D30B7" w:rsidRPr="007D30B7">
        <w:rPr>
          <w:b/>
        </w:rPr>
        <w:t xml:space="preserve">PEVEC d.d., Sesvete, Savska cesta 84, OIB: 73660371074, </w:t>
      </w:r>
    </w:p>
    <w:p w:rsidRDefault="005D52B0" w:rsidP="007D30B7" w:rsidR="005D52B0">
      <w:pPr>
        <w:jc w:val="both"/>
        <w:rPr>
          <w:b/>
        </w:rPr>
      </w:pPr>
      <w:r w:rsidRPr="005D52B0">
        <w:rPr>
          <w:b/>
        </w:rPr>
        <w:t>3.</w:t>
      </w:r>
      <w:r w:rsidRPr="005D52B0">
        <w:rPr>
          <w:b/>
        </w:rPr>
        <w:tab/>
        <w:t>SBERBANK D.D. ZAGREB, OIB: 78427478595, VARŠAVSKA 9, ZAGREB</w:t>
      </w:r>
    </w:p>
    <w:p w:rsidRDefault="00B65045" w:rsidP="007D30B7" w:rsidR="00B65045" w:rsidRPr="005D52B0">
      <w:pPr>
        <w:jc w:val="both"/>
        <w:rPr>
          <w:b/>
        </w:rPr>
      </w:pPr>
      <w:r>
        <w:rPr>
          <w:b/>
        </w:rPr>
        <w:t>4</w:t>
      </w:r>
      <w:r w:rsidRPr="00B65045">
        <w:rPr>
          <w:b/>
        </w:rPr>
        <w:t xml:space="preserve">. </w:t>
      </w:r>
      <w:r w:rsidRPr="00B65045">
        <w:rPr>
          <w:b/>
        </w:rPr>
        <w:tab/>
        <w:t>REPUBLIKA HRVATSKA, MINISTARSTVO FINANCIJA - POREZNA UPRAVA, URED ZA VELIKE POREZNE OBVEZNIKE, ZAGREB</w:t>
      </w:r>
    </w:p>
    <w:p w:rsidRDefault="005D52B0" w:rsidP="005D52B0" w:rsidR="005D52B0" w:rsidRPr="005D52B0">
      <w:pPr>
        <w:jc w:val="both"/>
        <w:rPr>
          <w:b/>
        </w:rPr>
      </w:pPr>
    </w:p>
    <w:p w:rsidRDefault="005D52B0" w:rsidP="005D52B0" w:rsidR="005D52B0" w:rsidRPr="005D52B0">
      <w:pPr>
        <w:jc w:val="both"/>
        <w:rPr>
          <w:b/>
        </w:rPr>
      </w:pPr>
      <w:r w:rsidRPr="005D52B0">
        <w:rPr>
          <w:b/>
        </w:rPr>
        <w:t xml:space="preserve">   J)     1. </w:t>
      </w:r>
      <w:r w:rsidRPr="005D52B0">
        <w:rPr>
          <w:b/>
        </w:rPr>
        <w:tab/>
      </w:r>
      <w:r w:rsidR="007D30B7" w:rsidRPr="007D30B7">
        <w:rPr>
          <w:b/>
        </w:rPr>
        <w:t>PEVEC d.d., Sesvete, Savska cesta 84, OIB: 73660371074,</w:t>
      </w:r>
    </w:p>
    <w:p w:rsidRDefault="005D52B0" w:rsidP="005D52B0" w:rsidR="005D52B0" w:rsidRPr="005D52B0">
      <w:pPr>
        <w:jc w:val="both"/>
        <w:rPr>
          <w:b/>
        </w:rPr>
      </w:pPr>
      <w:r w:rsidRPr="005D52B0">
        <w:rPr>
          <w:b/>
        </w:rPr>
        <w:t xml:space="preserve">2.         HRVATSKA ELEKTROPRIVREDA D.D. - ZAGREB, UL. GRADA   </w:t>
      </w:r>
    </w:p>
    <w:p w:rsidRDefault="005D52B0" w:rsidP="005D52B0" w:rsidR="005D52B0" w:rsidRPr="005D52B0">
      <w:pPr>
        <w:jc w:val="both"/>
        <w:rPr>
          <w:b/>
        </w:rPr>
      </w:pPr>
      <w:r w:rsidRPr="005D52B0">
        <w:rPr>
          <w:b/>
        </w:rPr>
        <w:t xml:space="preserve">            VUKOVARA 37</w:t>
      </w:r>
    </w:p>
    <w:p w:rsidRDefault="005D52B0" w:rsidP="005D52B0" w:rsidR="005D52B0" w:rsidRPr="005D52B0">
      <w:pPr>
        <w:jc w:val="both"/>
        <w:rPr>
          <w:b/>
        </w:rPr>
      </w:pPr>
      <w:r w:rsidRPr="005D52B0">
        <w:rPr>
          <w:b/>
        </w:rPr>
        <w:t>3.</w:t>
      </w:r>
      <w:r w:rsidRPr="005D52B0">
        <w:rPr>
          <w:b/>
        </w:rPr>
        <w:tab/>
        <w:t>BKS BANK AG, REPUBLIKA AUSTRIJA, KLAGENFURT, FN 91810, OIB: 95202348925, REPUBLIKA AUSTRIJA, ST. VEITER RING 43, 9020 KLAGENFURT, FN 91810 S DIREKTION VILLACH, HAUPTPLATZ 18, 9500 VILLACH</w:t>
      </w:r>
    </w:p>
    <w:p w:rsidRDefault="005D52B0" w:rsidP="005D52B0" w:rsidR="005D52B0" w:rsidRPr="005D52B0">
      <w:pPr>
        <w:jc w:val="both"/>
        <w:rPr>
          <w:b/>
        </w:rPr>
      </w:pPr>
      <w:r w:rsidRPr="005D52B0">
        <w:rPr>
          <w:b/>
        </w:rPr>
        <w:t>4.</w:t>
      </w:r>
      <w:r w:rsidRPr="005D52B0">
        <w:rPr>
          <w:b/>
        </w:rPr>
        <w:tab/>
        <w:t>SBERBANK D.D. ZAGREB, OIB: 78427478595, VARŠAVSKA 9, ZAGREB</w:t>
      </w:r>
    </w:p>
    <w:p w:rsidRDefault="005956F3" w:rsidP="0027138D" w:rsidR="009236B9" w:rsidRPr="00751F93">
      <w:pPr>
        <w:jc w:val="both"/>
      </w:pPr>
      <w:r w:rsidRPr="007A1E69">
        <w:rPr>
          <w:b/>
        </w:rPr>
        <w:t xml:space="preserve">    </w:t>
      </w:r>
      <w:r w:rsidR="009B031D">
        <w:rPr>
          <w:b/>
        </w:rPr>
        <w:t>5</w:t>
      </w:r>
      <w:r w:rsidR="009B031D" w:rsidRPr="009B031D">
        <w:rPr>
          <w:b/>
        </w:rPr>
        <w:t xml:space="preserve">. </w:t>
      </w:r>
      <w:r w:rsidR="009B031D" w:rsidRPr="009B031D">
        <w:rPr>
          <w:b/>
        </w:rPr>
        <w:tab/>
        <w:t>REPUBLIKA HRVATSKA, MINISTARSTVO FINANCIJA - POREZNA UPRAVA, URED ZA VELIKE POREZNE OBVEZNIKE, ZAGREB</w:t>
      </w:r>
      <w:r w:rsidRPr="007A1E69">
        <w:rPr>
          <w:b/>
        </w:rPr>
        <w:t xml:space="preserve"> </w:t>
      </w:r>
    </w:p>
    <w:p w:rsidRDefault="005D52B0" w:rsidP="009236B9" w:rsidR="005D52B0">
      <w:pPr>
        <w:tabs>
          <w:tab w:pos="360" w:val="left"/>
        </w:tabs>
        <w:ind w:left="360"/>
        <w:jc w:val="both"/>
      </w:pPr>
    </w:p>
    <w:p w:rsidRDefault="005D52B0" w:rsidP="009236B9" w:rsidR="005D52B0">
      <w:pPr>
        <w:tabs>
          <w:tab w:pos="360" w:val="left"/>
        </w:tabs>
        <w:ind w:left="360"/>
        <w:jc w:val="both"/>
      </w:pPr>
    </w:p>
    <w:p w:rsidRDefault="005D52B0" w:rsidP="009236B9" w:rsidR="005D52B0">
      <w:pPr>
        <w:tabs>
          <w:tab w:pos="360" w:val="left"/>
        </w:tabs>
        <w:ind w:left="360"/>
        <w:jc w:val="both"/>
      </w:pPr>
    </w:p>
    <w:p w:rsidRDefault="009236B9" w:rsidP="009236B9" w:rsidR="00751F93" w:rsidRPr="00751F93">
      <w:pPr>
        <w:tabs>
          <w:tab w:pos="360" w:val="left"/>
        </w:tabs>
        <w:ind w:left="360"/>
        <w:jc w:val="both"/>
      </w:pPr>
      <w:r w:rsidRPr="00751F93">
        <w:t xml:space="preserve">za dan </w:t>
      </w:r>
    </w:p>
    <w:p w:rsidRDefault="00751F93" w:rsidP="009236B9" w:rsidR="00751F93" w:rsidRPr="00751F93">
      <w:pPr>
        <w:tabs>
          <w:tab w:pos="360" w:val="left"/>
        </w:tabs>
        <w:ind w:left="360"/>
        <w:jc w:val="both"/>
      </w:pPr>
    </w:p>
    <w:p w:rsidRDefault="00751F93" w:rsidP="009236B9" w:rsidR="009236B9" w:rsidRPr="00751F93">
      <w:pPr>
        <w:tabs>
          <w:tab w:pos="360" w:val="left"/>
        </w:tabs>
        <w:ind w:left="360"/>
        <w:jc w:val="both"/>
        <w:rPr>
          <w:b/>
        </w:rPr>
      </w:pPr>
      <w:r w:rsidRPr="00751F93">
        <w:tab/>
      </w:r>
      <w:r w:rsidRPr="00751F93">
        <w:tab/>
      </w:r>
      <w:r w:rsidRPr="00751F93">
        <w:tab/>
      </w:r>
      <w:r w:rsidR="005D52B0">
        <w:rPr>
          <w:b/>
        </w:rPr>
        <w:t>22</w:t>
      </w:r>
      <w:r w:rsidR="00E741B0">
        <w:rPr>
          <w:b/>
        </w:rPr>
        <w:t>.</w:t>
      </w:r>
      <w:r w:rsidR="005D52B0">
        <w:rPr>
          <w:b/>
        </w:rPr>
        <w:t xml:space="preserve"> ožujka</w:t>
      </w:r>
      <w:r w:rsidR="00E741B0">
        <w:rPr>
          <w:b/>
        </w:rPr>
        <w:t xml:space="preserve"> 201</w:t>
      </w:r>
      <w:r w:rsidR="005D52B0">
        <w:rPr>
          <w:b/>
        </w:rPr>
        <w:t>7</w:t>
      </w:r>
      <w:r w:rsidR="00E741B0">
        <w:rPr>
          <w:b/>
        </w:rPr>
        <w:t xml:space="preserve">. </w:t>
      </w:r>
      <w:r w:rsidR="009236B9" w:rsidRPr="00751F93">
        <w:rPr>
          <w:b/>
        </w:rPr>
        <w:t xml:space="preserve">u </w:t>
      </w:r>
      <w:r w:rsidR="005D52B0">
        <w:rPr>
          <w:b/>
        </w:rPr>
        <w:t>11,00</w:t>
      </w:r>
      <w:r w:rsidR="009236B9" w:rsidRPr="00751F93">
        <w:rPr>
          <w:b/>
        </w:rPr>
        <w:t xml:space="preserve"> sati, soba 82/II, ovog suda.</w:t>
      </w:r>
    </w:p>
    <w:p w:rsidRDefault="009236B9" w:rsidP="009236B9" w:rsidR="009236B9" w:rsidRPr="00751F93">
      <w:pPr>
        <w:tabs>
          <w:tab w:pos="360" w:val="left"/>
        </w:tabs>
        <w:ind w:left="360"/>
        <w:jc w:val="both"/>
      </w:pPr>
    </w:p>
    <w:p w:rsidRDefault="009236B9" w:rsidP="009236B9" w:rsidR="009236B9" w:rsidRPr="00751F93">
      <w:pPr>
        <w:tabs>
          <w:tab w:pos="360" w:val="left"/>
        </w:tabs>
        <w:ind w:left="360"/>
        <w:jc w:val="both"/>
      </w:pPr>
      <w:r w:rsidRPr="00751F93">
        <w:t>Na ročište se dostavom ovog zaključka pozivaju:</w:t>
      </w:r>
    </w:p>
    <w:p w:rsidRDefault="009236B9" w:rsidP="009236B9" w:rsidR="009236B9">
      <w:pPr>
        <w:tabs>
          <w:tab w:pos="360" w:val="left"/>
        </w:tabs>
        <w:ind w:left="360"/>
        <w:jc w:val="both"/>
      </w:pPr>
      <w:r w:rsidRPr="00751F93">
        <w:t xml:space="preserve">-Stečajni upravitelj </w:t>
      </w:r>
      <w:r w:rsidR="002950DD">
        <w:t>Ante Jukić</w:t>
      </w:r>
    </w:p>
    <w:p w:rsidRDefault="002950DD" w:rsidP="009236B9" w:rsidR="002950DD">
      <w:pPr>
        <w:tabs>
          <w:tab w:pos="360" w:val="left"/>
        </w:tabs>
        <w:ind w:left="360"/>
        <w:jc w:val="both"/>
      </w:pPr>
      <w:r>
        <w:t>-razlučni vjerovnici</w:t>
      </w:r>
    </w:p>
    <w:tbl>
      <w:tblPr>
        <w:tblW w:type="dxa" w:w="8640"/>
        <w:shd w:fill="FFFFFF" w:color="auto" w:val="clear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8640"/>
      </w:tblGrid>
      <w:tr w:rsidTr="002950DD" w:rsidR="005A07BC" w:rsidRPr="00E22BC6"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</w:tcPr>
          <w:p w:rsidRDefault="005A07BC" w:rsidP="005A07BC" w:rsidR="005A07BC" w:rsidRPr="00E22BC6">
            <w:pPr>
              <w:rPr>
                <w:color w:val="333333"/>
              </w:rPr>
            </w:pPr>
          </w:p>
        </w:tc>
      </w:tr>
      <w:tr w:rsidTr="00396827" w:rsidR="000B0926" w:rsidRPr="00E22BC6">
        <w:trPr>
          <w:trHeight w:val="282"/>
        </w:trPr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</w:tcPr>
          <w:p w:rsidRDefault="000B0926" w:rsidP="00E6513C" w:rsidR="000B0926" w:rsidRPr="00E22BC6">
            <w:pPr>
              <w:rPr>
                <w:color w:val="333333"/>
              </w:rPr>
            </w:pPr>
          </w:p>
        </w:tc>
      </w:tr>
      <w:tr w:rsidTr="00396827" w:rsidR="000B0926" w:rsidRPr="00E22BC6">
        <w:trPr>
          <w:trHeight w:val="50"/>
        </w:trPr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</w:tcPr>
          <w:p w:rsidRDefault="00396827" w:rsidP="00396827" w:rsidR="000B0926" w:rsidRPr="00E22BC6">
            <w:pPr>
              <w:tabs>
                <w:tab w:pos="2775" w:val="left"/>
              </w:tabs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ab/>
            </w:r>
          </w:p>
        </w:tc>
      </w:tr>
      <w:tr w:rsidTr="000B0926" w:rsidR="000B0926" w:rsidRPr="00E22BC6">
        <w:trPr>
          <w:trHeight w:val="50"/>
        </w:trPr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</w:tcPr>
          <w:p w:rsidRDefault="000B0926" w:rsidP="000B0926" w:rsidR="000B0926" w:rsidRPr="00E22BC6">
            <w:pPr>
              <w:rPr>
                <w:bCs/>
                <w:color w:val="000000"/>
              </w:rPr>
            </w:pPr>
          </w:p>
        </w:tc>
      </w:tr>
    </w:tbl>
    <w:p w:rsidRDefault="000B0926" w:rsidP="003C7C8B" w:rsidR="003C7C8B" w:rsidRPr="00751F93">
      <w:pPr>
        <w:jc w:val="both"/>
      </w:pPr>
      <w:r w:rsidRPr="007A1E69">
        <w:rPr>
          <w:b/>
        </w:rPr>
        <w:t xml:space="preserve">     </w:t>
      </w:r>
    </w:p>
    <w:p w:rsidRDefault="003C7C8B" w:rsidP="003C7C8B" w:rsidR="003C7C8B" w:rsidRPr="00751F93">
      <w:pPr>
        <w:jc w:val="both"/>
      </w:pPr>
      <w:r w:rsidRPr="00751F93">
        <w:t>II Tražbina vjerovnika koji ne dođe na ročište utvrditi će se prema stanju spisa i zemljišnih knjiga. Na ročištu se raspravlja o namirenju vjerovnika i drugih osoba koje postavljaju zahtjev za namirenje.</w:t>
      </w:r>
    </w:p>
    <w:p w:rsidRDefault="009236B9" w:rsidP="009236B9" w:rsidR="009236B9" w:rsidRPr="00751F93">
      <w:pPr>
        <w:tabs>
          <w:tab w:pos="360" w:val="left"/>
        </w:tabs>
        <w:ind w:left="360"/>
        <w:jc w:val="both"/>
        <w:rPr>
          <w:sz w:val="22"/>
          <w:szCs w:val="22"/>
        </w:rPr>
      </w:pPr>
    </w:p>
    <w:p w:rsidRDefault="006B0BD5" w:rsidP="009236B9" w:rsidR="006B0BD5">
      <w:pPr>
        <w:jc w:val="center"/>
        <w:rPr>
          <w:sz w:val="22"/>
          <w:szCs w:val="22"/>
        </w:rPr>
      </w:pPr>
    </w:p>
    <w:p w:rsidRDefault="009236B9" w:rsidP="009236B9" w:rsidR="009236B9" w:rsidRPr="00751F93">
      <w:pPr>
        <w:jc w:val="center"/>
        <w:rPr>
          <w:sz w:val="22"/>
          <w:szCs w:val="22"/>
        </w:rPr>
      </w:pPr>
      <w:r w:rsidRPr="00751F93">
        <w:rPr>
          <w:sz w:val="22"/>
          <w:szCs w:val="22"/>
        </w:rPr>
        <w:t>Obrazloženje</w:t>
      </w:r>
    </w:p>
    <w:p w:rsidRDefault="009236B9" w:rsidP="009236B9" w:rsidR="009236B9" w:rsidRPr="00751F93">
      <w:pPr>
        <w:jc w:val="center"/>
        <w:rPr>
          <w:sz w:val="22"/>
          <w:szCs w:val="22"/>
        </w:rPr>
      </w:pPr>
    </w:p>
    <w:p w:rsidRDefault="009236B9" w:rsidP="009236B9" w:rsidR="00751F93" w:rsidRPr="00751F93">
      <w:pPr>
        <w:jc w:val="both"/>
      </w:pPr>
      <w:r w:rsidRPr="00751F93">
        <w:rPr>
          <w:sz w:val="22"/>
          <w:szCs w:val="22"/>
        </w:rPr>
        <w:tab/>
      </w:r>
      <w:r w:rsidRPr="00751F93">
        <w:t xml:space="preserve">Prije donošenja rješenja o namirenju razlučnog vjerovnika sud mora provesti ročište </w:t>
      </w:r>
      <w:r w:rsidR="003C7C8B" w:rsidRPr="00751F93">
        <w:t xml:space="preserve">za diobu kupovnine na kojem se raspravlja o </w:t>
      </w:r>
      <w:r w:rsidR="00E741B0">
        <w:t>n</w:t>
      </w:r>
      <w:r w:rsidR="003C7C8B" w:rsidRPr="00751F93">
        <w:t>a</w:t>
      </w:r>
      <w:r w:rsidR="00E741B0">
        <w:t>m</w:t>
      </w:r>
      <w:r w:rsidR="003C7C8B" w:rsidRPr="00751F93">
        <w:t xml:space="preserve">irenju vjerovnika </w:t>
      </w:r>
      <w:r w:rsidR="005956F3">
        <w:t>i</w:t>
      </w:r>
      <w:r w:rsidR="003C7C8B" w:rsidRPr="00751F93">
        <w:t xml:space="preserve"> drugih osoba koje postavljaju zahtjev za namirenje.</w:t>
      </w:r>
      <w:r w:rsidR="00751F93" w:rsidRPr="00751F93">
        <w:t xml:space="preserve"> Sukladno članku 7. Stečajnog zakona i članku 117. ovršnog zakona odlučeno je kao u izreci ovog zaključka. Razlučni vjerovnici se do ročišta pozivaju dostaviti sudu izračunate tražbine, s obzirom na očekivani iznos namirenja.</w:t>
      </w:r>
    </w:p>
    <w:p w:rsidRDefault="009236B9" w:rsidP="009236B9" w:rsidR="009236B9" w:rsidRPr="00751F93">
      <w:pPr>
        <w:jc w:val="both"/>
      </w:pPr>
    </w:p>
    <w:p w:rsidRDefault="009236B9" w:rsidP="00F5652A" w:rsidR="009236B9" w:rsidRPr="00751F93">
      <w:pPr>
        <w:jc w:val="center"/>
        <w:rPr>
          <w:sz w:val="22"/>
          <w:szCs w:val="22"/>
        </w:rPr>
      </w:pPr>
      <w:r w:rsidRPr="00751F93">
        <w:t xml:space="preserve">U Zagrebu, </w:t>
      </w:r>
      <w:r w:rsidR="009B031D">
        <w:t>1</w:t>
      </w:r>
      <w:r w:rsidR="000B0926">
        <w:t>3</w:t>
      </w:r>
      <w:r w:rsidRPr="00751F93">
        <w:t>.</w:t>
      </w:r>
      <w:r w:rsidR="009B031D">
        <w:t xml:space="preserve"> ožujka</w:t>
      </w:r>
      <w:r w:rsidRPr="00751F93">
        <w:t xml:space="preserve"> 201</w:t>
      </w:r>
      <w:r w:rsidR="009B031D">
        <w:t>7</w:t>
      </w:r>
      <w:r w:rsidRPr="00751F93">
        <w:t xml:space="preserve">. </w:t>
      </w:r>
    </w:p>
    <w:p w:rsidRDefault="006B0BD5" w:rsidP="00E91121" w:rsidR="0061419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9236B9" w:rsidRPr="00751F93">
        <w:rPr>
          <w:sz w:val="22"/>
          <w:szCs w:val="22"/>
        </w:rPr>
        <w:tab/>
      </w:r>
      <w:r w:rsidR="009236B9" w:rsidRPr="00751F93">
        <w:rPr>
          <w:sz w:val="22"/>
          <w:szCs w:val="22"/>
        </w:rPr>
        <w:tab/>
      </w:r>
      <w:r w:rsidR="009236B9" w:rsidRPr="00751F93">
        <w:rPr>
          <w:sz w:val="22"/>
          <w:szCs w:val="22"/>
        </w:rPr>
        <w:tab/>
      </w:r>
      <w:r w:rsidR="009236B9" w:rsidRPr="00751F93">
        <w:rPr>
          <w:sz w:val="22"/>
          <w:szCs w:val="22"/>
        </w:rPr>
        <w:tab/>
      </w:r>
      <w:r w:rsidR="00614193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614193" w:rsidP="00E91121" w:rsidR="0061419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614193" w:rsidP="00E91121" w:rsidR="0061419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614193" w:rsidP="00E91121" w:rsidR="00614193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614193" w:rsidP="00E91121" w:rsidR="00614193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4B3994" w:rsidP="00614193" w:rsidR="004B3994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4B3994" w:rsidP="004B3994" w:rsidR="004B3994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9236B9" w:rsidP="004B3994" w:rsidR="009236B9" w:rsidRPr="00751F93">
      <w:pPr>
        <w:pStyle w:val="Tijeloteksta"/>
        <w:ind w:left="6372"/>
      </w:pPr>
    </w:p>
    <w:p w:rsidRDefault="009236B9" w:rsidP="009236B9" w:rsidR="009236B9" w:rsidRPr="00751F93">
      <w:pPr>
        <w:jc w:val="both"/>
      </w:pPr>
      <w:r w:rsidRPr="00751F93">
        <w:rPr>
          <w:b/>
        </w:rPr>
        <w:t>UPUTA O PRAVNOM LIJEKU:</w:t>
      </w:r>
    </w:p>
    <w:p w:rsidRDefault="009236B9" w:rsidP="009236B9" w:rsidR="009236B9" w:rsidRPr="00751F93">
      <w:pPr>
        <w:jc w:val="both"/>
      </w:pPr>
      <w:r w:rsidRPr="00751F93">
        <w:t>Protiv ovog zaključka nije dopuštena žalba (čl.11.st.9. SZ).</w:t>
      </w:r>
    </w:p>
    <w:p w:rsidRDefault="006B0BD5" w:rsidP="0027138D" w:rsidR="006B0BD5">
      <w:pPr>
        <w:ind w:firstLine="142"/>
        <w:jc w:val="both"/>
      </w:pPr>
    </w:p>
    <w:p w:rsidRDefault="004B3994" w:rsidP="0027138D" w:rsidR="004B3994">
      <w:pPr>
        <w:ind w:firstLine="142"/>
        <w:jc w:val="both"/>
      </w:pPr>
    </w:p>
    <w:p w:rsidRDefault="004B3994" w:rsidP="0027138D" w:rsidR="004B3994">
      <w:pPr>
        <w:ind w:firstLine="142"/>
        <w:jc w:val="both"/>
      </w:pPr>
    </w:p>
    <w:p w:rsidRDefault="004B3994" w:rsidP="0027138D" w:rsidR="004B3994">
      <w:pPr>
        <w:ind w:firstLine="142"/>
        <w:jc w:val="both"/>
      </w:pPr>
    </w:p>
    <w:p w:rsidRDefault="004B3994" w:rsidP="0027138D" w:rsidR="004B3994">
      <w:pPr>
        <w:ind w:firstLine="142"/>
        <w:jc w:val="both"/>
      </w:pPr>
    </w:p>
    <w:p w:rsidRDefault="004B3994" w:rsidP="0027138D" w:rsidR="004B3994">
      <w:pPr>
        <w:ind w:firstLine="142"/>
        <w:jc w:val="both"/>
      </w:pPr>
    </w:p>
    <w:p w:rsidRDefault="004B3994" w:rsidP="0027138D" w:rsidR="004B3994">
      <w:pPr>
        <w:ind w:firstLine="142"/>
        <w:jc w:val="both"/>
      </w:pPr>
    </w:p>
    <w:p w:rsidRDefault="004B3994" w:rsidP="0027138D" w:rsidR="004B3994">
      <w:pPr>
        <w:ind w:firstLine="142"/>
        <w:jc w:val="both"/>
      </w:pPr>
    </w:p>
    <w:p w:rsidRDefault="004B3994" w:rsidP="0027138D" w:rsidR="004B3994">
      <w:pPr>
        <w:ind w:firstLine="142"/>
        <w:jc w:val="both"/>
      </w:pPr>
    </w:p>
    <w:p w:rsidRDefault="004B3994" w:rsidP="0027138D" w:rsidR="004B3994">
      <w:pPr>
        <w:ind w:firstLine="142"/>
        <w:jc w:val="both"/>
      </w:pPr>
    </w:p>
    <w:p w:rsidRDefault="004B3994" w:rsidP="0027138D" w:rsidR="004B3994">
      <w:pPr>
        <w:ind w:firstLine="142"/>
        <w:jc w:val="both"/>
      </w:pPr>
    </w:p>
    <w:p w:rsidRDefault="004B3994" w:rsidP="0027138D" w:rsidR="004B3994">
      <w:pPr>
        <w:ind w:firstLine="142"/>
        <w:jc w:val="both"/>
      </w:pPr>
    </w:p>
    <w:sectPr w:rsidSect="00A1673F" w:rsidR="004B3994">
      <w:headerReference w:type="even" r:id="rId10"/>
      <w:headerReference w:type="default" r:id="rId11"/>
      <w:pgSz w:h="15840" w:w="12240"/>
      <w:pgMar w:gutter="0" w:footer="708" w:header="708" w:left="1260" w:bottom="1797" w:right="162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6290F" w:rsidR="00E6290F">
      <w:r>
        <w:separator/>
      </w:r>
    </w:p>
  </w:endnote>
  <w:endnote w:id="0" w:type="continuationSeparator">
    <w:p w:rsidRDefault="00E6290F" w:rsidR="00E629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6290F" w:rsidR="00E6290F">
      <w:r>
        <w:separator/>
      </w:r>
    </w:p>
  </w:footnote>
  <w:footnote w:id="0" w:type="continuationSeparator">
    <w:p w:rsidRDefault="00E6290F" w:rsidR="00E6290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7C8B" w:rsidP="00A1673F" w:rsidR="003C7C8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C7C8B" w:rsidR="003C7C8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7C8B" w:rsidP="00A1673F" w:rsidR="003C7C8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97A88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C7C8B" w:rsidP="005D52B0" w:rsidR="003C7C8B">
    <w:pPr>
      <w:jc w:val="right"/>
    </w:pPr>
    <w:r>
      <w:t>72</w:t>
    </w:r>
    <w:r w:rsidRPr="00832E83">
      <w:t xml:space="preserve"> St-</w:t>
    </w:r>
    <w:r w:rsidR="005D52B0">
      <w:t>255/2015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0F2653"/>
    <w:multiLevelType w:val="hybridMultilevel"/>
    <w:tmpl w:val="482ACC6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E234DE7"/>
    <w:multiLevelType w:val="hybridMultilevel"/>
    <w:tmpl w:val="482ACC6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D970E53"/>
    <w:multiLevelType w:val="hybridMultilevel"/>
    <w:tmpl w:val="E27A0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30564E1"/>
    <w:multiLevelType w:val="hybridMultilevel"/>
    <w:tmpl w:val="E9A03AC0"/>
    <w:lvl w:tplc="A2041DE2" w:ilvl="0">
      <w:start w:val="1"/>
      <w:numFmt w:val="upp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B460AE9"/>
    <w:multiLevelType w:val="hybridMultilevel"/>
    <w:tmpl w:val="2788DC38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236B9"/>
    <w:rsid w:val="00070A34"/>
    <w:rsid w:val="000B0926"/>
    <w:rsid w:val="0027138D"/>
    <w:rsid w:val="002950DD"/>
    <w:rsid w:val="003235EC"/>
    <w:rsid w:val="00396827"/>
    <w:rsid w:val="003C7C8B"/>
    <w:rsid w:val="004B3994"/>
    <w:rsid w:val="005956F3"/>
    <w:rsid w:val="005A07BC"/>
    <w:rsid w:val="005D52B0"/>
    <w:rsid w:val="00614193"/>
    <w:rsid w:val="006B0BD5"/>
    <w:rsid w:val="006F6573"/>
    <w:rsid w:val="00751F93"/>
    <w:rsid w:val="007D30B7"/>
    <w:rsid w:val="009236B9"/>
    <w:rsid w:val="009B031D"/>
    <w:rsid w:val="00A1673F"/>
    <w:rsid w:val="00A23DC5"/>
    <w:rsid w:val="00A967D6"/>
    <w:rsid w:val="00B65045"/>
    <w:rsid w:val="00C032F1"/>
    <w:rsid w:val="00C97A88"/>
    <w:rsid w:val="00E6290F"/>
    <w:rsid w:val="00E6513C"/>
    <w:rsid w:val="00E741B0"/>
    <w:rsid w:val="00F530BF"/>
    <w:rsid w:val="00F565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236B9"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0B0926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1"/>
    </w:pPr>
    <w:rPr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236B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36B9"/>
  </w:style>
  <w:style w:styleId="Podnoje" w:type="paragraph">
    <w:name w:val="footer"/>
    <w:basedOn w:val="Normal"/>
    <w:rsid w:val="00751F9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5652A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5652A"/>
    <w:pPr>
      <w:jc w:val="both"/>
    </w:pPr>
  </w:style>
  <w:style w:customStyle="true" w:styleId="Naslov2Char" w:type="character">
    <w:name w:val="Naslov 2 Char"/>
    <w:basedOn w:val="Zadanifontodlomka"/>
    <w:link w:val="Naslov2"/>
    <w:rsid w:val="000B0926"/>
    <w:rPr>
      <w:b/>
      <w:sz w:val="22"/>
    </w:rPr>
  </w:style>
  <w:style w:styleId="Odlomakpopisa" w:type="paragraph">
    <w:name w:val="List Paragraph"/>
    <w:basedOn w:val="Normal"/>
    <w:uiPriority w:val="34"/>
    <w:qFormat/>
    <w:rsid w:val="00C032F1"/>
    <w:pPr>
      <w:ind w:left="720"/>
      <w:contextualSpacing/>
    </w:pPr>
  </w:style>
  <w:style w:styleId="Podnaslov" w:type="paragraph">
    <w:name w:val="Subtitle"/>
    <w:basedOn w:val="Normal"/>
    <w:link w:val="PodnaslovChar"/>
    <w:qFormat/>
    <w:rsid w:val="004B3994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4B3994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C97A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7A8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7A88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7A88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7A88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236B9"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0B0926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236B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36B9"/>
  </w:style>
  <w:style w:styleId="Podnoje" w:type="paragraph">
    <w:name w:val="footer"/>
    <w:basedOn w:val="Normal"/>
    <w:rsid w:val="00751F9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5652A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5652A"/>
    <w:pPr>
      <w:jc w:val="both"/>
    </w:pPr>
  </w:style>
  <w:style w:customStyle="1" w:styleId="Naslov2Char" w:type="character">
    <w:name w:val="Naslov 2 Char"/>
    <w:basedOn w:val="Zadanifontodlomka"/>
    <w:link w:val="Naslov2"/>
    <w:rsid w:val="000B0926"/>
    <w:rPr>
      <w:b/>
      <w:sz w:val="22"/>
    </w:rPr>
  </w:style>
  <w:style w:styleId="Odlomakpopisa" w:type="paragraph">
    <w:name w:val="List Paragraph"/>
    <w:basedOn w:val="Normal"/>
    <w:uiPriority w:val="34"/>
    <w:qFormat/>
    <w:rsid w:val="00C032F1"/>
    <w:pPr>
      <w:ind w:left="720"/>
      <w:contextualSpacing/>
    </w:pPr>
  </w:style>
  <w:style w:styleId="Podnaslov" w:type="paragraph">
    <w:name w:val="Subtitle"/>
    <w:basedOn w:val="Normal"/>
    <w:link w:val="PodnaslovChar"/>
    <w:qFormat/>
    <w:rsid w:val="004B3994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4B3994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C97A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7A8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7A88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7A8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7A8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ožujka 2017.</izvorni_sadrzaj>
    <derivirana_varijabla naziv="DomainObject.DatumDonosenjaOdluke_1">13.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255</izvorni_sadrzaj>
    <derivirana_varijabla naziv="DomainObject.Predmet.Broj_1">255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2015.</izvorni_sadrzaj>
    <derivirana_varijabla naziv="DomainObject.Predmet.DatumOsnivanja_1">1.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St-255/2015</izvorni_sadrzaj>
    <derivirana_varijabla naziv="DomainObject.Predmet.OznakaBroj_1">St-255/2015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Samo XVIII dio u kancelu</izvorni_sadrzaj>
    <derivirana_varijabla naziv="DomainObject.Predmet.PrimjedbaSuca_1">Samo XVIII dio u kancelu</derivirana_varijabla>
  </DomainObject.Predmet.PrimjedbaSuca>
  <DomainObject.Predmet.ProtustrankaFormated>
    <izvorni_sadrzaj>  bauMax Zagreb d.o.o. za trgovinu i usluge</izvorni_sadrzaj>
    <derivirana_varijabla naziv="DomainObject.Predmet.ProtustrankaFormated_1">  bauMax Zagreb d.o.o. za trgovinu i usluge</derivirana_varijabla>
  </DomainObject.Predmet.ProtustrankaFormated>
  <DomainObject.Predmet.ProtustrankaFormatedOIB>
    <izvorni_sadrzaj>  bauMax Zagreb d.o.o. za trgovinu i usluge, OIB 09126225915</izvorni_sadrzaj>
    <derivirana_varijabla naziv="DomainObject.Predmet.ProtustrankaFormatedOIB_1">  bauMax Zagreb d.o.o. za trgovinu i usluge, OIB 09126225915</derivirana_varijabla>
  </DomainObject.Predmet.ProtustrankaFormatedOIB>
  <DomainObject.Predmet.ProtustrankaFormatedWithAdress>
    <izvorni_sadrzaj> bauMax Zagreb d.o.o. za trgovinu i usluge, Škorpikova 11, 10000 Zagreb</izvorni_sadrzaj>
    <derivirana_varijabla naziv="DomainObject.Predmet.ProtustrankaFormatedWithAdress_1"> bauMax Zagreb d.o.o. za trgovinu i usluge, Škorpikova 11, 10000 Zagreb</derivirana_varijabla>
  </DomainObject.Predmet.ProtustrankaFormatedWithAdress>
  <DomainObject.Predmet.ProtustrankaFormatedWithAdressOIB>
    <izvorni_sadrzaj> bauMax Zagreb d.o.o. za trgovinu i usluge, OIB 09126225915, Škorpikova 11, 10000 Zagreb</izvorni_sadrzaj>
    <derivirana_varijabla naziv="DomainObject.Predmet.ProtustrankaFormatedWithAdressOIB_1"> bauMax Zagreb d.o.o. za trgovinu i usluge, OIB 09126225915, Škorpikova 11, 10000 Zagreb</derivirana_varijabla>
  </DomainObject.Predmet.ProtustrankaFormatedWithAdressOIB>
  <DomainObject.Predmet.ProtustrankaWithAdress>
    <izvorni_sadrzaj>bauMax Zagreb d.o.o. za trgovinu i usluge Škorpikova 11, 10000 Zagreb</izvorni_sadrzaj>
    <derivirana_varijabla naziv="DomainObject.Predmet.ProtustrankaWithAdress_1">bauMax Zagreb d.o.o. za trgovinu i usluge Škorpikova 11, 10000 Zagreb</derivirana_varijabla>
  </DomainObject.Predmet.ProtustrankaWithAdress>
  <DomainObject.Predmet.ProtustrankaWithAdressOIB>
    <izvorni_sadrzaj>bauMax Zagreb d.o.o. za trgovinu i usluge, OIB 09126225915, Škorpikova 11, 10000 Zagreb</izvorni_sadrzaj>
    <derivirana_varijabla naziv="DomainObject.Predmet.ProtustrankaWithAdressOIB_1">bauMax Zagreb d.o.o. za trgovinu i usluge, OIB 09126225915, Škorpikova 11, 10000 Zagreb</derivirana_varijabla>
  </DomainObject.Predmet.ProtustrankaWithAdressOIB>
  <DomainObject.Predmet.ProtustrankaNazivFormated>
    <izvorni_sadrzaj>bauMax Zagreb d.o.o. za trgovinu i usluge</izvorni_sadrzaj>
    <derivirana_varijabla naziv="DomainObject.Predmet.ProtustrankaNazivFormated_1">bauMax Zagreb d.o.o. za trgovinu i usluge</derivirana_varijabla>
  </DomainObject.Predmet.ProtustrankaNazivFormated>
  <DomainObject.Predmet.ProtustrankaNazivFormatedOIB>
    <izvorni_sadrzaj>bauMax Zagreb d.o.o. za trgovinu i usluge, OIB 09126225915</izvorni_sadrzaj>
    <derivirana_varijabla naziv="DomainObject.Predmet.ProtustrankaNazivFormatedOIB_1">bauMax Zagreb d.o.o. za trgovinu i usluge, OIB 09126225915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FLIBA, društvo s ograničenom odgovornošću za trgovinu; PEVEC maloprodaja neprehrambene robe dioničko društvo</izvorni_sadrzaj>
    <derivirana_varijabla naziv="DomainObject.Predmet.StrankaFormated_1">  FINA Regionalni centar Zagreb; FLIBA, društvo s ograničenom odgovornošću za trgovinu; PEVEC maloprodaja neprehrambene robe dioničko društvo</derivirana_varijabla>
  </DomainObject.Predmet.StrankaFormated>
  <DomainObject.Predmet.StrankaFormatedOIB>
    <izvorni_sadrzaj>  FINA Regionalni centar Zagreb, OIB 85821130368; FLIBA, društvo s ograničenom odgovornošću za trgovinu, OIB 30777726033; PEVEC maloprodaja neprehrambene robe dioničko društvo, OIB 73660371074</izvorni_sadrzaj>
    <derivirana_varijabla naziv="DomainObject.Predmet.StrankaFormatedOIB_1">  FINA Regionalni centar Zagreb, OIB 85821130368; FLIBA, društvo s ograničenom odgovornošću za trgovinu, OIB 30777726033; PEVEC maloprodaja neprehrambene robe dioničko društvo, OIB 73660371074</derivirana_varijabla>
  </DomainObject.Predmet.StrankaFormatedOIB>
  <DomainObject.Predmet.StrankaFormatedWithAdress>
    <izvorni_sadrzaj> FINA Regionalni centar Zagreb, Koturaška 43, 10000 Zagreb; FLIBA, društvo s ograničenom odgovornošću za trgovinu, Gospodarska ulica 5, 10255 Donji Stupnik; PEVEC maloprodaja neprehrambene robe dioničko društvo, Savska cesta 84, 10360 Sesvete</izvorni_sadrzaj>
    <derivirana_varijabla naziv="DomainObject.Predmet.StrankaFormatedWithAdress_1"> FINA Regionalni centar Zagreb, Koturaška 43, 10000 Zagreb; FLIBA, društvo s ograničenom odgovornošću za trgovinu, Gospodarska ulica 5, 10255 Donji Stupnik; PEVEC maloprodaja neprehrambene robe dioničko društvo, Savska cesta 84, 10360 Sesvete</derivirana_varijabla>
  </DomainObject.Predmet.StrankaFormatedWithAdress>
  <DomainObject.Predmet.StrankaFormatedWithAdressOIB>
    <izvorni_sadrzaj> FINA Regionalni centar Zagreb, OIB 85821130368, Koturaška 43, 10000 Zagreb; FLIBA, društvo s ograničenom odgovornošću za trgovinu, OIB 30777726033, Gospodarska ulica 5, 10255 Donji Stupnik; PEVEC maloprodaja neprehrambene robe dioničko društvo, OIB 73660371074, Savska cesta 84, 10360 Sesvete</izvorni_sadrzaj>
    <derivirana_varijabla naziv="DomainObject.Predmet.StrankaFormatedWithAdressOIB_1"> FINA Regionalni centar Zagreb, OIB 85821130368, Koturaška 43, 10000 Zagreb; FLIBA, društvo s ograničenom odgovornošću za trgovinu, OIB 30777726033, Gospodarska ulica 5, 10255 Donji Stupnik; PEVEC maloprodaja neprehrambene robe dioničko društvo, OIB 73660371074, Savska cesta 84, 10360 Sesvete</derivirana_varijabla>
  </DomainObject.Predmet.StrankaFormatedWithAdressOIB>
  <DomainObject.Predmet.StrankaWithAdress>
    <izvorni_sadrzaj>FINA Regionalni centar Zagreb Koturaška 43,10000 Zagreb,FLIBA, društvo s ograničenom odgovornošću za trgovinu Gospodarska ulica 5,10255 Donji Stupnik,PEVEC maloprodaja neprehrambene robe dioničko društvo Savska cesta 84,10360 Sesvete</izvorni_sadrzaj>
    <derivirana_varijabla naziv="DomainObject.Predmet.StrankaWithAdress_1">FINA Regionalni centar Zagreb Koturaška 43,10000 Zagreb,FLIBA, društvo s ograničenom odgovornošću za trgovinu Gospodarska ulica 5,10255 Donji Stupnik,PEVEC maloprodaja neprehrambene robe dioničko društvo Savska cesta 84,10360 Sesvete</derivirana_varijabla>
  </DomainObject.Predmet.StrankaWithAdress>
  <DomainObject.Predmet.StrankaWithAdressOIB>
    <izvorni_sadrzaj>FINA Regionalni centar Zagreb, OIB 85821130368, Koturaška 43,10000 Zagreb,FLIBA, društvo s ograničenom odgovornošću za trgovinu, OIB 30777726033, Gospodarska ulica 5,10255 Donji Stupnik,PEVEC maloprodaja neprehrambene robe dioničko društvo, OIB 73660371074, Savska cesta 84,10360 Sesvete</izvorni_sadrzaj>
    <derivirana_varijabla naziv="DomainObject.Predmet.StrankaWithAdressOIB_1">FINA Regionalni centar Zagreb, OIB 85821130368, Koturaška 43,10000 Zagreb,FLIBA, društvo s ograničenom odgovornošću za trgovinu, OIB 30777726033, Gospodarska ulica 5,10255 Donji Stupnik,PEVEC maloprodaja neprehrambene robe dioničko društvo, OIB 73660371074, Savska cesta 84,10360 Sesvete</derivirana_varijabla>
  </DomainObject.Predmet.StrankaWithAdressOIB>
  <DomainObject.Predmet.StrankaNazivFormated>
    <izvorni_sadrzaj>FINA Regionalni centar Zagreb,FLIBA, društvo s ograničenom odgovornošću za trgovinu,PEVEC maloprodaja neprehrambene robe dioničko društvo</izvorni_sadrzaj>
    <derivirana_varijabla naziv="DomainObject.Predmet.StrankaNazivFormated_1">FINA Regionalni centar Zagreb,FLIBA, društvo s ograničenom odgovornošću za trgovinu,PEVEC maloprodaja neprehrambene robe dioničko društvo</derivirana_varijabla>
  </DomainObject.Predmet.StrankaNazivFormated>
  <DomainObject.Predmet.StrankaNazivFormatedOIB>
    <izvorni_sadrzaj>FINA Regionalni centar Zagreb, OIB 85821130368,FLIBA, društvo s ograničenom odgovornošću za trgovinu, OIB 30777726033,PEVEC maloprodaja neprehrambene robe dioničko društvo, OIB 73660371074</izvorni_sadrzaj>
    <derivirana_varijabla naziv="DomainObject.Predmet.StrankaNazivFormatedOIB_1">FINA Regionalni centar Zagreb, OIB 85821130368,FLIBA, društvo s ograničenom odgovornošću za trgovinu, OIB 30777726033,PEVEC maloprodaja neprehrambene robe dioničko društvo, OIB 73660371074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FLIBA, društvo s ograničenom odgovornošću za trgovinu</item>
      <item>PEVEC maloprodaja neprehrambene robe dioničko društvo</item>
    </izvorni_sadrzaj>
    <derivirana_varijabla naziv="DomainObject.Predmet.StrankaListFormated_1">
      <item>FINA Regionalni centar Zagreb</item>
      <item>FLIBA, društvo s ograničenom odgovornošću za trgovinu</item>
      <item>PEVEC maloprodaja neprehrambene robe dioničko društvo</item>
    </derivirana_varijabla>
  </DomainObject.Predmet.StrankaListFormated>
  <DomainObject.Predmet.StrankaListFormatedOIB>
    <izvorni_sadrzaj>
      <item>FINA Regionalni centar Zagreb, OIB 85821130368</item>
      <item>FLIBA, društvo s ograničenom odgovornošću za trgovinu, OIB 30777726033</item>
      <item>PEVEC maloprodaja neprehrambene robe dioničko društvo, OIB 73660371074</item>
    </izvorni_sadrzaj>
    <derivirana_varijabla naziv="DomainObject.Predmet.StrankaListFormatedOIB_1">
      <item>FINA Regionalni centar Zagreb, OIB 85821130368</item>
      <item>FLIBA, društvo s ograničenom odgovornošću za trgovinu, OIB 30777726033</item>
      <item>PEVEC maloprodaja neprehrambene robe dioničko društvo, OIB 73660371074</item>
    </derivirana_varijabla>
  </DomainObject.Predmet.StrankaListFormatedOIB>
  <DomainObject.Predmet.StrankaListFormatedWithAdress>
    <izvorni_sadrzaj>
      <item>FINA Regionalni centar Zagreb, Koturaška 43, 10000 Zagreb</item>
      <item>FLIBA, društvo s ograničenom odgovornošću za trgovinu, Gospodarska ulica 5, 10255 Donji Stupnik</item>
      <item>PEVEC maloprodaja neprehrambene robe dioničko društvo, Savska cesta 84, 10360 Sesvete</item>
    </izvorni_sadrzaj>
    <derivirana_varijabla naziv="DomainObject.Predmet.StrankaListFormatedWithAdress_1">
      <item>FINA Regionalni centar Zagreb, Koturaška 43, 10000 Zagreb</item>
      <item>FLIBA, društvo s ograničenom odgovornošću za trgovinu, Gospodarska ulica 5, 10255 Donji Stupnik</item>
      <item>PEVEC maloprodaja neprehrambene robe dioničko društvo, Savska cesta 84, 10360 Sesvete</item>
    </derivirana_varijabla>
  </DomainObject.Predmet.StrankaListFormatedWithAdress>
  <DomainObject.Predmet.StrankaListFormatedWithAdressOIB>
    <izvorni_sadrzaj>
      <item>FINA Regionalni centar Zagreb, OIB 85821130368, Koturaška 43, 10000 Zagreb</item>
      <item>FLIBA, društvo s ograničenom odgovornošću za trgovinu, OIB 30777726033, Gospodarska ulica 5, 10255 Donji Stupnik</item>
      <item>PEVEC maloprodaja neprehrambene robe dioničko društvo, OIB 73660371074, Savska cesta 84, 10360 Sesvete</item>
    </izvorni_sadrzaj>
    <derivirana_varijabla naziv="DomainObject.Predmet.StrankaListFormatedWithAdressOIB_1">
      <item>FINA Regionalni centar Zagreb, OIB 85821130368, Koturaška 43, 10000 Zagreb</item>
      <item>FLIBA, društvo s ograničenom odgovornošću za trgovinu, OIB 30777726033, Gospodarska ulica 5, 10255 Donji Stupnik</item>
      <item>PEVEC maloprodaja neprehrambene robe dioničko društvo, OIB 73660371074, Savska cesta 84, 10360 Sesvete</item>
    </derivirana_varijabla>
  </DomainObject.Predmet.StrankaListFormatedWithAdressOIB>
  <DomainObject.Predmet.StrankaListNazivFormated>
    <izvorni_sadrzaj>
      <item>FINA Regionalni centar Zagreb</item>
      <item>FLIBA, društvo s ograničenom odgovornošću za trgovinu</item>
      <item>PEVEC maloprodaja neprehrambene robe dioničko društvo</item>
    </izvorni_sadrzaj>
    <derivirana_varijabla naziv="DomainObject.Predmet.StrankaListNazivFormated_1">
      <item>FINA Regionalni centar Zagreb</item>
      <item>FLIBA, društvo s ograničenom odgovornošću za trgovinu</item>
      <item>PEVEC maloprodaja neprehrambene robe dioničko društvo</item>
    </derivirana_varijabla>
  </DomainObject.Predmet.StrankaListNazivFormated>
  <DomainObject.Predmet.StrankaListNazivFormatedOIB>
    <izvorni_sadrzaj>
      <item>FINA Regionalni centar Zagreb, OIB 85821130368</item>
      <item>FLIBA, društvo s ograničenom odgovornošću za trgovinu, OIB 30777726033</item>
      <item>PEVEC maloprodaja neprehrambene robe dioničko društvo, OIB 73660371074</item>
    </izvorni_sadrzaj>
    <derivirana_varijabla naziv="DomainObject.Predmet.StrankaListNazivFormatedOIB_1">
      <item>FINA Regionalni centar Zagreb, OIB 85821130368</item>
      <item>FLIBA, društvo s ograničenom odgovornošću za trgovinu, OIB 30777726033</item>
      <item>PEVEC maloprodaja neprehrambene robe dioničko društvo, OIB 73660371074</item>
    </derivirana_varijabla>
  </DomainObject.Predmet.StrankaListNazivFormatedOIB>
  <DomainObject.Predmet.ProtuStrankaListFormated>
    <izvorni_sadrzaj>
      <item>bauMax Zagreb d.o.o. za trgovinu i usluge</item>
    </izvorni_sadrzaj>
    <derivirana_varijabla naziv="DomainObject.Predmet.ProtuStrankaListFormated_1">
      <item>bauMax Zagreb d.o.o. za trgovinu i usluge</item>
    </derivirana_varijabla>
  </DomainObject.Predmet.ProtuStrankaListFormated>
  <DomainObject.Predmet.ProtuStrankaListFormatedOIB>
    <izvorni_sadrzaj>
      <item>bauMax Zagreb d.o.o. za trgovinu i usluge, OIB 09126225915</item>
    </izvorni_sadrzaj>
    <derivirana_varijabla naziv="DomainObject.Predmet.ProtuStrankaListFormatedOIB_1">
      <item>bauMax Zagreb d.o.o. za trgovinu i usluge, OIB 09126225915</item>
    </derivirana_varijabla>
  </DomainObject.Predmet.ProtuStrankaListFormatedOIB>
  <DomainObject.Predmet.ProtuStrankaListFormatedWithAdress>
    <izvorni_sadrzaj>
      <item>bauMax Zagreb d.o.o. za trgovinu i usluge, Škorpikova 11, 10000 Zagreb</item>
    </izvorni_sadrzaj>
    <derivirana_varijabla naziv="DomainObject.Predmet.ProtuStrankaListFormatedWithAdress_1">
      <item>bauMax Zagreb d.o.o. za trgovinu i usluge, Škorpikova 11, 10000 Zagreb</item>
    </derivirana_varijabla>
  </DomainObject.Predmet.ProtuStrankaListFormatedWithAdress>
  <DomainObject.Predmet.ProtuStrankaListFormatedWithAdressOIB>
    <izvorni_sadrzaj>
      <item>bauMax Zagreb d.o.o. za trgovinu i usluge, OIB 09126225915, Škorpikova 11, 10000 Zagreb</item>
    </izvorni_sadrzaj>
    <derivirana_varijabla naziv="DomainObject.Predmet.ProtuStrankaListFormatedWithAdressOIB_1">
      <item>bauMax Zagreb d.o.o. za trgovinu i usluge, OIB 09126225915, Škorpikova 11, 10000 Zagreb</item>
    </derivirana_varijabla>
  </DomainObject.Predmet.ProtuStrankaListFormatedWithAdressOIB>
  <DomainObject.Predmet.ProtuStrankaListNazivFormated>
    <izvorni_sadrzaj>
      <item>bauMax Zagreb d.o.o. za trgovinu i usluge</item>
    </izvorni_sadrzaj>
    <derivirana_varijabla naziv="DomainObject.Predmet.ProtuStrankaListNazivFormated_1">
      <item>bauMax Zagreb d.o.o. za trgovinu i usluge</item>
    </derivirana_varijabla>
  </DomainObject.Predmet.ProtuStrankaListNazivFormated>
  <DomainObject.Predmet.ProtuStrankaListNazivFormatedOIB>
    <izvorni_sadrzaj>
      <item>bauMax Zagreb d.o.o. za trgovinu i usluge, OIB 09126225915</item>
    </izvorni_sadrzaj>
    <derivirana_varijabla naziv="DomainObject.Predmet.ProtuStrankaListNazivFormatedOIB_1">
      <item>bauMax Zagreb d.o.o. za trgovinu i usluge, OIB 09126225915</item>
    </derivirana_varijabla>
  </DomainObject.Predmet.ProtuStrankaListNazivFormatedOIB>
  <DomainObject.Predmet.OstaliListFormated>
    <izvorni_sadrzaj>
      <item>REPUBLIKA HRVATSKA MINISTARSTVO FINANCIJA</item>
      <item>MINISTARSTVO PRAVOSUĐA</item>
      <item>Županijsko državno odvjetništvo u Zagrebu</item>
      <item>Vedrana Iveković</item>
      <item>Mićo Ljubenko</item>
      <item>Hrvoje Novak</item>
      <item>Veljko Knežević</item>
      <item>Kristina Cezner Bujan</item>
      <item>Domagoj Rešetar</item>
      <item>Marijana Švehar</item>
      <item>Zvonimir Buterin</item>
      <item>Sebastian Miše</item>
      <item>Pane Handžiski</item>
      <item>Igor Žurić</item>
      <item>Pavle Fellner</item>
      <item>Alan Balatinec</item>
      <item>Branimir Iveković</item>
      <item>Aleksandar Jakić</item>
      <item>Rudjer Anić</item>
      <item>Darko Terek</item>
      <item>Barbara Glavaš</item>
      <item>Dina Vlahov</item>
      <item>Željko Tomljanović</item>
      <item>Ozren Ivaković</item>
      <item>Vedrana Iveković</item>
      <item>Domagoj Rešetar</item>
      <item>Ante Jukić</item>
      <item>Emica Milošević</item>
      <item>Hrvoje Rožman</item>
      <item>Denis Lukunić</item>
      <item>ROŽMAN &amp; OREDIĆ odvjetničko društvo</item>
      <item>Ines Slutej</item>
      <item>Slobodan Bešenić</item>
      <item>GRAD ZAGREB</item>
      <item>Danijel Snoj</item>
      <item>PVN Zagreb d.o.o. za trgovinu i usluge</item>
      <item>PROBANKA D.D.</item>
      <item>Sberbank d.d.</item>
      <item>REPUBLIKA HRVATSKA MINISTARSTVO FINANCIJA</item>
      <item>HEP-Operator distribucijskog sustava d.o.o. za distribuciju i opskrbu električne energije</item>
      <item>OPĆINSKI SUD U ZADRU, Zemljišno-knjižni odjel</item>
      <item>OD LJUBENKO &amp; PARTNERI</item>
      <item>ZOU Ivan Župan i Melita Babić</item>
    </izvorni_sadrzaj>
    <derivirana_varijabla naziv="DomainObject.Predmet.OstaliListFormated_1">
      <item>REPUBLIKA HRVATSKA MINISTARSTVO FINANCIJA</item>
      <item>MINISTARSTVO PRAVOSUĐA</item>
      <item>Županijsko državno odvjetništvo u Zagrebu</item>
      <item>Vedrana Iveković</item>
      <item>Mićo Ljubenko</item>
      <item>Hrvoje Novak</item>
      <item>Veljko Knežević</item>
      <item>Kristina Cezner Bujan</item>
      <item>Domagoj Rešetar</item>
      <item>Marijana Švehar</item>
      <item>Zvonimir Buterin</item>
      <item>Sebastian Miše</item>
      <item>Pane Handžiski</item>
      <item>Igor Žurić</item>
      <item>Pavle Fellner</item>
      <item>Alan Balatinec</item>
      <item>Branimir Iveković</item>
      <item>Aleksandar Jakić</item>
      <item>Rudjer Anić</item>
      <item>Darko Terek</item>
      <item>Barbara Glavaš</item>
      <item>Dina Vlahov</item>
      <item>Željko Tomljanović</item>
      <item>Ozren Ivaković</item>
      <item>Vedrana Iveković</item>
      <item>Domagoj Rešetar</item>
      <item>Ante Jukić</item>
      <item>Emica Milošević</item>
      <item>Hrvoje Rožman</item>
      <item>Denis Lukunić</item>
      <item>ROŽMAN &amp; OREDIĆ odvjetničko društvo</item>
      <item>Ines Slutej</item>
      <item>Slobodan Bešenić</item>
      <item>GRAD ZAGREB</item>
      <item>Danijel Snoj</item>
      <item>PVN Zagreb d.o.o. za trgovinu i usluge</item>
      <item>PROBANKA D.D.</item>
      <item>Sberbank d.d.</item>
      <item>REPUBLIKA HRVATSKA MINISTARSTVO FINANCIJA</item>
      <item>HEP-Operator distribucijskog sustava d.o.o. za distribuciju i opskrbu električne energije</item>
      <item>OPĆINSKI SUD U ZADRU, Zemljišno-knjižni odjel</item>
      <item>OD LJUBENKO &amp; PARTNERI</item>
      <item>ZOU Ivan Župan i Melita Babić</item>
    </derivirana_varijabla>
  </DomainObject.Predmet.OstaliListFormated>
  <DomainObject.Predmet.OstaliListFormatedOIB>
    <izvorni_sadrzaj>
      <item>REPUBLIKA HRVATSKA MINISTARSTVO FINANCIJA, OIB 18683136487</item>
      <item>MINISTARSTVO PRAVOSUĐA, OIB 26635293339</item>
      <item>Županijsko državno odvjetništvo u Zagrebu</item>
      <item>Vedrana Iveković</item>
      <item>Mićo Ljubenko</item>
      <item>Hrvoje Novak</item>
      <item>Veljko Knežević</item>
      <item>Kristina Cezner Bujan</item>
      <item>Domagoj Rešetar</item>
      <item>Marijana Švehar</item>
      <item>Zvonimir Buterin</item>
      <item>Sebastian Miše</item>
      <item>Pane Handžiski</item>
      <item>Igor Žurić</item>
      <item>Pavle Fellner</item>
      <item>Alan Balatinec</item>
      <item>Branimir Iveković</item>
      <item>Aleksandar Jakić</item>
      <item>Rudjer Anić</item>
      <item>Darko Terek</item>
      <item>Barbara Glavaš</item>
      <item>Dina Vlahov</item>
      <item>Željko Tomljanović</item>
      <item>Ozren Ivaković</item>
      <item>Vedrana Iveković</item>
      <item>Domagoj Rešetar</item>
      <item>Ante Jukić, OIB 74320689175</item>
      <item>Emica Milošević, OIB 16059647793</item>
      <item>Hrvoje Rožman</item>
      <item>Denis Lukunić, OIB 78588540534</item>
      <item>ROŽMAN &amp; OREDIĆ odvjetničko društvo, OIB 48155177580</item>
      <item>Ines Slutej, OIB 98773685205</item>
      <item>Slobodan Bešenić, OIB 50745032808</item>
      <item>GRAD ZAGREB, OIB 61817894937</item>
      <item>Danijel Snoj</item>
      <item>PVN Zagreb d.o.o. za trgovinu i usluge, OIB 00572650259</item>
      <item>PROBANKA D.D., OIB 83127817809</item>
      <item>Sberbank d.d., OIB 78427478595</item>
      <item>REPUBLIKA HRVATSKA MINISTARSTVO FINANCIJA, OIB 18683136487</item>
      <item>HEP-Operator distribucijskog sustava d.o.o. za distribuciju i opskrbu električne energije, OIB 46830600751</item>
      <item>OPĆINSKI SUD U ZADRU, Zemljišno-knjižni odjel, OIB 78866932443</item>
      <item>OD LJUBENKO &amp; PARTNERI, OIB 44071613559</item>
      <item>ZOU Ivan Župan i Melita Babić</item>
    </izvorni_sadrzaj>
    <derivirana_varijabla naziv="DomainObject.Predmet.OstaliListFormatedOIB_1">
      <item>REPUBLIKA HRVATSKA MINISTARSTVO FINANCIJA, OIB 18683136487</item>
      <item>MINISTARSTVO PRAVOSUĐA, OIB 26635293339</item>
      <item>Županijsko državno odvjetništvo u Zagrebu</item>
      <item>Vedrana Iveković</item>
      <item>Mićo Ljubenko</item>
      <item>Hrvoje Novak</item>
      <item>Veljko Knežević</item>
      <item>Kristina Cezner Bujan</item>
      <item>Domagoj Rešetar</item>
      <item>Marijana Švehar</item>
      <item>Zvonimir Buterin</item>
      <item>Sebastian Miše</item>
      <item>Pane Handžiski</item>
      <item>Igor Žurić</item>
      <item>Pavle Fellner</item>
      <item>Alan Balatinec</item>
      <item>Branimir Iveković</item>
      <item>Aleksandar Jakić</item>
      <item>Rudjer Anić</item>
      <item>Darko Terek</item>
      <item>Barbara Glavaš</item>
      <item>Dina Vlahov</item>
      <item>Željko Tomljanović</item>
      <item>Ozren Ivaković</item>
      <item>Vedrana Iveković</item>
      <item>Domagoj Rešetar</item>
      <item>Ante Jukić, OIB 74320689175</item>
      <item>Emica Milošević, OIB 16059647793</item>
      <item>Hrvoje Rožman</item>
      <item>Denis Lukunić, OIB 78588540534</item>
      <item>ROŽMAN &amp; OREDIĆ odvjetničko društvo, OIB 48155177580</item>
      <item>Ines Slutej, OIB 98773685205</item>
      <item>Slobodan Bešenić, OIB 50745032808</item>
      <item>GRAD ZAGREB, OIB 61817894937</item>
      <item>Danijel Snoj</item>
      <item>PVN Zagreb d.o.o. za trgovinu i usluge, OIB 00572650259</item>
      <item>PROBANKA D.D., OIB 83127817809</item>
      <item>Sberbank d.d., OIB 78427478595</item>
      <item>REPUBLIKA HRVATSKA MINISTARSTVO FINANCIJA, OIB 18683136487</item>
      <item>HEP-Operator distribucijskog sustava d.o.o. za distribuciju i opskrbu električne energije, OIB 46830600751</item>
      <item>OPĆINSKI SUD U ZADRU, Zemljišno-knjižni odjel, OIB 78866932443</item>
      <item>OD LJUBENKO &amp; PARTNERI, OIB 44071613559</item>
      <item>ZOU Ivan Župan i Melita Babić</item>
    </derivirana_varijabla>
  </DomainObject.Predmet.OstaliListFormatedOIB>
  <DomainObject.Predmet.OstaliListFormatedWithAdress>
    <izvorni_sadrzaj>
      <item>REPUBLIKA HRVATSKA MINISTARSTVO FINANCIJA, Av. Dubrovnik 32, 10000 Zagreb</item>
      <item>MINISTARSTVO PRAVOSUĐA, Ul. grada Vukovara 49, 10000 Zagreb</item>
      <item>Županijsko državno odvjetništvo u Zagrebu</item>
      <item>Vedrana Iveković, Ivana Lučića 2a, 10000 Zagreb</item>
      <item>Mićo Ljubenko, Kneza Branimira 29, 10000 Zagreb</item>
      <item>Hrvoje Novak, Strossmayerov trg 8, 10000 Zagreb</item>
      <item>Veljko Knežević, Ribarska 4, 51000 Rijeka</item>
      <item>Kristina Cezner Bujan, Gradišćanska 30, 10000 Zagreb</item>
      <item>Domagoj Rešetar, Šetalište P. Preradovića 7, 31000 Osijek</item>
      <item>Marijana Švehar, Crvenog križa 33, 10000 Zagreb</item>
      <item>Zvonimir Buterin, Draškovićeva 82, 10000 Zagreb</item>
      <item>Sebastian Miše, Petrinjska 48, 10000 Zagreb</item>
      <item>Pane Handžiski, Domagojeva 4, 10000 Zagreb</item>
      <item>Igor Žurić, Ozaljska 87, 10000 Zagreb</item>
      <item>Pavle Fellner, Jurišićeva 1a, 10000 Zagreb</item>
      <item>Alan Balatinec, Draškovićeva 13/V, 10000 Zagreb</item>
      <item>Branimir Iveković, Strossmayerov trg 8, 10000 Zagreb</item>
      <item>Aleksandar Jakić, Frane Petrića 2/III, 10000 Zagreb</item>
      <item>Rudjer Anić, Gajeva 53, 10000 Zagreb</item>
      <item>Darko Terek, Marjanovićev prilaz 13/VIII, 10000 Zagreb</item>
      <item>Barbara Glavaš, Matije Divkovića 28, 10000 Zagreb</item>
      <item>Dina Vlahov, Ul. kneza Branimira 29/I, 10000 Zagreb</item>
      <item>Željko Tomljanović, Crkvena 87, 31000 Osijek</item>
      <item>Ozren Ivaković, Ul. kneza Branimira 29/I, 10000 Zagreb</item>
      <item>Vedrana Iveković, Ivana Lučića 2a, 10000 Zagreb</item>
      <item>Domagoj Rešetar, Šet. P. Preradovića 7, 31000 Osijek</item>
      <item>Ante Jukić, Majstora Radonje 12, 10000 Zagreb</item>
      <item>Emica Milošević, Jurja Matejeva Dalmatinca 1, 23000 Zadar</item>
      <item>Hrvoje Rožman, Dr. V. Mačeka 1, 47000 Karlovac</item>
      <item>Denis Lukunić, Belajske Poljice 59, 47250 Belajske Poljice</item>
      <item>ROŽMAN &amp; OREDIĆ odvjetničko društvo, Dr.V.Mačeka 1, 47000 Karlovac</item>
      <item>Ines Slutej, Lj. Gaja 22, 10000 Zagreb</item>
      <item>Slobodan Bešenić, Jalkovečka Ulica 100c, 42000 Varaždin</item>
      <item>GRAD ZAGREB, Trg Stjepana Radića 1, 10000 Zagreb</item>
      <item>Danijel Snoj, Draškovićeva 72, 10000 Zagreb</item>
      <item>PVN Zagreb d.o.o. za trgovinu i usluge, Škorpikova 11, 10000 Zagreb</item>
      <item>PROBANKA D.D., Trg Leona Štuklja 12, 2000 Maribor</item>
      <item>Sberbank d.d., Varšavska 9, 10000 Zagreb</item>
      <item>REPUBLIKA HRVATSKA MINISTARSTVO FINANCIJA, Av. Dubrovnik 32, 10000 Zagreb</item>
      <item>HEP-Operator distribucijskog sustava d.o.o. za distribuciju i opskrbu električne energije, Ulica grada Vukovara 37, 10000 Zagreb</item>
      <item>OPĆINSKI SUD U ZADRU, Zemljišno-knjižni odjel, Borelli 9, 23000 Zadar</item>
      <item>OD LJUBENKO &amp; PARTNERI, Kneza Branimira 29, 10000 Zagreb</item>
      <item>ZOU Ivan Župan i Melita Babić, Teslina 10, 10000 Zagreb</item>
    </izvorni_sadrzaj>
    <derivirana_varijabla naziv="DomainObject.Predmet.OstaliListFormatedWithAdress_1">
      <item>REPUBLIKA HRVATSKA MINISTARSTVO FINANCIJA, Av. Dubrovnik 32, 10000 Zagreb</item>
      <item>MINISTARSTVO PRAVOSUĐA, Ul. grada Vukovara 49, 10000 Zagreb</item>
      <item>Županijsko državno odvjetništvo u Zagrebu</item>
      <item>Vedrana Iveković, Ivana Lučića 2a, 10000 Zagreb</item>
      <item>Mićo Ljubenko, Kneza Branimira 29, 10000 Zagreb</item>
      <item>Hrvoje Novak, Strossmayerov trg 8, 10000 Zagreb</item>
      <item>Veljko Knežević, Ribarska 4, 51000 Rijeka</item>
      <item>Kristina Cezner Bujan, Gradišćanska 30, 10000 Zagreb</item>
      <item>Domagoj Rešetar, Šetalište P. Preradovića 7, 31000 Osijek</item>
      <item>Marijana Švehar, Crvenog križa 33, 10000 Zagreb</item>
      <item>Zvonimir Buterin, Draškovićeva 82, 10000 Zagreb</item>
      <item>Sebastian Miše, Petrinjska 48, 10000 Zagreb</item>
      <item>Pane Handžiski, Domagojeva 4, 10000 Zagreb</item>
      <item>Igor Žurić, Ozaljska 87, 10000 Zagreb</item>
      <item>Pavle Fellner, Jurišićeva 1a, 10000 Zagreb</item>
      <item>Alan Balatinec, Draškovićeva 13/V, 10000 Zagreb</item>
      <item>Branimir Iveković, Strossmayerov trg 8, 10000 Zagreb</item>
      <item>Aleksandar Jakić, Frane Petrića 2/III, 10000 Zagreb</item>
      <item>Rudjer Anić, Gajeva 53, 10000 Zagreb</item>
      <item>Darko Terek, Marjanovićev prilaz 13/VIII, 10000 Zagreb</item>
      <item>Barbara Glavaš, Matije Divkovića 28, 10000 Zagreb</item>
      <item>Dina Vlahov, Ul. kneza Branimira 29/I, 10000 Zagreb</item>
      <item>Željko Tomljanović, Crkvena 87, 31000 Osijek</item>
      <item>Ozren Ivaković, Ul. kneza Branimira 29/I, 10000 Zagreb</item>
      <item>Vedrana Iveković, Ivana Lučića 2a, 10000 Zagreb</item>
      <item>Domagoj Rešetar, Šet. P. Preradovića 7, 31000 Osijek</item>
      <item>Ante Jukić, Majstora Radonje 12, 10000 Zagreb</item>
      <item>Emica Milošević, Jurja Matejeva Dalmatinca 1, 23000 Zadar</item>
      <item>Hrvoje Rožman, Dr. V. Mačeka 1, 47000 Karlovac</item>
      <item>Denis Lukunić, Belajske Poljice 59, 47250 Belajske Poljice</item>
      <item>ROŽMAN &amp; OREDIĆ odvjetničko društvo, Dr.V.Mačeka 1, 47000 Karlovac</item>
      <item>Ines Slutej, Lj. Gaja 22, 10000 Zagreb</item>
      <item>Slobodan Bešenić, Jalkovečka Ulica 100c, 42000 Varaždin</item>
      <item>GRAD ZAGREB, Trg Stjepana Radića 1, 10000 Zagreb</item>
      <item>Danijel Snoj, Draškovićeva 72, 10000 Zagreb</item>
      <item>PVN Zagreb d.o.o. za trgovinu i usluge, Škorpikova 11, 10000 Zagreb</item>
      <item>PROBANKA D.D., Trg Leona Štuklja 12, 2000 Maribor</item>
      <item>Sberbank d.d., Varšavska 9, 10000 Zagreb</item>
      <item>REPUBLIKA HRVATSKA MINISTARSTVO FINANCIJA, Av. Dubrovnik 32, 10000 Zagreb</item>
      <item>HEP-Operator distribucijskog sustava d.o.o. za distribuciju i opskrbu električne energije, Ulica grada Vukovara 37, 10000 Zagreb</item>
      <item>OPĆINSKI SUD U ZADRU, Zemljišno-knjižni odjel, Borelli 9, 23000 Zadar</item>
      <item>OD LJUBENKO &amp; PARTNERI, Kneza Branimira 29, 10000 Zagreb</item>
      <item>ZOU Ivan Župan i Melita Babić, Teslina 10, 10000 Zagreb</item>
    </derivirana_varijabla>
  </DomainObject.Predmet.OstaliListFormatedWithAdress>
  <DomainObject.Predmet.OstaliListFormatedWithAdressOIB>
    <izvorni_sadrzaj>
      <item>REPUBLIKA HRVATSKA MINISTARSTVO FINANCIJA, OIB 18683136487, Av. Dubrovnik 32, 10000 Zagreb</item>
      <item>MINISTARSTVO PRAVOSUĐA, OIB 26635293339, Ul. grada Vukovara 49, 10000 Zagreb</item>
      <item>Županijsko državno odvjetništvo u Zagrebu</item>
      <item>Vedrana Iveković, Ivana Lučića 2a, 10000 Zagreb</item>
      <item>Mićo Ljubenko, Kneza Branimira 29, 10000 Zagreb</item>
      <item>Hrvoje Novak, Strossmayerov trg 8, 10000 Zagreb</item>
      <item>Veljko Knežević, Ribarska 4, 51000 Rijeka</item>
      <item>Kristina Cezner Bujan, Gradišćanska 30, 10000 Zagreb</item>
      <item>Domagoj Rešetar, Šetalište P. Preradovića 7, 31000 Osijek</item>
      <item>Marijana Švehar, Crvenog križa 33, 10000 Zagreb</item>
      <item>Zvonimir Buterin, Draškovićeva 82, 10000 Zagreb</item>
      <item>Sebastian Miše, Petrinjska 48, 10000 Zagreb</item>
      <item>Pane Handžiski, Domagojeva 4, 10000 Zagreb</item>
      <item>Igor Žurić, Ozaljska 87, 10000 Zagreb</item>
      <item>Pavle Fellner, Jurišićeva 1a, 10000 Zagreb</item>
      <item>Alan Balatinec, Draškovićeva 13/V, 10000 Zagreb</item>
      <item>Branimir Iveković, Strossmayerov trg 8, 10000 Zagreb</item>
      <item>Aleksandar Jakić, Frane Petrića 2/III, 10000 Zagreb</item>
      <item>Rudjer Anić, Gajeva 53, 10000 Zagreb</item>
      <item>Darko Terek, Marjanovićev prilaz 13/VIII, 10000 Zagreb</item>
      <item>Barbara Glavaš, Matije Divkovića 28, 10000 Zagreb</item>
      <item>Dina Vlahov, Ul. kneza Branimira 29/I, 10000 Zagreb</item>
      <item>Željko Tomljanović, Crkvena 87, 31000 Osijek</item>
      <item>Ozren Ivaković, Ul. kneza Branimira 29/I, 10000 Zagreb</item>
      <item>Vedrana Iveković, Ivana Lučića 2a, 10000 Zagreb</item>
      <item>Domagoj Rešetar, Šet. P. Preradovića 7, 31000 Osijek</item>
      <item>Ante Jukić, OIB 74320689175, Majstora Radonje 12, 10000 Zagreb</item>
      <item>Emica Milošević, OIB 16059647793, Jurja Matejeva Dalmatinca 1, 23000 Zadar</item>
      <item>Hrvoje Rožman, Dr. V. Mačeka 1, 47000 Karlovac</item>
      <item>Denis Lukunić, OIB 78588540534, Belajske Poljice 59, 47250 Belajske Poljice</item>
      <item>ROŽMAN &amp; OREDIĆ odvjetničko društvo, OIB 48155177580, Dr.V.Mačeka 1, 47000 Karlovac</item>
      <item>Ines Slutej, OIB 98773685205, Lj. Gaja 22, 10000 Zagreb</item>
      <item>Slobodan Bešenić, OIB 50745032808, Jalkovečka Ulica 100c, 42000 Varaždin</item>
      <item>GRAD ZAGREB, OIB 61817894937, Trg Stjepana Radića 1, 10000 Zagreb</item>
      <item>Danijel Snoj, Draškovićeva 72, 10000 Zagreb</item>
      <item>PVN Zagreb d.o.o. za trgovinu i usluge, OIB 00572650259, Škorpikova 11, 10000 Zagreb</item>
      <item>PROBANKA D.D., OIB 83127817809, Trg Leona Štuklja 12, 2000 Maribor</item>
      <item>Sberbank d.d., OIB 78427478595, Varšavska 9, 10000 Zagreb</item>
      <item>REPUBLIKA HRVATSKA MINISTARSTVO FINANCIJA, OIB 18683136487, Av. Dubrovnik 32, 10000 Zagreb</item>
      <item>HEP-Operator distribucijskog sustava d.o.o. za distribuciju i opskrbu električne energije, OIB 46830600751, Ulica grada Vukovara 37, 10000 Zagreb</item>
      <item>OPĆINSKI SUD U ZADRU, Zemljišno-knjižni odjel, OIB 78866932443, Borelli 9, 23000 Zadar</item>
      <item>OD LJUBENKO &amp; PARTNERI, OIB 44071613559, Kneza Branimira 29, 10000 Zagreb</item>
      <item>ZOU Ivan Župan i Melita Babić, Teslina 10, 10000 Zagreb</item>
    </izvorni_sadrzaj>
    <derivirana_varijabla naziv="DomainObject.Predmet.OstaliListFormatedWithAdressOIB_1">
      <item>REPUBLIKA HRVATSKA MINISTARSTVO FINANCIJA, OIB 18683136487, Av. Dubrovnik 32, 10000 Zagreb</item>
      <item>MINISTARSTVO PRAVOSUĐA, OIB 26635293339, Ul. grada Vukovara 49, 10000 Zagreb</item>
      <item>Županijsko državno odvjetništvo u Zagrebu</item>
      <item>Vedrana Iveković, Ivana Lučića 2a, 10000 Zagreb</item>
      <item>Mićo Ljubenko, Kneza Branimira 29, 10000 Zagreb</item>
      <item>Hrvoje Novak, Strossmayerov trg 8, 10000 Zagreb</item>
      <item>Veljko Knežević, Ribarska 4, 51000 Rijeka</item>
      <item>Kristina Cezner Bujan, Gradišćanska 30, 10000 Zagreb</item>
      <item>Domagoj Rešetar, Šetalište P. Preradovića 7, 31000 Osijek</item>
      <item>Marijana Švehar, Crvenog križa 33, 10000 Zagreb</item>
      <item>Zvonimir Buterin, Draškovićeva 82, 10000 Zagreb</item>
      <item>Sebastian Miše, Petrinjska 48, 10000 Zagreb</item>
      <item>Pane Handžiski, Domagojeva 4, 10000 Zagreb</item>
      <item>Igor Žurić, Ozaljska 87, 10000 Zagreb</item>
      <item>Pavle Fellner, Jurišićeva 1a, 10000 Zagreb</item>
      <item>Alan Balatinec, Draškovićeva 13/V, 10000 Zagreb</item>
      <item>Branimir Iveković, Strossmayerov trg 8, 10000 Zagreb</item>
      <item>Aleksandar Jakić, Frane Petrića 2/III, 10000 Zagreb</item>
      <item>Rudjer Anić, Gajeva 53, 10000 Zagreb</item>
      <item>Darko Terek, Marjanovićev prilaz 13/VIII, 10000 Zagreb</item>
      <item>Barbara Glavaš, Matije Divkovića 28, 10000 Zagreb</item>
      <item>Dina Vlahov, Ul. kneza Branimira 29/I, 10000 Zagreb</item>
      <item>Željko Tomljanović, Crkvena 87, 31000 Osijek</item>
      <item>Ozren Ivaković, Ul. kneza Branimira 29/I, 10000 Zagreb</item>
      <item>Vedrana Iveković, Ivana Lučića 2a, 10000 Zagreb</item>
      <item>Domagoj Rešetar, Šet. P. Preradovića 7, 31000 Osijek</item>
      <item>Ante Jukić, OIB 74320689175, Majstora Radonje 12, 10000 Zagreb</item>
      <item>Emica Milošević, OIB 16059647793, Jurja Matejeva Dalmatinca 1, 23000 Zadar</item>
      <item>Hrvoje Rožman, Dr. V. Mačeka 1, 47000 Karlovac</item>
      <item>Denis Lukunić, OIB 78588540534, Belajske Poljice 59, 47250 Belajske Poljice</item>
      <item>ROŽMAN &amp; OREDIĆ odvjetničko društvo, OIB 48155177580, Dr.V.Mačeka 1, 47000 Karlovac</item>
      <item>Ines Slutej, OIB 98773685205, Lj. Gaja 22, 10000 Zagreb</item>
      <item>Slobodan Bešenić, OIB 50745032808, Jalkovečka Ulica 100c, 42000 Varaždin</item>
      <item>GRAD ZAGREB, OIB 61817894937, Trg Stjepana Radića 1, 10000 Zagreb</item>
      <item>Danijel Snoj, Draškovićeva 72, 10000 Zagreb</item>
      <item>PVN Zagreb d.o.o. za trgovinu i usluge, OIB 00572650259, Škorpikova 11, 10000 Zagreb</item>
      <item>PROBANKA D.D., OIB 83127817809, Trg Leona Štuklja 12, 2000 Maribor</item>
      <item>Sberbank d.d., OIB 78427478595, Varšavska 9, 10000 Zagreb</item>
      <item>REPUBLIKA HRVATSKA MINISTARSTVO FINANCIJA, OIB 18683136487, Av. Dubrovnik 32, 10000 Zagreb</item>
      <item>HEP-Operator distribucijskog sustava d.o.o. za distribuciju i opskrbu električne energije, OIB 46830600751, Ulica grada Vukovara 37, 10000 Zagreb</item>
      <item>OPĆINSKI SUD U ZADRU, Zemljišno-knjižni odjel, OIB 78866932443, Borelli 9, 23000 Zadar</item>
      <item>OD LJUBENKO &amp; PARTNERI, OIB 44071613559, Kneza Branimira 29, 10000 Zagreb</item>
      <item>ZOU Ivan Župan i Melita Babić, Teslina 10, 10000 Zagreb</item>
    </derivirana_varijabla>
  </DomainObject.Predmet.OstaliListFormatedWithAdressOIB>
  <DomainObject.Predmet.OstaliListNazivFormated>
    <izvorni_sadrzaj>
      <item>REPUBLIKA HRVATSKA MINISTARSTVO FINANCIJA</item>
      <item>MINISTARSTVO PRAVOSUĐA</item>
      <item>Županijsko državno odvjetništvo u Zagrebu</item>
      <item>Vedrana Iveković</item>
      <item>Mićo Ljubenko</item>
      <item>Hrvoje Novak</item>
      <item>Veljko Knežević</item>
      <item>Kristina Cezner Bujan</item>
      <item>Domagoj Rešetar</item>
      <item>Marijana Švehar</item>
      <item>Zvonimir Buterin</item>
      <item>Sebastian Miše</item>
      <item>Pane Handžiski</item>
      <item>Igor Žurić</item>
      <item>Pavle Fellner</item>
      <item>Alan Balatinec</item>
      <item>Branimir Iveković</item>
      <item>Aleksandar Jakić</item>
      <item>Rudjer Anić</item>
      <item>Darko Terek</item>
      <item>Barbara Glavaš</item>
      <item>Dina Vlahov</item>
      <item>Željko Tomljanović</item>
      <item>Ozren Ivaković</item>
      <item>Vedrana Iveković</item>
      <item>Domagoj Rešetar</item>
      <item>Ante Jukić</item>
      <item>Emica Milošević</item>
      <item>Hrvoje Rožman</item>
      <item>Denis Lukunić</item>
      <item>ROŽMAN &amp; OREDIĆ odvjetničko društvo</item>
      <item>Ines Slutej</item>
      <item>Slobodan Bešenić</item>
      <item>GRAD ZAGREB</item>
      <item>Danijel Snoj</item>
      <item>PVN Zagreb d.o.o. za trgovinu i usluge</item>
      <item>PROBANKA D.D.</item>
      <item>Sberbank d.d.</item>
      <item>REPUBLIKA HRVATSKA MINISTARSTVO FINANCIJA</item>
      <item>HEP-Operator distribucijskog sustava d.o.o. za distribuciju i opskrbu električne energije</item>
      <item>OPĆINSKI SUD U ZADRU, Zemljišno-knjižni odjel</item>
      <item>OD LJUBENKO &amp; PARTNERI</item>
      <item>ZOU Ivan Župan i Melita Babić</item>
    </izvorni_sadrzaj>
    <derivirana_varijabla naziv="DomainObject.Predmet.OstaliListNazivFormated_1">
      <item>REPUBLIKA HRVATSKA MINISTARSTVO FINANCIJA</item>
      <item>MINISTARSTVO PRAVOSUĐA</item>
      <item>Županijsko državno odvjetništvo u Zagrebu</item>
      <item>Vedrana Iveković</item>
      <item>Mićo Ljubenko</item>
      <item>Hrvoje Novak</item>
      <item>Veljko Knežević</item>
      <item>Kristina Cezner Bujan</item>
      <item>Domagoj Rešetar</item>
      <item>Marijana Švehar</item>
      <item>Zvonimir Buterin</item>
      <item>Sebastian Miše</item>
      <item>Pane Handžiski</item>
      <item>Igor Žurić</item>
      <item>Pavle Fellner</item>
      <item>Alan Balatinec</item>
      <item>Branimir Iveković</item>
      <item>Aleksandar Jakić</item>
      <item>Rudjer Anić</item>
      <item>Darko Terek</item>
      <item>Barbara Glavaš</item>
      <item>Dina Vlahov</item>
      <item>Željko Tomljanović</item>
      <item>Ozren Ivaković</item>
      <item>Vedrana Iveković</item>
      <item>Domagoj Rešetar</item>
      <item>Ante Jukić</item>
      <item>Emica Milošević</item>
      <item>Hrvoje Rožman</item>
      <item>Denis Lukunić</item>
      <item>ROŽMAN &amp; OREDIĆ odvjetničko društvo</item>
      <item>Ines Slutej</item>
      <item>Slobodan Bešenić</item>
      <item>GRAD ZAGREB</item>
      <item>Danijel Snoj</item>
      <item>PVN Zagreb d.o.o. za trgovinu i usluge</item>
      <item>PROBANKA D.D.</item>
      <item>Sberbank d.d.</item>
      <item>REPUBLIKA HRVATSKA MINISTARSTVO FINANCIJA</item>
      <item>HEP-Operator distribucijskog sustava d.o.o. za distribuciju i opskrbu električne energije</item>
      <item>OPĆINSKI SUD U ZADRU, Zemljišno-knjižni odjel</item>
      <item>OD LJUBENKO &amp; PARTNERI</item>
      <item>ZOU Ivan Župan i Melita Babić</item>
    </derivirana_varijabla>
  </DomainObject.Predmet.OstaliListNazivFormated>
  <DomainObject.Predmet.OstaliListNazivFormatedOIB>
    <izvorni_sadrzaj>
      <item>REPUBLIKA HRVATSKA MINISTARSTVO FINANCIJA, OIB 18683136487</item>
      <item>MINISTARSTVO PRAVOSUĐA, OIB 26635293339</item>
      <item>Županijsko državno odvjetništvo u Zagrebu</item>
      <item>Vedrana Iveković</item>
      <item>Mićo Ljubenko</item>
      <item>Hrvoje Novak</item>
      <item>Veljko Knežević</item>
      <item>Kristina Cezner Bujan</item>
      <item>Domagoj Rešetar</item>
      <item>Marijana Švehar</item>
      <item>Zvonimir Buterin</item>
      <item>Sebastian Miše</item>
      <item>Pane Handžiski</item>
      <item>Igor Žurić</item>
      <item>Pavle Fellner</item>
      <item>Alan Balatinec</item>
      <item>Branimir Iveković</item>
      <item>Aleksandar Jakić</item>
      <item>Rudjer Anić</item>
      <item>Darko Terek</item>
      <item>Barbara Glavaš</item>
      <item>Dina Vlahov</item>
      <item>Željko Tomljanović</item>
      <item>Ozren Ivaković</item>
      <item>Vedrana Iveković</item>
      <item>Domagoj Rešetar</item>
      <item>Ante Jukić, OIB 74320689175</item>
      <item>Emica Milošević, OIB 16059647793</item>
      <item>Hrvoje Rožman</item>
      <item>Denis Lukunić, OIB 78588540534</item>
      <item>ROŽMAN &amp; OREDIĆ odvjetničko društvo, OIB 48155177580</item>
      <item>Ines Slutej, OIB 98773685205</item>
      <item>Slobodan Bešenić, OIB 50745032808</item>
      <item>GRAD ZAGREB, OIB 61817894937</item>
      <item>Danijel Snoj</item>
      <item>PVN Zagreb d.o.o. za trgovinu i usluge, OIB 00572650259</item>
      <item>PROBANKA D.D., OIB 83127817809</item>
      <item>Sberbank d.d., OIB 78427478595</item>
      <item>REPUBLIKA HRVATSKA MINISTARSTVO FINANCIJA, OIB 18683136487</item>
      <item>HEP-Operator distribucijskog sustava d.o.o. za distribuciju i opskrbu električne energije, OIB 46830600751</item>
      <item>OPĆINSKI SUD U ZADRU, Zemljišno-knjižni odjel, OIB 78866932443</item>
      <item>OD LJUBENKO &amp; PARTNERI, OIB 44071613559</item>
      <item>ZOU Ivan Župan i Melita Babić</item>
    </izvorni_sadrzaj>
    <derivirana_varijabla naziv="DomainObject.Predmet.OstaliListNazivFormatedOIB_1">
      <item>REPUBLIKA HRVATSKA MINISTARSTVO FINANCIJA, OIB 18683136487</item>
      <item>MINISTARSTVO PRAVOSUĐA, OIB 26635293339</item>
      <item>Županijsko državno odvjetništvo u Zagrebu</item>
      <item>Vedrana Iveković</item>
      <item>Mićo Ljubenko</item>
      <item>Hrvoje Novak</item>
      <item>Veljko Knežević</item>
      <item>Kristina Cezner Bujan</item>
      <item>Domagoj Rešetar</item>
      <item>Marijana Švehar</item>
      <item>Zvonimir Buterin</item>
      <item>Sebastian Miše</item>
      <item>Pane Handžiski</item>
      <item>Igor Žurić</item>
      <item>Pavle Fellner</item>
      <item>Alan Balatinec</item>
      <item>Branimir Iveković</item>
      <item>Aleksandar Jakić</item>
      <item>Rudjer Anić</item>
      <item>Darko Terek</item>
      <item>Barbara Glavaš</item>
      <item>Dina Vlahov</item>
      <item>Željko Tomljanović</item>
      <item>Ozren Ivaković</item>
      <item>Vedrana Iveković</item>
      <item>Domagoj Rešetar</item>
      <item>Ante Jukić, OIB 74320689175</item>
      <item>Emica Milošević, OIB 16059647793</item>
      <item>Hrvoje Rožman</item>
      <item>Denis Lukunić, OIB 78588540534</item>
      <item>ROŽMAN &amp; OREDIĆ odvjetničko društvo, OIB 48155177580</item>
      <item>Ines Slutej, OIB 98773685205</item>
      <item>Slobodan Bešenić, OIB 50745032808</item>
      <item>GRAD ZAGREB, OIB 61817894937</item>
      <item>Danijel Snoj</item>
      <item>PVN Zagreb d.o.o. za trgovinu i usluge, OIB 00572650259</item>
      <item>PROBANKA D.D., OIB 83127817809</item>
      <item>Sberbank d.d., OIB 78427478595</item>
      <item>REPUBLIKA HRVATSKA MINISTARSTVO FINANCIJA, OIB 18683136487</item>
      <item>HEP-Operator distribucijskog sustava d.o.o. za distribuciju i opskrbu električne energije, OIB 46830600751</item>
      <item>OPĆINSKI SUD U ZADRU, Zemljišno-knjižni odjel, OIB 78866932443</item>
      <item>OD LJUBENKO &amp; PARTNERI, OIB 44071613559</item>
      <item>ZOU Ivan Župan i Melita Babić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ožujka 2017.</izvorni_sadrzaj>
    <derivirana_varijabla naziv="DomainObject.Datum_1">13.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bauMax Zagreb d.o.o. za trgovinu i usluge</izvorni_sadrzaj>
    <derivirana_varijabla naziv="DomainObject.Predmet.ProtustrankaIDrugi_1">bauMax Zagreb d.o.o. za trgovinu i usluge</derivirana_varijabla>
  </DomainObject.Predmet.ProtustrankaIDrugi>
  <DomainObject.Predmet.StrankaIDrugiAdressOIB>
    <izvorni_sadrzaj>FINA Regionalni centar Zagreb, OIB 85821130368, Koturaška 43, 10000 Zagreb i dr.</izvorni_sadrzaj>
    <derivirana_varijabla naziv="DomainObject.Predmet.StrankaIDrugiAdressOIB_1">FINA Regionalni centar Zagreb, OIB 85821130368, Koturaška 43, 10000 Zagreb i dr.</derivirana_varijabla>
  </DomainObject.Predmet.StrankaIDrugiAdressOIB>
  <DomainObject.Predmet.ProtustrankaIDrugiAdressOIB>
    <izvorni_sadrzaj>bauMax Zagreb d.o.o. za trgovinu i usluge, OIB 09126225915, Škorpikova 11, 10000 Zagreb</izvorni_sadrzaj>
    <derivirana_varijabla naziv="DomainObject.Predmet.ProtustrankaIDrugiAdressOIB_1">bauMax Zagreb d.o.o. za trgovinu i usluge, OIB 09126225915, Škorpikova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bauMax Zagreb d.o.o. za trgovinu i usluge</item>
      <item>REPUBLIKA HRVATSKA MINISTARSTVO FINANCIJA</item>
      <item>MINISTARSTVO PRAVOSUĐA</item>
      <item>Županijsko državno odvjetništvo u Zagrebu</item>
      <item>Vedrana Iveković</item>
      <item>Mićo Ljubenko</item>
      <item>Hrvoje Novak</item>
      <item>Veljko Knežević</item>
      <item>Kristina Cezner Bujan</item>
      <item>Domagoj Rešetar</item>
      <item>Marijana Švehar</item>
      <item>Zvonimir Buterin</item>
      <item>Sebastian Miše</item>
      <item>Pane Handžiski</item>
      <item>Igor Žurić</item>
      <item>Pavle Fellner</item>
      <item>Alan Balatinec</item>
      <item>Branimir Iveković</item>
      <item>Aleksandar Jakić</item>
      <item>Rudjer Anić</item>
      <item>Darko Terek</item>
      <item>Barbara Glavaš</item>
      <item>Dina Vlahov</item>
      <item>Željko Tomljanović</item>
      <item>Ozren Ivaković</item>
      <item>Vedrana Iveković</item>
      <item>Domagoj Rešetar</item>
      <item>Ante Jukić</item>
      <item>Emica Milošević</item>
      <item>Hrvoje Rožman</item>
      <item>Denis Lukunić</item>
      <item>ROŽMAN &amp; OREDIĆ odvjetničko društvo</item>
      <item>Ines Slutej</item>
      <item>Slobodan Bešenić</item>
      <item>GRAD ZAGREB</item>
      <item>Danijel Snoj</item>
      <item>PVN Zagreb d.o.o. za trgovinu i usluge</item>
      <item>PROBANKA D.D.</item>
      <item>Sberbank d.d.</item>
      <item>REPUBLIKA HRVATSKA MINISTARSTVO FINANCIJA</item>
      <item>HEP-Operator distribucijskog sustava d.o.o. za distribuciju i opskrbu električne energije</item>
      <item>OPĆINSKI SUD U ZADRU, Zemljišno-knjižni odjel</item>
      <item>FLIBA, društvo s ograničenom odgovornošću za trgovinu</item>
      <item>OD LJUBENKO &amp; PARTNERI</item>
      <item>PEVEC maloprodaja neprehrambene robe dioničko društvo</item>
      <item>ZOU Ivan Župan i Melita Babić</item>
    </izvorni_sadrzaj>
    <derivirana_varijabla naziv="DomainObject.Predmet.SudioniciListNaziv_1">
      <item>FINA Regionalni centar Zagreb</item>
      <item>bauMax Zagreb d.o.o. za trgovinu i usluge</item>
      <item>REPUBLIKA HRVATSKA MINISTARSTVO FINANCIJA</item>
      <item>MINISTARSTVO PRAVOSUĐA</item>
      <item>Županijsko državno odvjetništvo u Zagrebu</item>
      <item>Vedrana Iveković</item>
      <item>Mićo Ljubenko</item>
      <item>Hrvoje Novak</item>
      <item>Veljko Knežević</item>
      <item>Kristina Cezner Bujan</item>
      <item>Domagoj Rešetar</item>
      <item>Marijana Švehar</item>
      <item>Zvonimir Buterin</item>
      <item>Sebastian Miše</item>
      <item>Pane Handžiski</item>
      <item>Igor Žurić</item>
      <item>Pavle Fellner</item>
      <item>Alan Balatinec</item>
      <item>Branimir Iveković</item>
      <item>Aleksandar Jakić</item>
      <item>Rudjer Anić</item>
      <item>Darko Terek</item>
      <item>Barbara Glavaš</item>
      <item>Dina Vlahov</item>
      <item>Željko Tomljanović</item>
      <item>Ozren Ivaković</item>
      <item>Vedrana Iveković</item>
      <item>Domagoj Rešetar</item>
      <item>Ante Jukić</item>
      <item>Emica Milošević</item>
      <item>Hrvoje Rožman</item>
      <item>Denis Lukunić</item>
      <item>ROŽMAN &amp; OREDIĆ odvjetničko društvo</item>
      <item>Ines Slutej</item>
      <item>Slobodan Bešenić</item>
      <item>GRAD ZAGREB</item>
      <item>Danijel Snoj</item>
      <item>PVN Zagreb d.o.o. za trgovinu i usluge</item>
      <item>PROBANKA D.D.</item>
      <item>Sberbank d.d.</item>
      <item>REPUBLIKA HRVATSKA MINISTARSTVO FINANCIJA</item>
      <item>HEP-Operator distribucijskog sustava d.o.o. za distribuciju i opskrbu električne energije</item>
      <item>OPĆINSKI SUD U ZADRU, Zemljišno-knjižni odjel</item>
      <item>FLIBA, društvo s ograničenom odgovornošću za trgovinu</item>
      <item>OD LJUBENKO &amp; PARTNERI</item>
      <item>PEVEC maloprodaja neprehrambene robe dioničko društvo</item>
      <item>ZOU Ivan Župan i Melita Babić</item>
    </derivirana_varijabla>
  </DomainObject.Predmet.SudioniciListNaziv>
  <DomainObject.Predmet.SudioniciListAdressOIB>
    <izvorni_sadrzaj>
      <item>FINA Regionalni centar Zagreb, OIB 85821130368, Koturaška 43,10000 Zagreb</item>
      <item>bauMax Zagreb d.o.o. za trgovinu i usluge, OIB 09126225915, Škorpikova 11,10000 Zagreb</item>
      <item>REPUBLIKA HRVATSKA MINISTARSTVO FINANCIJA, OIB 18683136487, Av. Dubrovnik 32,10000 Zagreb</item>
      <item>MINISTARSTVO PRAVOSUĐA, OIB 26635293339, Ul. grada Vukovara 49,10000 Zagreb</item>
      <item>Županijsko državno odvjetništvo u Zagrebu</item>
      <item>Vedrana Iveković, Ivana Lučića 2a,10000 Zagreb</item>
      <item>Mićo Ljubenko, Kneza Branimira 29,10000 Zagreb</item>
      <item>Hrvoje Novak, Strossmayerov trg 8,10000 Zagreb</item>
      <item>Veljko Knežević, Ribarska 4,51000 Rijeka</item>
      <item>Kristina Cezner Bujan, Gradišćanska 30,10000 Zagreb</item>
      <item>Domagoj Rešetar, Šetalište P. Preradovića 7,31000 Osijek</item>
      <item>Marijana Švehar, Crvenog križa 33,10000 Zagreb</item>
      <item>Zvonimir Buterin, Draškovićeva 82,10000 Zagreb</item>
      <item>Sebastian Miše, Petrinjska 48,10000 Zagreb</item>
      <item>Pane Handžiski, Domagojeva 4,10000 Zagreb</item>
      <item>Igor Žurić, Ozaljska 87,10000 Zagreb</item>
      <item>Pavle Fellner, Jurišićeva 1a,10000 Zagreb</item>
      <item>Alan Balatinec, Draškovićeva 13/V,10000 Zagreb</item>
      <item>Branimir Iveković, Strossmayerov trg 8,10000 Zagreb</item>
      <item>Aleksandar Jakić, Frane Petrića 2/III,10000 Zagreb</item>
      <item>Rudjer Anić, Gajeva 53,10000 Zagreb</item>
      <item>Darko Terek, Marjanovićev prilaz 13/VIII,10000 Zagreb</item>
      <item>Barbara Glavaš, Matije Divkovića 28,10000 Zagreb</item>
      <item>Dina Vlahov, Ul. kneza Branimira 29/I,10000 Zagreb</item>
      <item>Željko Tomljanović, Crkvena 87,31000 Osijek</item>
      <item>Ozren Ivaković, Ul. kneza Branimira 29/I,10000 Zagreb</item>
      <item>Vedrana Iveković, Ivana Lučića 2a,10000 Zagreb</item>
      <item>Domagoj Rešetar, Šet. P. Preradovića 7,31000 Osijek</item>
      <item>Ante Jukić, OIB 74320689175, Majstora Radonje 12,10000 Zagreb</item>
      <item>Emica Milošević, OIB 16059647793, Jurja Matejeva Dalmatinca 1,23000 Zadar</item>
      <item>Hrvoje Rožman, Dr. V. Mačeka 1,47000 Karlovac</item>
      <item>Denis Lukunić, OIB 78588540534, Belajske Poljice 59,47250 Belajske Poljice</item>
      <item>ROŽMAN &amp; OREDIĆ odvjetničko društvo, OIB 48155177580, Dr.V.Mačeka 1,47000 Karlovac</item>
      <item>Ines Slutej, OIB 98773685205, Lj. Gaja 22,10000 Zagreb</item>
      <item>Slobodan Bešenić, OIB 50745032808, Jalkovečka Ulica 100c,42000 Varaždin</item>
      <item>GRAD ZAGREB, OIB 61817894937, Trg Stjepana Radića 1,10000 Zagreb</item>
      <item>Danijel Snoj, Draškovićeva 72,10000 Zagreb</item>
      <item>PVN Zagreb d.o.o. za trgovinu i usluge, OIB 00572650259, Škorpikova 11,10000 Zagreb</item>
      <item>PROBANKA D.D., OIB 83127817809, Trg Leona Štuklja 12,2000 Maribor</item>
      <item>Sberbank d.d., OIB 78427478595, Varšavska 9,10000 Zagreb</item>
      <item>REPUBLIKA HRVATSKA MINISTARSTVO FINANCIJA, OIB 18683136487, Av. Dubrovnik 32,10000 Zagreb</item>
      <item>HEP-Operator distribucijskog sustava d.o.o. za distribuciju i opskrbu električne energije, OIB 46830600751, Ulica grada Vukovara 37,10000 Zagreb</item>
      <item>OPĆINSKI SUD U ZADRU, Zemljišno-knjižni odjel, OIB 78866932443, Borelli 9,23000 Zadar</item>
      <item>FLIBA, društvo s ograničenom odgovornošću za trgovinu, OIB 30777726033, Gospodarska ulica 5,10255 Donji Stupnik</item>
      <item>OD LJUBENKO &amp; PARTNERI, OIB 44071613559, Kneza Branimira 29,10000 Zagreb</item>
      <item>PEVEC maloprodaja neprehrambene robe dioničko društvo, OIB 73660371074, Savska cesta 84,10360 Sesvete</item>
      <item>ZOU Ivan Župan i Melita Babić, Teslina 10,10000 Zagreb</item>
    </izvorni_sadrzaj>
    <derivirana_varijabla naziv="DomainObject.Predmet.SudioniciListAdressOIB_1">
      <item>FINA Regionalni centar Zagreb, OIB 85821130368, Koturaška 43,10000 Zagreb</item>
      <item>bauMax Zagreb d.o.o. za trgovinu i usluge, OIB 09126225915, Škorpikova 11,10000 Zagreb</item>
      <item>REPUBLIKA HRVATSKA MINISTARSTVO FINANCIJA, OIB 18683136487, Av. Dubrovnik 32,10000 Zagreb</item>
      <item>MINISTARSTVO PRAVOSUĐA, OIB 26635293339, Ul. grada Vukovara 49,10000 Zagreb</item>
      <item>Županijsko državno odvjetništvo u Zagrebu</item>
      <item>Vedrana Iveković, Ivana Lučića 2a,10000 Zagreb</item>
      <item>Mićo Ljubenko, Kneza Branimira 29,10000 Zagreb</item>
      <item>Hrvoje Novak, Strossmayerov trg 8,10000 Zagreb</item>
      <item>Veljko Knežević, Ribarska 4,51000 Rijeka</item>
      <item>Kristina Cezner Bujan, Gradišćanska 30,10000 Zagreb</item>
      <item>Domagoj Rešetar, Šetalište P. Preradovića 7,31000 Osijek</item>
      <item>Marijana Švehar, Crvenog križa 33,10000 Zagreb</item>
      <item>Zvonimir Buterin, Draškovićeva 82,10000 Zagreb</item>
      <item>Sebastian Miše, Petrinjska 48,10000 Zagreb</item>
      <item>Pane Handžiski, Domagojeva 4,10000 Zagreb</item>
      <item>Igor Žurić, Ozaljska 87,10000 Zagreb</item>
      <item>Pavle Fellner, Jurišićeva 1a,10000 Zagreb</item>
      <item>Alan Balatinec, Draškovićeva 13/V,10000 Zagreb</item>
      <item>Branimir Iveković, Strossmayerov trg 8,10000 Zagreb</item>
      <item>Aleksandar Jakić, Frane Petrića 2/III,10000 Zagreb</item>
      <item>Rudjer Anić, Gajeva 53,10000 Zagreb</item>
      <item>Darko Terek, Marjanovićev prilaz 13/VIII,10000 Zagreb</item>
      <item>Barbara Glavaš, Matije Divkovića 28,10000 Zagreb</item>
      <item>Dina Vlahov, Ul. kneza Branimira 29/I,10000 Zagreb</item>
      <item>Željko Tomljanović, Crkvena 87,31000 Osijek</item>
      <item>Ozren Ivaković, Ul. kneza Branimira 29/I,10000 Zagreb</item>
      <item>Vedrana Iveković, Ivana Lučića 2a,10000 Zagreb</item>
      <item>Domagoj Rešetar, Šet. P. Preradovića 7,31000 Osijek</item>
      <item>Ante Jukić, OIB 74320689175, Majstora Radonje 12,10000 Zagreb</item>
      <item>Emica Milošević, OIB 16059647793, Jurja Matejeva Dalmatinca 1,23000 Zadar</item>
      <item>Hrvoje Rožman, Dr. V. Mačeka 1,47000 Karlovac</item>
      <item>Denis Lukunić, OIB 78588540534, Belajske Poljice 59,47250 Belajske Poljice</item>
      <item>ROŽMAN &amp; OREDIĆ odvjetničko društvo, OIB 48155177580, Dr.V.Mačeka 1,47000 Karlovac</item>
      <item>Ines Slutej, OIB 98773685205, Lj. Gaja 22,10000 Zagreb</item>
      <item>Slobodan Bešenić, OIB 50745032808, Jalkovečka Ulica 100c,42000 Varaždin</item>
      <item>GRAD ZAGREB, OIB 61817894937, Trg Stjepana Radića 1,10000 Zagreb</item>
      <item>Danijel Snoj, Draškovićeva 72,10000 Zagreb</item>
      <item>PVN Zagreb d.o.o. za trgovinu i usluge, OIB 00572650259, Škorpikova 11,10000 Zagreb</item>
      <item>PROBANKA D.D., OIB 83127817809, Trg Leona Štuklja 12,2000 Maribor</item>
      <item>Sberbank d.d., OIB 78427478595, Varšavska 9,10000 Zagreb</item>
      <item>REPUBLIKA HRVATSKA MINISTARSTVO FINANCIJA, OIB 18683136487, Av. Dubrovnik 32,10000 Zagreb</item>
      <item>HEP-Operator distribucijskog sustava d.o.o. za distribuciju i opskrbu električne energije, OIB 46830600751, Ulica grada Vukovara 37,10000 Zagreb</item>
      <item>OPĆINSKI SUD U ZADRU, Zemljišno-knjižni odjel, OIB 78866932443, Borelli 9,23000 Zadar</item>
      <item>FLIBA, društvo s ograničenom odgovornošću za trgovinu, OIB 30777726033, Gospodarska ulica 5,10255 Donji Stupnik</item>
      <item>OD LJUBENKO &amp; PARTNERI, OIB 44071613559, Kneza Branimira 29,10000 Zagreb</item>
      <item>PEVEC maloprodaja neprehrambene robe dioničko društvo, OIB 73660371074, Savska cesta 84,10360 Sesvete</item>
      <item>ZOU Ivan Župan i Melita Babić, Teslina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09126225915</item>
      <item>, OIB 18683136487</item>
      <item>, OIB 26635293339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74320689175</item>
      <item>, OIB 16059647793</item>
      <item>, OIB null</item>
      <item>, OIB 78588540534</item>
      <item>, OIB 48155177580</item>
      <item>, OIB 98773685205</item>
      <item>, OIB 50745032808</item>
      <item>, OIB 61817894937</item>
      <item>, OIB null</item>
      <item>, OIB 00572650259</item>
      <item>, OIB 83127817809</item>
      <item>, OIB 78427478595</item>
      <item>, OIB 18683136487</item>
      <item>, OIB 46830600751</item>
      <item>, OIB 78866932443</item>
      <item>, OIB 30777726033</item>
      <item>, OIB 44071613559</item>
      <item>, OIB 73660371074</item>
      <item>, OIB null</item>
    </izvorni_sadrzaj>
    <derivirana_varijabla naziv="DomainObject.Predmet.SudioniciListNazivOIB_1">
      <item>, OIB 85821130368</item>
      <item>, OIB 09126225915</item>
      <item>, OIB 18683136487</item>
      <item>, OIB 26635293339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74320689175</item>
      <item>, OIB 16059647793</item>
      <item>, OIB null</item>
      <item>, OIB 78588540534</item>
      <item>, OIB 48155177580</item>
      <item>, OIB 98773685205</item>
      <item>, OIB 50745032808</item>
      <item>, OIB 61817894937</item>
      <item>, OIB null</item>
      <item>, OIB 00572650259</item>
      <item>, OIB 83127817809</item>
      <item>, OIB 78427478595</item>
      <item>, OIB 18683136487</item>
      <item>, OIB 46830600751</item>
      <item>, OIB 78866932443</item>
      <item>, OIB 30777726033</item>
      <item>, OIB 44071613559</item>
      <item>, OIB 73660371074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Jukić, OIB 74320689175, Majstora Radonje 12 Zagreb</item>
    </izvorni_sadrzaj>
    <derivirana_varijabla naziv="DomainObject.Predmet.StecajniUpraviteljiListAddressOIB_1">
      <item>Ante Jukić, OIB 74320689175, Majstora Radonje 12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728</properties:Words>
  <properties:Characters>3910</properties:Characters>
  <properties:Lines>138</properties:Lines>
  <properties:Paragraphs>60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2017-03-13T10:27:00Z</dcterms:created>
  <dc:creator>nribaric</dc:creator>
  <cp:lastModifiedBy>Jadranka Zelić</cp:lastModifiedBy>
  <cp:lastPrinted>2017-03-13T10:26:00Z</cp:lastPrinted>
  <dcterms:modified xmlns:xsi="http://www.w3.org/2001/XMLSchema-instance" xsi:type="dcterms:W3CDTF">2017-03-13T10:29:00Z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